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692" w:rsidRPr="005454C6" w:rsidRDefault="00A14692">
      <w:p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Doğal Sayılarda Toplama İşlemi Gerektiren Problemler</w:t>
      </w:r>
    </w:p>
    <w:p w:rsidR="00A14692" w:rsidRPr="005454C6" w:rsidRDefault="00A14692" w:rsidP="005C3A52">
      <w:pPr>
        <w:pStyle w:val="ListParagraph"/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Üç toplamalı bir işlemde birinci toplanan 3782,ikinci toplanan 2457,  toplam 9816</w:t>
      </w:r>
      <w:r w:rsidRPr="005454C6">
        <w:rPr>
          <w:sz w:val="28"/>
          <w:szCs w:val="28"/>
        </w:rPr>
        <w:t>’</w:t>
      </w:r>
      <w:r w:rsidRPr="005454C6">
        <w:rPr>
          <w:rFonts w:ascii="Hand writing Mutlu" w:hAnsi="Hand writing Mutlu" w:cs="Hand writing Mutlu"/>
          <w:sz w:val="28"/>
          <w:szCs w:val="28"/>
        </w:rPr>
        <w:t>dır. Üçüncü toplanan kaçtır?</w:t>
      </w:r>
    </w:p>
    <w:p w:rsidR="00A14692" w:rsidRPr="005454C6" w:rsidRDefault="00A14692" w:rsidP="005C3A52">
      <w:pPr>
        <w:pStyle w:val="ListParagraph"/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4 kişilik bir ailede birinci çocuğunun boyu 138cm,ikinci çocuğun boyu 141 cm, anne ikinci çocuktan 26cm,baba birinci çocuktan 41 cm uzun olduğuna göre bu ailenin boylarının uzunlukları toplamı kaç santimetredir?</w:t>
      </w:r>
    </w:p>
    <w:p w:rsidR="00A14692" w:rsidRPr="005454C6" w:rsidRDefault="00A14692" w:rsidP="005C3A52">
      <w:pPr>
        <w:pStyle w:val="ListParagraph"/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Ardışık 4 çift sayının en küçüğü 240 ise bu sayıların toplamı kaçtır?</w:t>
      </w:r>
    </w:p>
    <w:p w:rsidR="00A14692" w:rsidRPr="005454C6" w:rsidRDefault="00A14692" w:rsidP="005C3A52">
      <w:pPr>
        <w:pStyle w:val="ListParagraph"/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Atalay doğduğunda ablası 9,annesi 37 yaşındaydı. Atalay</w:t>
      </w:r>
      <w:r w:rsidRPr="005454C6">
        <w:rPr>
          <w:sz w:val="28"/>
          <w:szCs w:val="28"/>
        </w:rPr>
        <w:t>’</w:t>
      </w:r>
      <w:r w:rsidRPr="005454C6">
        <w:rPr>
          <w:rFonts w:ascii="Hand writing Mutlu" w:hAnsi="Hand writing Mutlu" w:cs="Hand writing Mutlu"/>
          <w:sz w:val="28"/>
          <w:szCs w:val="28"/>
        </w:rPr>
        <w:t>ın şimdiki yaşı 11 olduğuna göre 3 sene sonra üçünün yaşları toplamı kaç olacaktır?</w:t>
      </w:r>
    </w:p>
    <w:p w:rsidR="00A14692" w:rsidRDefault="00A14692" w:rsidP="005C3A52">
      <w:pPr>
        <w:pStyle w:val="ListParagraph"/>
        <w:numPr>
          <w:ilvl w:val="0"/>
          <w:numId w:val="1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37 ile 51 arasındaki tek sayıların toplamı kaçtır?</w:t>
      </w:r>
    </w:p>
    <w:p w:rsidR="00A14692" w:rsidRDefault="00A14692" w:rsidP="005454C6">
      <w:pPr>
        <w:pStyle w:val="ListParagraph"/>
        <w:rPr>
          <w:rFonts w:ascii="Hand writing Mutlu" w:hAnsi="Hand writing Mutlu" w:cs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</w:p>
    <w:p w:rsidR="00A14692" w:rsidRPr="005454C6" w:rsidRDefault="00A14692" w:rsidP="005454C6">
      <w:p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Doğal Sayılarda Toplama İşlemi Gerektiren Problemler</w:t>
      </w:r>
    </w:p>
    <w:p w:rsidR="00A14692" w:rsidRPr="005454C6" w:rsidRDefault="00A14692" w:rsidP="005454C6">
      <w:pPr>
        <w:pStyle w:val="ListParagraph"/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Üç toplamalı bir işlemde birinci toplanan 3782,ikinci toplanan 2457,  toplam 9816</w:t>
      </w:r>
      <w:r w:rsidRPr="005454C6">
        <w:rPr>
          <w:sz w:val="28"/>
          <w:szCs w:val="28"/>
        </w:rPr>
        <w:t>’</w:t>
      </w:r>
      <w:r w:rsidRPr="005454C6">
        <w:rPr>
          <w:rFonts w:ascii="Hand writing Mutlu" w:hAnsi="Hand writing Mutlu" w:cs="Hand writing Mutlu"/>
          <w:sz w:val="28"/>
          <w:szCs w:val="28"/>
        </w:rPr>
        <w:t>dır. Üçüncü toplanan kaçtır?</w:t>
      </w:r>
    </w:p>
    <w:p w:rsidR="00A14692" w:rsidRPr="005454C6" w:rsidRDefault="00A14692" w:rsidP="005454C6">
      <w:pPr>
        <w:pStyle w:val="ListParagraph"/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4 kişilik bir ailede birinci çocuğunun boyu 138cm,ikinci çocuğun boyu 141 cm, anne ikinci çocuktan 26cm,baba birinci çocuktan 41 cm uzun olduğuna göre bu ailenin boylarının uzunlukları toplamı kaç santimetredir?</w:t>
      </w:r>
    </w:p>
    <w:p w:rsidR="00A14692" w:rsidRPr="005454C6" w:rsidRDefault="00A14692" w:rsidP="005454C6">
      <w:pPr>
        <w:pStyle w:val="ListParagraph"/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Ardışık 4 çift sayının en küçüğü 240 ise bu sayıların toplamı kaçtır?</w:t>
      </w:r>
    </w:p>
    <w:p w:rsidR="00A14692" w:rsidRPr="005454C6" w:rsidRDefault="00A14692" w:rsidP="005454C6">
      <w:pPr>
        <w:pStyle w:val="ListParagraph"/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 w:rsidRPr="005454C6">
        <w:rPr>
          <w:rFonts w:ascii="Hand writing Mutlu" w:hAnsi="Hand writing Mutlu" w:cs="Hand writing Mutlu"/>
          <w:sz w:val="28"/>
          <w:szCs w:val="28"/>
        </w:rPr>
        <w:t>Atalay doğduğunda ablası 9,annesi 37 yaşındaydı. Atalay</w:t>
      </w:r>
      <w:r w:rsidRPr="005454C6">
        <w:rPr>
          <w:sz w:val="28"/>
          <w:szCs w:val="28"/>
        </w:rPr>
        <w:t>’</w:t>
      </w:r>
      <w:r w:rsidRPr="005454C6">
        <w:rPr>
          <w:rFonts w:ascii="Hand writing Mutlu" w:hAnsi="Hand writing Mutlu" w:cs="Hand writing Mutlu"/>
          <w:sz w:val="28"/>
          <w:szCs w:val="28"/>
        </w:rPr>
        <w:t>ın şimdiki yaşı 11 olduğuna göre 3 sene sonra üçünün yaşları toplamı kaç olacaktır?</w:t>
      </w:r>
    </w:p>
    <w:p w:rsidR="00A14692" w:rsidRPr="005454C6" w:rsidRDefault="00A14692" w:rsidP="005454C6">
      <w:pPr>
        <w:pStyle w:val="ListParagraph"/>
        <w:numPr>
          <w:ilvl w:val="0"/>
          <w:numId w:val="2"/>
        </w:num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37 ile 51 arasındaki tek sayıların toplamı kaçtır? </w:t>
      </w:r>
      <w:hyperlink r:id="rId5" w:history="1">
        <w:r>
          <w:rPr>
            <w:rStyle w:val="Hyperlink"/>
          </w:rPr>
          <w:t>www.sorubak.com</w:t>
        </w:r>
      </w:hyperlink>
    </w:p>
    <w:p w:rsidR="00A14692" w:rsidRPr="005454C6" w:rsidRDefault="00A14692" w:rsidP="005454C6">
      <w:pPr>
        <w:ind w:left="360"/>
        <w:rPr>
          <w:rFonts w:ascii="Hand writing Mutlu" w:hAnsi="Hand writing Mutlu" w:cs="Hand writing Mutlu"/>
          <w:sz w:val="28"/>
          <w:szCs w:val="28"/>
        </w:rPr>
      </w:pPr>
    </w:p>
    <w:sectPr w:rsidR="00A14692" w:rsidRPr="005454C6" w:rsidSect="005454C6">
      <w:pgSz w:w="11906" w:h="16838"/>
      <w:pgMar w:top="851" w:right="567" w:bottom="39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20C60"/>
    <w:multiLevelType w:val="hybridMultilevel"/>
    <w:tmpl w:val="C3D66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F08CA"/>
    <w:multiLevelType w:val="hybridMultilevel"/>
    <w:tmpl w:val="C3D66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A20"/>
    <w:rsid w:val="000D02C9"/>
    <w:rsid w:val="001626C1"/>
    <w:rsid w:val="001C4828"/>
    <w:rsid w:val="00377A20"/>
    <w:rsid w:val="0041401D"/>
    <w:rsid w:val="005454C6"/>
    <w:rsid w:val="005C3A52"/>
    <w:rsid w:val="007148E9"/>
    <w:rsid w:val="008913B0"/>
    <w:rsid w:val="00A14692"/>
    <w:rsid w:val="00A9247D"/>
    <w:rsid w:val="00BD213C"/>
    <w:rsid w:val="00E5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8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3A5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45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54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140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203</Words>
  <Characters>1160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Alev</dc:creator>
  <cp:keywords>www.sorubak.com</cp:keywords>
  <dc:description>www.sorubak.com</dc:description>
  <cp:lastModifiedBy>edanur</cp:lastModifiedBy>
  <cp:revision>2</cp:revision>
  <cp:lastPrinted>2012-10-14T15:44:00Z</cp:lastPrinted>
  <dcterms:created xsi:type="dcterms:W3CDTF">2012-10-14T15:13:00Z</dcterms:created>
  <dcterms:modified xsi:type="dcterms:W3CDTF">2013-10-23T19:03:00Z</dcterms:modified>
  <cp:category>www.sorubak.com</cp:category>
</cp:coreProperties>
</file>