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529" w:rsidRDefault="000F1529" w:rsidP="00032CA4">
      <w:pPr>
        <w:pStyle w:val="NoSpacing"/>
        <w:jc w:val="center"/>
        <w:rPr>
          <w:b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463.3pt;margin-top:5.9pt;width:316.5pt;height:87.75pt;z-index:251633152" adj="-952,6498">
            <v:textbox>
              <w:txbxContent>
                <w:p w:rsidR="000F1529" w:rsidRDefault="000F1529" w:rsidP="00963531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Aşağıdaki metinde yazım yanlışları var ve parantez içine koymam gereken noktalama işaretleri var. Bunları d</w:t>
                  </w:r>
                  <w:r w:rsidRPr="00963531">
                    <w:rPr>
                      <w:b/>
                    </w:rPr>
                    <w:t>üzeltmem için bana yardım eder misin?</w:t>
                  </w:r>
                  <w:r>
                    <w:rPr>
                      <w:b/>
                    </w:rPr>
                    <w:t xml:space="preserve"> Benim için bu metni en güzel yazınla yeniden yazar mısın?</w:t>
                  </w:r>
                </w:p>
                <w:p w:rsidR="000F1529" w:rsidRDefault="000F1529"/>
              </w:txbxContent>
            </v:textbox>
          </v:shape>
        </w:pict>
      </w:r>
      <w:r w:rsidRPr="00032CA4">
        <w:rPr>
          <w:b/>
        </w:rPr>
        <w:t>TÜRKÇE ÇALIŞMA YAPRAĞIM</w:t>
      </w:r>
    </w:p>
    <w:p w:rsidR="000F1529" w:rsidRDefault="000F1529" w:rsidP="0048191D">
      <w:pPr>
        <w:pStyle w:val="NoSpacing"/>
        <w:rPr>
          <w:b/>
        </w:rPr>
        <w:sectPr w:rsidR="000F1529" w:rsidSect="0048191D">
          <w:headerReference w:type="default" r:id="rId7"/>
          <w:footerReference w:type="default" r:id="rId8"/>
          <w:pgSz w:w="16838" w:h="11906" w:orient="landscape"/>
          <w:pgMar w:top="720" w:right="720" w:bottom="720" w:left="720" w:header="283" w:footer="283" w:gutter="0"/>
          <w:cols w:space="708"/>
          <w:docGrid w:linePitch="360"/>
        </w:sectPr>
      </w:pPr>
    </w:p>
    <w:p w:rsidR="000F1529" w:rsidRDefault="000F1529" w:rsidP="008A478D">
      <w:pPr>
        <w:pStyle w:val="NoSpacing"/>
      </w:pPr>
      <w:r>
        <w:rPr>
          <w:b/>
        </w:rPr>
        <w:t xml:space="preserve">A) Aşağıdaki cümlelerin kaç kelimeden oluştuğunu parantez içine yazınız. </w:t>
      </w:r>
      <w:hyperlink r:id="rId9" w:history="1">
        <w:r w:rsidRPr="008E2E17">
          <w:rPr>
            <w:rStyle w:val="Hyperlink"/>
            <w:rFonts w:ascii="Comic Sans MS" w:hAnsi="Comic Sans MS"/>
            <w:sz w:val="28"/>
            <w:szCs w:val="28"/>
          </w:rPr>
          <w:t>www.sorubak.com</w:t>
        </w:r>
      </w:hyperlink>
      <w:r>
        <w:rPr>
          <w:b/>
        </w:rPr>
        <w:br/>
      </w:r>
      <w:r>
        <w:t>1) Arkadaşımdan bir şey aldığımda teşekkür ederim. (     )</w:t>
      </w:r>
    </w:p>
    <w:p w:rsidR="000F1529" w:rsidRDefault="000F1529" w:rsidP="008A478D">
      <w:pPr>
        <w:pStyle w:val="NoSpacing"/>
      </w:pPr>
      <w:r>
        <w:t>2) Özür dilerim. (     )</w:t>
      </w:r>
    </w:p>
    <w:p w:rsidR="000F1529" w:rsidRDefault="000F1529" w:rsidP="008A478D">
      <w:pPr>
        <w:pStyle w:val="NoSpacing"/>
      </w:pPr>
      <w:r>
        <w:t>3) Ayşe ile Çiğdem çok iyi iki arkadaştır. (     )</w:t>
      </w:r>
    </w:p>
    <w:p w:rsidR="000F1529" w:rsidRDefault="000F1529" w:rsidP="008A478D">
      <w:pPr>
        <w:pStyle w:val="NoSpacing"/>
      </w:pPr>
      <w:r>
        <w:t>4) Atatürk, İstanbul Dolmabahçe Sarayı’nda ölmüştür ve mezarı şu an Ankara’da Anıtkabir’dedir. (      )</w:t>
      </w:r>
    </w:p>
    <w:p w:rsidR="000F1529" w:rsidRDefault="000F1529" w:rsidP="008A478D">
      <w:pPr>
        <w:pStyle w:val="NoSpacing"/>
      </w:pPr>
      <w:r>
        <w:t>5) Günde en az dokuz veya on saat uyumalıyız. (     )</w:t>
      </w:r>
    </w:p>
    <w:p w:rsidR="000F1529" w:rsidRPr="001057F1" w:rsidRDefault="000F1529" w:rsidP="008A478D">
      <w:pPr>
        <w:pStyle w:val="NoSpacing"/>
        <w:rPr>
          <w:b/>
        </w:rPr>
      </w:pPr>
      <w:r w:rsidRPr="001057F1">
        <w:rPr>
          <w:b/>
        </w:rPr>
        <w:t>B) Aşağıdaki kelimeleri eş anlamlıları ile eşleştiriniz.</w:t>
      </w: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27" type="#_x0000_t135" style="position:absolute;margin-left:2.25pt;margin-top:4.3pt;width:88.5pt;height:26.25pt;rotation:180;z-index:251645440">
            <v:textbox>
              <w:txbxContent>
                <w:p w:rsidR="000F1529" w:rsidRPr="00EB146A" w:rsidRDefault="000F1529" w:rsidP="00EB146A">
                  <w:pPr>
                    <w:jc w:val="right"/>
                    <w:rPr>
                      <w:b/>
                    </w:rPr>
                  </w:pPr>
                  <w:r w:rsidRPr="00EB146A">
                    <w:rPr>
                      <w:b/>
                    </w:rPr>
                    <w:t>Okul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35" style="position:absolute;margin-left:271.5pt;margin-top:4.3pt;width:88.5pt;height:26.25pt;z-index:251641344">
            <v:textbox>
              <w:txbxContent>
                <w:p w:rsidR="000F1529" w:rsidRPr="00EB146A" w:rsidRDefault="000F1529">
                  <w:pPr>
                    <w:rPr>
                      <w:b/>
                    </w:rPr>
                  </w:pPr>
                  <w:r w:rsidRPr="00EB146A">
                    <w:rPr>
                      <w:b/>
                    </w:rPr>
                    <w:t>Doktor</w:t>
                  </w:r>
                </w:p>
              </w:txbxContent>
            </v:textbox>
          </v:shape>
        </w:pic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 id="_x0000_s1029" type="#_x0000_t135" style="position:absolute;margin-left:2.25pt;margin-top:4.1pt;width:88.5pt;height:26.25pt;rotation:180;z-index:251646464">
            <v:textbox>
              <w:txbxContent>
                <w:p w:rsidR="000F1529" w:rsidRPr="00EB146A" w:rsidRDefault="000F1529" w:rsidP="00EB146A">
                  <w:pPr>
                    <w:jc w:val="right"/>
                    <w:rPr>
                      <w:b/>
                    </w:rPr>
                  </w:pPr>
                  <w:r w:rsidRPr="00EB146A">
                    <w:rPr>
                      <w:b/>
                    </w:rPr>
                    <w:t>Memur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margin-left:117.75pt;margin-top:1.1pt;width:63pt;height:24.75pt;z-index:251635200">
            <v:textbox>
              <w:txbxContent>
                <w:p w:rsidR="000F1529" w:rsidRPr="00EB146A" w:rsidRDefault="000F1529">
                  <w:pPr>
                    <w:rPr>
                      <w:b/>
                    </w:rPr>
                  </w:pPr>
                  <w:r w:rsidRPr="00EB146A">
                    <w:rPr>
                      <w:b/>
                    </w:rPr>
                    <w:t>Öğretmen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76" style="position:absolute;margin-left:186.75pt;margin-top:1.1pt;width:63pt;height:24.75pt;z-index:251636224">
            <v:textbox>
              <w:txbxContent>
                <w:p w:rsidR="000F1529" w:rsidRPr="00EB146A" w:rsidRDefault="000F1529" w:rsidP="001057F1">
                  <w:pPr>
                    <w:rPr>
                      <w:b/>
                    </w:rPr>
                  </w:pPr>
                  <w:r w:rsidRPr="00EB146A">
                    <w:rPr>
                      <w:b/>
                    </w:rPr>
                    <w:t>Öykü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35" style="position:absolute;margin-left:271.5pt;margin-top:4.1pt;width:88.5pt;height:26.25pt;z-index:251642368">
            <v:textbox>
              <w:txbxContent>
                <w:p w:rsidR="000F1529" w:rsidRPr="00EB146A" w:rsidRDefault="000F1529" w:rsidP="001057F1">
                  <w:pPr>
                    <w:rPr>
                      <w:b/>
                    </w:rPr>
                  </w:pPr>
                  <w:r w:rsidRPr="00EB146A">
                    <w:rPr>
                      <w:b/>
                    </w:rPr>
                    <w:t>Hayat</w:t>
                  </w:r>
                </w:p>
              </w:txbxContent>
            </v:textbox>
          </v:shape>
        </w:pic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 id="_x0000_s1033" type="#_x0000_t135" style="position:absolute;margin-left:2.25pt;margin-top:3.95pt;width:88.5pt;height:26.25pt;rotation:180;z-index:251647488">
            <v:textbox>
              <w:txbxContent>
                <w:p w:rsidR="000F1529" w:rsidRPr="00EB146A" w:rsidRDefault="000F1529" w:rsidP="00EB146A">
                  <w:pPr>
                    <w:jc w:val="right"/>
                    <w:rPr>
                      <w:b/>
                    </w:rPr>
                  </w:pPr>
                  <w:r w:rsidRPr="00EB146A">
                    <w:rPr>
                      <w:b/>
                    </w:rPr>
                    <w:t>Muallim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76" style="position:absolute;margin-left:117.75pt;margin-top:.95pt;width:63pt;height:24.75pt;z-index:251637248">
            <v:textbox>
              <w:txbxContent>
                <w:p w:rsidR="000F1529" w:rsidRPr="00EB146A" w:rsidRDefault="000F1529" w:rsidP="001057F1">
                  <w:pPr>
                    <w:rPr>
                      <w:b/>
                    </w:rPr>
                  </w:pPr>
                  <w:r w:rsidRPr="00EB146A">
                    <w:rPr>
                      <w:b/>
                    </w:rPr>
                    <w:t>Talebe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76" style="position:absolute;margin-left:186.75pt;margin-top:.95pt;width:63pt;height:24.75pt;z-index:251638272">
            <v:textbox>
              <w:txbxContent>
                <w:p w:rsidR="000F1529" w:rsidRPr="00EB146A" w:rsidRDefault="000F1529" w:rsidP="001057F1">
                  <w:pPr>
                    <w:rPr>
                      <w:b/>
                    </w:rPr>
                  </w:pPr>
                  <w:r w:rsidRPr="00EB146A">
                    <w:rPr>
                      <w:b/>
                    </w:rPr>
                    <w:t>Yaşam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35" style="position:absolute;margin-left:271.5pt;margin-top:5.45pt;width:88.5pt;height:26.25pt;z-index:251644416">
            <v:textbox>
              <w:txbxContent>
                <w:p w:rsidR="000F1529" w:rsidRPr="00EB146A" w:rsidRDefault="000F1529" w:rsidP="001057F1">
                  <w:pPr>
                    <w:rPr>
                      <w:b/>
                    </w:rPr>
                  </w:pPr>
                  <w:r w:rsidRPr="00EB146A">
                    <w:rPr>
                      <w:b/>
                    </w:rPr>
                    <w:t>Tabip</w:t>
                  </w:r>
                </w:p>
              </w:txbxContent>
            </v:textbox>
          </v:shape>
        </w:pic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 id="_x0000_s1037" type="#_x0000_t135" style="position:absolute;margin-left:2.25pt;margin-top:6pt;width:88.5pt;height:26.25pt;rotation:180;z-index:251648512">
            <v:textbox>
              <w:txbxContent>
                <w:p w:rsidR="000F1529" w:rsidRPr="00EB146A" w:rsidRDefault="000F1529" w:rsidP="00EB146A">
                  <w:pPr>
                    <w:jc w:val="right"/>
                    <w:rPr>
                      <w:b/>
                    </w:rPr>
                  </w:pPr>
                  <w:r w:rsidRPr="00EB146A">
                    <w:rPr>
                      <w:b/>
                    </w:rPr>
                    <w:t>Öğrenci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176" style="position:absolute;margin-left:117.75pt;margin-top:2.25pt;width:63pt;height:24.75pt;z-index:251639296">
            <v:textbox>
              <w:txbxContent>
                <w:p w:rsidR="000F1529" w:rsidRPr="00EB146A" w:rsidRDefault="000F1529" w:rsidP="001057F1">
                  <w:pPr>
                    <w:rPr>
                      <w:b/>
                    </w:rPr>
                  </w:pPr>
                  <w:r w:rsidRPr="00EB146A">
                    <w:rPr>
                      <w:b/>
                    </w:rPr>
                    <w:t>Mektep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176" style="position:absolute;margin-left:186.75pt;margin-top:2.25pt;width:63pt;height:24.75pt;z-index:251640320">
            <v:textbox>
              <w:txbxContent>
                <w:p w:rsidR="000F1529" w:rsidRPr="00EB146A" w:rsidRDefault="000F1529" w:rsidP="001057F1">
                  <w:pPr>
                    <w:rPr>
                      <w:b/>
                    </w:rPr>
                  </w:pPr>
                  <w:r w:rsidRPr="00EB146A">
                    <w:rPr>
                      <w:b/>
                    </w:rPr>
                    <w:t>Hekim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35" style="position:absolute;margin-left:271.5pt;margin-top:6pt;width:88.5pt;height:26.25pt;z-index:251643392">
            <v:textbox>
              <w:txbxContent>
                <w:p w:rsidR="000F1529" w:rsidRPr="00EB146A" w:rsidRDefault="000F1529" w:rsidP="001057F1">
                  <w:pPr>
                    <w:rPr>
                      <w:b/>
                    </w:rPr>
                  </w:pPr>
                  <w:r w:rsidRPr="00EB146A">
                    <w:rPr>
                      <w:b/>
                    </w:rPr>
                    <w:t>Hikâye</w:t>
                  </w:r>
                </w:p>
              </w:txbxContent>
            </v:textbox>
          </v:shape>
        </w:pic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Pr="00782164" w:rsidRDefault="000F1529" w:rsidP="008A478D">
      <w:pPr>
        <w:pStyle w:val="NoSpacing"/>
        <w:rPr>
          <w:b/>
        </w:rPr>
      </w:pPr>
      <w:r w:rsidRPr="00782164">
        <w:rPr>
          <w:b/>
        </w:rPr>
        <w:t>C ) Aşağıdaki eş sesli kelimeleri anlamları ile eşleştiriniz.</w:t>
      </w: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2 Resim" o:spid="_x0000_s1041" type="#_x0000_t75" alt="kolorowanka-zyrafa_408.jpg" style="position:absolute;margin-left:303.75pt;margin-top:-.35pt;width:92.25pt;height:217.5pt;z-index:-251652608;visibility:visible">
            <v:imagedata r:id="rId10" o:title=""/>
          </v:shape>
        </w:pict>
      </w:r>
      <w:r>
        <w:rPr>
          <w:noProof/>
          <w:lang w:eastAsia="tr-TR"/>
        </w:rPr>
        <w:pict>
          <v:shape id="_x0000_s1042" type="#_x0000_t176" style="position:absolute;margin-left:81.75pt;margin-top:5.65pt;width:228pt;height:24.75pt;z-index:251656704">
            <v:textbox>
              <w:txbxContent>
                <w:p w:rsidR="000F1529" w:rsidRPr="00EB146A" w:rsidRDefault="000F1529" w:rsidP="00782164">
                  <w:pPr>
                    <w:rPr>
                      <w:b/>
                    </w:rPr>
                  </w:pPr>
                  <w:r>
                    <w:rPr>
                      <w:b/>
                    </w:rPr>
                    <w:t>İç çamaşırı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76" style="position:absolute;margin-left:-2.25pt;margin-top:5.65pt;width:35.25pt;height:24.75pt;z-index:251649536">
            <v:textbox>
              <w:txbxContent>
                <w:p w:rsidR="000F1529" w:rsidRPr="00EB146A" w:rsidRDefault="000F1529" w:rsidP="00782164">
                  <w:pPr>
                    <w:rPr>
                      <w:b/>
                    </w:rPr>
                  </w:pPr>
                  <w:r>
                    <w:rPr>
                      <w:b/>
                    </w:rPr>
                    <w:t>Yüz</w:t>
                  </w:r>
                </w:p>
              </w:txbxContent>
            </v:textbox>
          </v:shape>
        </w:pic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 id="_x0000_s1044" type="#_x0000_t176" style="position:absolute;margin-left:81.75pt;margin-top:7.75pt;width:228pt;height:24.75pt;z-index:251657728">
            <v:textbox>
              <w:txbxContent>
                <w:p w:rsidR="000F1529" w:rsidRPr="00EB146A" w:rsidRDefault="000F1529" w:rsidP="00782164">
                  <w:pPr>
                    <w:rPr>
                      <w:b/>
                    </w:rPr>
                  </w:pPr>
                  <w:r>
                    <w:rPr>
                      <w:b/>
                    </w:rPr>
                    <w:t>Toprakta çukur açmak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176" style="position:absolute;margin-left:-2.25pt;margin-top:7.75pt;width:35.25pt;height:24.75pt;z-index:251650560">
            <v:textbox>
              <w:txbxContent>
                <w:p w:rsidR="000F1529" w:rsidRPr="00EB146A" w:rsidRDefault="000F1529" w:rsidP="00782164">
                  <w:pPr>
                    <w:rPr>
                      <w:b/>
                    </w:rPr>
                  </w:pPr>
                  <w:r>
                    <w:rPr>
                      <w:b/>
                    </w:rPr>
                    <w:t>Yüz</w:t>
                  </w:r>
                </w:p>
              </w:txbxContent>
            </v:textbox>
          </v:shape>
        </w:pic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 id="_x0000_s1046" type="#_x0000_t176" style="position:absolute;margin-left:81.75pt;margin-top:11.3pt;width:228pt;height:24.75pt;z-index:251658752">
            <v:textbox>
              <w:txbxContent>
                <w:p w:rsidR="000F1529" w:rsidRPr="00EB146A" w:rsidRDefault="000F1529" w:rsidP="00EC1DF2">
                  <w:pPr>
                    <w:rPr>
                      <w:b/>
                    </w:rPr>
                  </w:pPr>
                  <w:r>
                    <w:rPr>
                      <w:b/>
                    </w:rPr>
                    <w:t>Bir sayı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176" style="position:absolute;margin-left:-2.25pt;margin-top:11.3pt;width:35.25pt;height:24.75pt;z-index:251651584">
            <v:textbox>
              <w:txbxContent>
                <w:p w:rsidR="000F1529" w:rsidRPr="00EB146A" w:rsidRDefault="000F1529" w:rsidP="00782164">
                  <w:pPr>
                    <w:rPr>
                      <w:b/>
                    </w:rPr>
                  </w:pPr>
                  <w:r>
                    <w:rPr>
                      <w:b/>
                    </w:rPr>
                    <w:t>Yüz</w:t>
                  </w:r>
                </w:p>
              </w:txbxContent>
            </v:textbox>
          </v:shape>
        </w:pic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 id="_x0000_s1048" type="#_x0000_t176" style="position:absolute;margin-left:81.75pt;margin-top:13.4pt;width:228pt;height:24.75pt;z-index:251659776">
            <v:textbox>
              <w:txbxContent>
                <w:p w:rsidR="000F1529" w:rsidRPr="00EB146A" w:rsidRDefault="000F1529" w:rsidP="00EC1DF2">
                  <w:pPr>
                    <w:rPr>
                      <w:b/>
                    </w:rPr>
                  </w:pPr>
                  <w:r>
                    <w:rPr>
                      <w:b/>
                    </w:rPr>
                    <w:t>Ördeğe benzeyen hayvan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176" style="position:absolute;margin-left:-2.25pt;margin-top:13.4pt;width:35.25pt;height:24.75pt;z-index:251652608">
            <v:textbox>
              <w:txbxContent>
                <w:p w:rsidR="000F1529" w:rsidRPr="00EB146A" w:rsidRDefault="000F1529" w:rsidP="00782164">
                  <w:pPr>
                    <w:rPr>
                      <w:b/>
                    </w:rPr>
                  </w:pPr>
                  <w:r>
                    <w:rPr>
                      <w:b/>
                    </w:rPr>
                    <w:t>Kaz</w:t>
                  </w:r>
                </w:p>
              </w:txbxContent>
            </v:textbox>
          </v:shape>
        </w:pic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 id="_x0000_s1050" type="#_x0000_t176" style="position:absolute;margin-left:81.75pt;margin-top:.75pt;width:228pt;height:24.75pt;z-index:251660800">
            <v:textbox style="mso-next-textbox:#_x0000_s1050">
              <w:txbxContent>
                <w:p w:rsidR="000F1529" w:rsidRPr="00EB146A" w:rsidRDefault="000F1529" w:rsidP="00EC1DF2">
                  <w:pPr>
                    <w:rPr>
                      <w:b/>
                    </w:rPr>
                  </w:pPr>
                  <w:r>
                    <w:rPr>
                      <w:b/>
                    </w:rPr>
                    <w:t>Havanın soğumasıyla suların buz tutması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176" style="position:absolute;margin-left:-2.25pt;margin-top:.75pt;width:35.25pt;height:24.75pt;z-index:251653632">
            <v:textbox style="mso-next-textbox:#_x0000_s1051">
              <w:txbxContent>
                <w:p w:rsidR="000F1529" w:rsidRPr="00EB146A" w:rsidRDefault="000F1529" w:rsidP="00782164">
                  <w:pPr>
                    <w:rPr>
                      <w:b/>
                    </w:rPr>
                  </w:pPr>
                  <w:r>
                    <w:rPr>
                      <w:b/>
                    </w:rPr>
                    <w:t>Kaz</w:t>
                  </w:r>
                </w:p>
              </w:txbxContent>
            </v:textbox>
          </v:shape>
        </w:pic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 id="_x0000_s1052" type="#_x0000_t176" style="position:absolute;margin-left:81.75pt;margin-top:3.55pt;width:228pt;height:24.75pt;z-index:251661824">
            <v:textbox>
              <w:txbxContent>
                <w:p w:rsidR="000F1529" w:rsidRPr="00EB146A" w:rsidRDefault="000F1529" w:rsidP="00EC1DF2">
                  <w:pPr>
                    <w:rPr>
                      <w:b/>
                    </w:rPr>
                  </w:pPr>
                  <w:r>
                    <w:rPr>
                      <w:b/>
                    </w:rPr>
                    <w:t>Hayvanın derisini bıçakla vücudundan ayırmak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176" style="position:absolute;margin-left:-2.25pt;margin-top:3.55pt;width:35.25pt;height:24.75pt;z-index:251654656">
            <v:textbox>
              <w:txbxContent>
                <w:p w:rsidR="000F1529" w:rsidRPr="00EB146A" w:rsidRDefault="000F1529" w:rsidP="00782164">
                  <w:pPr>
                    <w:rPr>
                      <w:b/>
                    </w:rPr>
                  </w:pPr>
                  <w:r>
                    <w:rPr>
                      <w:b/>
                    </w:rPr>
                    <w:t>Don</w:t>
                  </w:r>
                </w:p>
              </w:txbxContent>
            </v:textbox>
          </v:shape>
        </w:pic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 id="_x0000_s1054" type="#_x0000_t176" style="position:absolute;margin-left:81.75pt;margin-top:5.65pt;width:228pt;height:24.75pt;z-index:251662848">
            <v:textbox>
              <w:txbxContent>
                <w:p w:rsidR="000F1529" w:rsidRPr="00EB146A" w:rsidRDefault="000F1529" w:rsidP="00EC1DF2">
                  <w:pPr>
                    <w:rPr>
                      <w:b/>
                    </w:rPr>
                  </w:pPr>
                  <w:r>
                    <w:rPr>
                      <w:b/>
                    </w:rPr>
                    <w:t>Suyun içerisinde veya yüzeyinde durmak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176" style="position:absolute;margin-left:-2.25pt;margin-top:5.65pt;width:35.25pt;height:24.75pt;z-index:251655680">
            <v:textbox>
              <w:txbxContent>
                <w:p w:rsidR="000F1529" w:rsidRPr="00EB146A" w:rsidRDefault="000F1529" w:rsidP="00782164">
                  <w:pPr>
                    <w:rPr>
                      <w:b/>
                    </w:rPr>
                  </w:pPr>
                  <w:r>
                    <w:rPr>
                      <w:b/>
                    </w:rPr>
                    <w:t>Don</w:t>
                  </w:r>
                </w:p>
              </w:txbxContent>
            </v:textbox>
          </v:shape>
        </w:pict>
      </w:r>
    </w:p>
    <w:p w:rsidR="000F1529" w:rsidRDefault="000F1529" w:rsidP="008A478D">
      <w:pPr>
        <w:pStyle w:val="NoSpacing"/>
      </w:pPr>
    </w:p>
    <w:p w:rsidR="000F1529" w:rsidRPr="00782164" w:rsidRDefault="000F1529" w:rsidP="00963531">
      <w:pPr>
        <w:pStyle w:val="NoSpacing"/>
      </w:pPr>
      <w:r>
        <w:rPr>
          <w:noProof/>
          <w:lang w:eastAsia="tr-TR"/>
        </w:rPr>
        <w:pict>
          <v:shape id="1 Resim" o:spid="_x0000_s1056" type="#_x0000_t75" alt="pepeeboyama.jpg" style="position:absolute;margin-left:16.5pt;margin-top:-.2pt;width:41.25pt;height:73.5pt;z-index:251632128;visibility:visible">
            <v:imagedata r:id="rId11" o:title="" gain="2147483647f" blacklevel="-20972f"/>
          </v:shape>
        </w:pict>
      </w:r>
      <w:r>
        <w:rPr>
          <w:b/>
        </w:rPr>
        <w:t>D</w:t>
      </w:r>
      <w:r w:rsidRPr="00963531">
        <w:rPr>
          <w:b/>
        </w:rPr>
        <w:t xml:space="preserve">) </w:t>
      </w:r>
      <w:r w:rsidRPr="00963531">
        <w:rPr>
          <w:b/>
        </w:rPr>
        <w:tab/>
      </w:r>
    </w:p>
    <w:p w:rsidR="000F1529" w:rsidRDefault="000F1529" w:rsidP="00963531">
      <w:pPr>
        <w:pStyle w:val="NoSpacing"/>
        <w:rPr>
          <w:b/>
        </w:rPr>
      </w:pPr>
    </w:p>
    <w:p w:rsidR="000F1529" w:rsidRPr="00963531" w:rsidRDefault="000F1529" w:rsidP="00963531">
      <w:pPr>
        <w:pStyle w:val="NoSpacing"/>
      </w:pPr>
      <w:r>
        <w:rPr>
          <w:b/>
        </w:rPr>
        <w:tab/>
      </w:r>
      <w:r>
        <w:t xml:space="preserve"> 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tab/>
        <w:t>O gün hava çok sovuktu (    ) haberlerde devamlı kar yavacağı söyleniyordu ama bir türlü kar yavmıyordu (    ) ahmet öretmeninin söylediklerini yazarken sınıfın penceresinden dışarı baktı ve heyecanla bavırdı :</w:t>
      </w:r>
      <w:r>
        <w:br/>
        <w:t>- Aaaaaa öretmenim kar yavıyor (   ) eğer kar tutarsa son ders kardan adam yapabilirmiyiz (    )</w:t>
      </w:r>
      <w:r>
        <w:br/>
      </w:r>
      <w:r>
        <w:tab/>
        <w:t>öretmeni gülümseyerek “istediklerimi yaparsanız, elbette yaparız, burnuna da havuç takarız (    )” dedi.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t>…………………………………………………………………………………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t>…………………………………………………………………………………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t>…………………………………………………………………………………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t>…………………………………………………………………………………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t>…………………………………………………………………………………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t>…………………………………………………………………………………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t>…………………………………………………………………………………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t>………………………………………………………………………………...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-3.35pt;margin-top:25.9pt;width:378.55pt;height:28.5pt;z-index:251634176" strokecolor="white">
            <v:textbox>
              <w:txbxContent>
                <w:p w:rsidR="000F1529" w:rsidRDefault="000F1529" w:rsidP="00BA0573">
                  <w:pPr>
                    <w:pStyle w:val="NoSpacing"/>
                  </w:pPr>
                  <w:r>
                    <w:t>………………………………………………………………………………..</w:t>
                  </w:r>
                </w:p>
                <w:p w:rsidR="000F1529" w:rsidRDefault="000F1529"/>
              </w:txbxContent>
            </v:textbox>
          </v:shape>
        </w:pict>
      </w:r>
      <w:r>
        <w:t>………………………………………………………………………………..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 id="_x0000_s1058" type="#_x0000_t75" alt="ElfInBox.gif" style="position:absolute;margin-left:92.25pt;margin-top:-21.1pt;width:54.75pt;height:60pt;z-index:251665920;visibility:visible">
            <v:imagedata r:id="rId12" o:title="" gain="2147483647f" blacklevel="-21627f"/>
          </v:shape>
        </w:pict>
      </w:r>
      <w:r>
        <w:rPr>
          <w:noProof/>
          <w:lang w:eastAsia="tr-TR"/>
        </w:rPr>
        <w:pict>
          <v:shape id="3 Resim" o:spid="_x0000_s1059" type="#_x0000_t75" alt="ElfInBox.gif" style="position:absolute;margin-left:231.75pt;margin-top:-21.1pt;width:54.75pt;height:60pt;z-index:251664896;visibility:visible">
            <v:imagedata r:id="rId12" o:title="" gain="2147483647f" blacklevel="-21627f"/>
          </v:shape>
        </w:pict>
      </w:r>
    </w:p>
    <w:p w:rsidR="000F1529" w:rsidRPr="00D45213" w:rsidRDefault="000F1529" w:rsidP="00D45213">
      <w:pPr>
        <w:pStyle w:val="NoSpacing"/>
        <w:jc w:val="center"/>
        <w:rPr>
          <w:b/>
        </w:rPr>
      </w:pPr>
      <w:r w:rsidRPr="00D45213">
        <w:rPr>
          <w:b/>
        </w:rPr>
        <w:t xml:space="preserve">BİLGİ </w:t>
      </w:r>
      <w:r>
        <w:rPr>
          <w:b/>
        </w:rPr>
        <w:t>KUTUSU</w:t>
      </w: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 id="_x0000_s1060" type="#_x0000_t176" style="position:absolute;margin-left:-14.8pt;margin-top:9.05pt;width:394.5pt;height:327.75pt;z-index:251666944">
            <v:textbox>
              <w:txbxContent>
                <w:p w:rsidR="000F1529" w:rsidRPr="000A7314" w:rsidRDefault="000F1529" w:rsidP="000A7314">
                  <w:pPr>
                    <w:pStyle w:val="NoSpacing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 </w:t>
                  </w:r>
                  <w:r>
                    <w:rPr>
                      <w:sz w:val="22"/>
                    </w:rPr>
                    <w:tab/>
                  </w:r>
                  <w:r w:rsidRPr="000A7314">
                    <w:rPr>
                      <w:sz w:val="22"/>
                    </w:rPr>
                    <w:t xml:space="preserve">Bir işin yapıldığını ya da yapılacağını bildiren cümle </w:t>
                  </w:r>
                  <w:r w:rsidRPr="000A7314">
                    <w:rPr>
                      <w:b/>
                      <w:sz w:val="22"/>
                    </w:rPr>
                    <w:t>OLUMLU CÜMLEDİR</w:t>
                  </w:r>
                  <w:r w:rsidRPr="000A7314">
                    <w:rPr>
                      <w:sz w:val="22"/>
                    </w:rPr>
                    <w:t>.</w:t>
                  </w:r>
                </w:p>
                <w:p w:rsidR="000F1529" w:rsidRPr="000A7314" w:rsidRDefault="000F1529" w:rsidP="000A7314">
                  <w:pPr>
                    <w:pStyle w:val="NoSpacing"/>
                    <w:rPr>
                      <w:sz w:val="22"/>
                    </w:rPr>
                  </w:pPr>
                  <w:r w:rsidRPr="000A7314">
                    <w:rPr>
                      <w:b/>
                      <w:sz w:val="22"/>
                    </w:rPr>
                    <w:t>Örnek :</w:t>
                  </w:r>
                  <w:r w:rsidRPr="000A7314">
                    <w:rPr>
                      <w:sz w:val="22"/>
                    </w:rPr>
                    <w:t xml:space="preserve"> Bugün çarşıdan ayakkabı </w:t>
                  </w:r>
                  <w:r w:rsidRPr="000A7314">
                    <w:rPr>
                      <w:sz w:val="22"/>
                      <w:u w:val="single"/>
                    </w:rPr>
                    <w:t>aldık</w:t>
                  </w:r>
                  <w:r w:rsidRPr="000A7314">
                    <w:rPr>
                      <w:sz w:val="22"/>
                    </w:rPr>
                    <w:t>.</w:t>
                  </w:r>
                </w:p>
                <w:p w:rsidR="000F1529" w:rsidRPr="000A7314" w:rsidRDefault="000F1529" w:rsidP="000A7314">
                  <w:pPr>
                    <w:pStyle w:val="NoSpacing"/>
                    <w:rPr>
                      <w:sz w:val="22"/>
                    </w:rPr>
                  </w:pPr>
                </w:p>
                <w:p w:rsidR="000F1529" w:rsidRPr="000A7314" w:rsidRDefault="000F1529" w:rsidP="000A7314">
                  <w:pPr>
                    <w:pStyle w:val="NoSpacing"/>
                    <w:ind w:firstLine="708"/>
                    <w:rPr>
                      <w:sz w:val="22"/>
                    </w:rPr>
                  </w:pPr>
                  <w:r w:rsidRPr="000A7314">
                    <w:rPr>
                      <w:sz w:val="22"/>
                    </w:rPr>
                    <w:t xml:space="preserve">Bir işin yapılmadığını ya da yapılmayacağını bildiren cümle </w:t>
                  </w:r>
                  <w:r w:rsidRPr="000A7314">
                    <w:rPr>
                      <w:b/>
                      <w:sz w:val="22"/>
                    </w:rPr>
                    <w:t xml:space="preserve">OLUMSUZ CÜMLEDİR. </w:t>
                  </w:r>
                  <w:r w:rsidRPr="000A7314">
                    <w:rPr>
                      <w:sz w:val="22"/>
                    </w:rPr>
                    <w:t>Olumlu cümlelerde iş ve hareket bildiren kelimeye –me,-ma,-mı,-mi,-mu,-mü eklerinden uygun olanı getirilerek olumsuz cümle yapılır.</w:t>
                  </w:r>
                </w:p>
                <w:p w:rsidR="000F1529" w:rsidRPr="000A7314" w:rsidRDefault="000F1529" w:rsidP="000A7314">
                  <w:pPr>
                    <w:pStyle w:val="NoSpacing"/>
                    <w:rPr>
                      <w:sz w:val="22"/>
                      <w:u w:val="single"/>
                    </w:rPr>
                  </w:pPr>
                  <w:r w:rsidRPr="000A7314">
                    <w:rPr>
                      <w:b/>
                      <w:sz w:val="22"/>
                    </w:rPr>
                    <w:t>Örnek :</w:t>
                  </w:r>
                  <w:r w:rsidRPr="000A7314">
                    <w:rPr>
                      <w:sz w:val="22"/>
                    </w:rPr>
                    <w:t xml:space="preserve"> Bugün çarşıdan ayakkabı </w:t>
                  </w:r>
                  <w:r w:rsidRPr="000A7314">
                    <w:rPr>
                      <w:sz w:val="22"/>
                      <w:u w:val="single"/>
                    </w:rPr>
                    <w:t>al</w:t>
                  </w:r>
                  <w:r w:rsidRPr="000A7314">
                    <w:rPr>
                      <w:b/>
                      <w:sz w:val="22"/>
                      <w:u w:val="single"/>
                    </w:rPr>
                    <w:t>ma</w:t>
                  </w:r>
                  <w:r w:rsidRPr="000A7314">
                    <w:rPr>
                      <w:sz w:val="22"/>
                      <w:u w:val="single"/>
                    </w:rPr>
                    <w:t>dık.</w:t>
                  </w:r>
                </w:p>
                <w:p w:rsidR="000F1529" w:rsidRPr="000A7314" w:rsidRDefault="000F1529" w:rsidP="000A7314">
                  <w:pPr>
                    <w:pStyle w:val="NoSpacing"/>
                    <w:rPr>
                      <w:sz w:val="22"/>
                    </w:rPr>
                  </w:pPr>
                </w:p>
                <w:p w:rsidR="000F1529" w:rsidRPr="000A7314" w:rsidRDefault="000F1529" w:rsidP="000A7314">
                  <w:pPr>
                    <w:pStyle w:val="NoSpacing"/>
                    <w:ind w:firstLine="708"/>
                    <w:rPr>
                      <w:b/>
                      <w:sz w:val="22"/>
                    </w:rPr>
                  </w:pPr>
                  <w:r w:rsidRPr="000A7314">
                    <w:rPr>
                      <w:sz w:val="22"/>
                    </w:rPr>
                    <w:t xml:space="preserve">Bir cümlede soru anlamı varsa o cümle </w:t>
                  </w:r>
                  <w:r w:rsidRPr="000A7314">
                    <w:rPr>
                      <w:b/>
                      <w:sz w:val="22"/>
                    </w:rPr>
                    <w:t>SORU CÜMLESİDİR.</w:t>
                  </w:r>
                </w:p>
                <w:p w:rsidR="000F1529" w:rsidRPr="000A7314" w:rsidRDefault="000F1529" w:rsidP="000A7314">
                  <w:pPr>
                    <w:pStyle w:val="NoSpacing"/>
                    <w:rPr>
                      <w:sz w:val="22"/>
                    </w:rPr>
                  </w:pPr>
                  <w:r w:rsidRPr="000A7314">
                    <w:rPr>
                      <w:b/>
                      <w:sz w:val="22"/>
                    </w:rPr>
                    <w:t xml:space="preserve">Örnek : </w:t>
                  </w:r>
                  <w:r w:rsidRPr="000A7314">
                    <w:rPr>
                      <w:sz w:val="22"/>
                    </w:rPr>
                    <w:t>Bugün çarşıdan ayakkabı alacak mıyız</w:t>
                  </w:r>
                  <w:r w:rsidRPr="000A7314">
                    <w:rPr>
                      <w:b/>
                      <w:sz w:val="22"/>
                    </w:rPr>
                    <w:t>?</w:t>
                  </w:r>
                </w:p>
                <w:p w:rsidR="000F1529" w:rsidRPr="000A7314" w:rsidRDefault="000F1529" w:rsidP="000A7314">
                  <w:pPr>
                    <w:pStyle w:val="NoSpacing"/>
                    <w:rPr>
                      <w:sz w:val="22"/>
                    </w:rPr>
                  </w:pPr>
                </w:p>
                <w:p w:rsidR="000F1529" w:rsidRPr="000A7314" w:rsidRDefault="000F1529" w:rsidP="000A7314">
                  <w:pPr>
                    <w:pStyle w:val="NoSpacing"/>
                    <w:rPr>
                      <w:b/>
                      <w:sz w:val="22"/>
                    </w:rPr>
                  </w:pPr>
                  <w:r w:rsidRPr="000A7314">
                    <w:rPr>
                      <w:sz w:val="22"/>
                    </w:rPr>
                    <w:tab/>
                    <w:t xml:space="preserve">Bir cümlede iş ve hareket bildiren kelime (fiil – eylem) cümlenin sonunda yer alıyorsa bu cümle </w:t>
                  </w:r>
                  <w:r w:rsidRPr="000A7314">
                    <w:rPr>
                      <w:b/>
                      <w:sz w:val="22"/>
                    </w:rPr>
                    <w:t>KURALLI CÜMLEDİR.</w:t>
                  </w:r>
                </w:p>
                <w:p w:rsidR="000F1529" w:rsidRPr="000A7314" w:rsidRDefault="000F1529" w:rsidP="000A7314">
                  <w:pPr>
                    <w:pStyle w:val="NoSpacing"/>
                    <w:rPr>
                      <w:sz w:val="22"/>
                    </w:rPr>
                  </w:pPr>
                  <w:r w:rsidRPr="000A7314">
                    <w:rPr>
                      <w:b/>
                      <w:sz w:val="22"/>
                    </w:rPr>
                    <w:t xml:space="preserve">Örnek : </w:t>
                  </w:r>
                  <w:r w:rsidRPr="000A7314">
                    <w:rPr>
                      <w:sz w:val="22"/>
                    </w:rPr>
                    <w:t xml:space="preserve">Betül tabağındaki her şeyi </w:t>
                  </w:r>
                  <w:r w:rsidRPr="000A7314">
                    <w:rPr>
                      <w:b/>
                      <w:sz w:val="22"/>
                      <w:u w:val="single"/>
                    </w:rPr>
                    <w:t>yedi.</w:t>
                  </w:r>
                  <w:r w:rsidRPr="000A7314">
                    <w:rPr>
                      <w:b/>
                      <w:sz w:val="22"/>
                    </w:rPr>
                    <w:t xml:space="preserve"> ( Kurallı cümle )</w:t>
                  </w:r>
                </w:p>
                <w:p w:rsidR="000F1529" w:rsidRPr="000A7314" w:rsidRDefault="000F1529" w:rsidP="000A7314">
                  <w:pPr>
                    <w:pStyle w:val="NoSpacing"/>
                    <w:rPr>
                      <w:sz w:val="22"/>
                    </w:rPr>
                  </w:pPr>
                </w:p>
                <w:p w:rsidR="000F1529" w:rsidRPr="000A7314" w:rsidRDefault="000F1529" w:rsidP="000A7314">
                  <w:pPr>
                    <w:pStyle w:val="NoSpacing"/>
                    <w:rPr>
                      <w:sz w:val="22"/>
                    </w:rPr>
                  </w:pPr>
                  <w:r w:rsidRPr="000A7314">
                    <w:rPr>
                      <w:sz w:val="22"/>
                    </w:rPr>
                    <w:tab/>
                    <w:t xml:space="preserve">Bir cümlede iş ve hareket bildiren kelime (fiil – eylem ) cümlenin başında ya da ortasında yer alıyorsa bu cümle </w:t>
                  </w:r>
                  <w:r w:rsidRPr="000A7314">
                    <w:rPr>
                      <w:b/>
                      <w:sz w:val="22"/>
                    </w:rPr>
                    <w:t>KURALSIZ (DEVRİK ) CÜMLEDİR.</w:t>
                  </w:r>
                </w:p>
                <w:p w:rsidR="000F1529" w:rsidRPr="000A7314" w:rsidRDefault="000F1529" w:rsidP="000A7314">
                  <w:pPr>
                    <w:pStyle w:val="NoSpacing"/>
                    <w:rPr>
                      <w:sz w:val="22"/>
                    </w:rPr>
                  </w:pPr>
                  <w:r w:rsidRPr="000A7314">
                    <w:rPr>
                      <w:sz w:val="22"/>
                    </w:rPr>
                    <w:t xml:space="preserve">Örnek : </w:t>
                  </w:r>
                  <w:r w:rsidRPr="000A7314">
                    <w:rPr>
                      <w:b/>
                      <w:sz w:val="22"/>
                    </w:rPr>
                    <w:t>Gelmeyecekmiş</w:t>
                  </w:r>
                  <w:r w:rsidRPr="000A7314">
                    <w:rPr>
                      <w:sz w:val="22"/>
                    </w:rPr>
                    <w:t xml:space="preserve"> bugün bize Emir. </w:t>
                  </w:r>
                  <w:r w:rsidRPr="000A7314">
                    <w:rPr>
                      <w:b/>
                      <w:sz w:val="22"/>
                    </w:rPr>
                    <w:t>(Kuralsız – devrik cüm.)</w:t>
                  </w:r>
                </w:p>
                <w:p w:rsidR="000F1529" w:rsidRPr="000A7314" w:rsidRDefault="000F1529" w:rsidP="000A7314">
                  <w:pPr>
                    <w:pStyle w:val="NoSpacing"/>
                    <w:rPr>
                      <w:sz w:val="22"/>
                    </w:rPr>
                  </w:pPr>
                  <w:r w:rsidRPr="000A7314">
                    <w:rPr>
                      <w:sz w:val="22"/>
                    </w:rPr>
                    <w:tab/>
                    <w:t xml:space="preserve">   Seni </w:t>
                  </w:r>
                  <w:r w:rsidRPr="000A7314">
                    <w:rPr>
                      <w:b/>
                      <w:sz w:val="22"/>
                    </w:rPr>
                    <w:t>seviyorum</w:t>
                  </w:r>
                  <w:r w:rsidRPr="000A7314">
                    <w:rPr>
                      <w:sz w:val="22"/>
                    </w:rPr>
                    <w:t xml:space="preserve"> öğretmenim. </w:t>
                  </w:r>
                  <w:r w:rsidRPr="000A7314">
                    <w:rPr>
                      <w:b/>
                      <w:sz w:val="22"/>
                    </w:rPr>
                    <w:t>(Kuralsız – devrik cüm.)</w:t>
                  </w:r>
                </w:p>
              </w:txbxContent>
            </v:textbox>
          </v:shape>
        </w:pic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</w:p>
    <w:p w:rsidR="000F1529" w:rsidRPr="000A7314" w:rsidRDefault="000F1529" w:rsidP="008A478D">
      <w:pPr>
        <w:pStyle w:val="NoSpacing"/>
        <w:rPr>
          <w:b/>
        </w:rPr>
      </w:pPr>
      <w:r w:rsidRPr="000A7314">
        <w:rPr>
          <w:b/>
        </w:rPr>
        <w:t>E ) Aşağıdaki cümlelerin yanına olumlu ise O , olumsuz ize OZ,</w:t>
      </w:r>
    </w:p>
    <w:p w:rsidR="000F1529" w:rsidRDefault="000F1529" w:rsidP="008A478D">
      <w:pPr>
        <w:pStyle w:val="NoSpacing"/>
        <w:rPr>
          <w:b/>
        </w:rPr>
      </w:pPr>
      <w:r w:rsidRPr="000A7314">
        <w:rPr>
          <w:b/>
        </w:rPr>
        <w:t>soru cümlesi ise S yazınız.</w:t>
      </w:r>
    </w:p>
    <w:p w:rsidR="000F1529" w:rsidRDefault="000F1529" w:rsidP="008A478D">
      <w:pPr>
        <w:pStyle w:val="NoSpacing"/>
      </w:pPr>
      <w:r>
        <w:t>1) Çiğdem bugün nöbetçilik yaptı. (      )</w:t>
      </w:r>
    </w:p>
    <w:p w:rsidR="000F1529" w:rsidRDefault="000F1529" w:rsidP="008A478D">
      <w:pPr>
        <w:pStyle w:val="NoSpacing"/>
      </w:pPr>
      <w:r>
        <w:t>2) Yusuf yiyeceklerini yemeyecek. (      )</w:t>
      </w:r>
    </w:p>
    <w:p w:rsidR="000F1529" w:rsidRDefault="000F1529" w:rsidP="008A478D">
      <w:pPr>
        <w:pStyle w:val="NoSpacing"/>
      </w:pPr>
      <w:r>
        <w:t>3) Esra ağaca tırmanıyor. (      )</w:t>
      </w:r>
    </w:p>
    <w:p w:rsidR="000F1529" w:rsidRDefault="000F1529" w:rsidP="008A478D">
      <w:pPr>
        <w:pStyle w:val="NoSpacing"/>
      </w:pPr>
      <w:r>
        <w:t>4) Babaannem evine döndü mü</w:t>
      </w:r>
      <w:r w:rsidRPr="00CF326A">
        <w:rPr>
          <w:b/>
        </w:rPr>
        <w:t>?</w:t>
      </w:r>
      <w:r>
        <w:t xml:space="preserve"> (      )</w:t>
      </w:r>
    </w:p>
    <w:p w:rsidR="000F1529" w:rsidRDefault="000F1529" w:rsidP="008A478D">
      <w:pPr>
        <w:pStyle w:val="NoSpacing"/>
      </w:pPr>
      <w:r>
        <w:t>5) Bugün de kar yağmadı. (      )</w:t>
      </w:r>
    </w:p>
    <w:p w:rsidR="000F1529" w:rsidRDefault="000F1529" w:rsidP="008A478D">
      <w:pPr>
        <w:pStyle w:val="NoSpacing"/>
      </w:pPr>
      <w:r>
        <w:rPr>
          <w:noProof/>
          <w:lang w:eastAsia="tr-TR"/>
        </w:rPr>
        <w:pict>
          <v:shape id="_x0000_s1061" type="#_x0000_t202" style="position:absolute;margin-left:-7.3pt;margin-top:16.15pt;width:378.55pt;height:28.5pt;z-index:251667968" strokecolor="white">
            <v:textbox>
              <w:txbxContent>
                <w:p w:rsidR="000F1529" w:rsidRDefault="000F1529" w:rsidP="00CF326A">
                  <w:pPr>
                    <w:pStyle w:val="NoSpacing"/>
                  </w:pPr>
                  <w:r>
                    <w:t>7 ) Kalemini bana ödünç verir misin</w:t>
                  </w:r>
                  <w:r w:rsidRPr="00CF326A">
                    <w:rPr>
                      <w:b/>
                    </w:rPr>
                    <w:t>?</w:t>
                  </w:r>
                  <w:r>
                    <w:t xml:space="preserve"> (     )</w:t>
                  </w:r>
                </w:p>
              </w:txbxContent>
            </v:textbox>
          </v:shape>
        </w:pict>
      </w:r>
      <w:r>
        <w:t>6) Dilara denize girmedi. (      )</w:t>
      </w:r>
    </w:p>
    <w:p w:rsidR="000F1529" w:rsidRPr="00475E27" w:rsidRDefault="000F1529" w:rsidP="008A478D">
      <w:pPr>
        <w:pStyle w:val="NoSpacing"/>
        <w:rPr>
          <w:b/>
        </w:rPr>
      </w:pPr>
      <w:r w:rsidRPr="00475E27">
        <w:rPr>
          <w:b/>
        </w:rPr>
        <w:t>F ) Aşağıdaki cümlelerin yanına kurallı ise K, kuralsız – devrik ise D yazınız.</w:t>
      </w:r>
    </w:p>
    <w:p w:rsidR="000F1529" w:rsidRDefault="000F1529" w:rsidP="008A478D">
      <w:pPr>
        <w:pStyle w:val="NoSpacing"/>
      </w:pPr>
      <w:r>
        <w:t>1) Ödevlerimi her gün düzenli olarak yaparım. (      )</w:t>
      </w:r>
    </w:p>
    <w:p w:rsidR="000F1529" w:rsidRDefault="000F1529" w:rsidP="008A478D">
      <w:pPr>
        <w:pStyle w:val="NoSpacing"/>
      </w:pPr>
      <w:r>
        <w:t>2) Hiç kavga etmedim arkadaşlarımla. (      )</w:t>
      </w:r>
    </w:p>
    <w:p w:rsidR="000F1529" w:rsidRDefault="000F1529" w:rsidP="008A478D">
      <w:pPr>
        <w:pStyle w:val="NoSpacing"/>
      </w:pPr>
      <w:r>
        <w:t>3) Buluşamadık bu hafta sonu arkadaşlarımla. (      )</w:t>
      </w:r>
    </w:p>
    <w:p w:rsidR="000F1529" w:rsidRDefault="000F1529" w:rsidP="008A478D">
      <w:pPr>
        <w:pStyle w:val="NoSpacing"/>
      </w:pPr>
      <w:r>
        <w:t>4) Unuttum evde eşofmanımı ve ayakkabılarımı. (      )</w:t>
      </w:r>
    </w:p>
    <w:p w:rsidR="000F1529" w:rsidRDefault="000F1529" w:rsidP="008A478D">
      <w:pPr>
        <w:pStyle w:val="NoSpacing"/>
      </w:pPr>
      <w:r>
        <w:t>5) Sağlığımız için aşı olmalıyız. (      )</w:t>
      </w:r>
    </w:p>
    <w:p w:rsidR="000F1529" w:rsidRDefault="000F1529" w:rsidP="008A478D">
      <w:pPr>
        <w:pStyle w:val="NoSpacing"/>
      </w:pPr>
      <w:r>
        <w:t>6) Pazar akşamları ve Çarşamba akşamları yıkanırım. (      )</w:t>
      </w:r>
    </w:p>
    <w:p w:rsidR="000F1529" w:rsidRDefault="000F1529" w:rsidP="008A478D">
      <w:pPr>
        <w:pStyle w:val="NoSpacing"/>
      </w:pPr>
      <w:r>
        <w:t>7) Dün kırıldı bisikletimin selesi.</w:t>
      </w:r>
    </w:p>
    <w:p w:rsidR="000F1529" w:rsidRDefault="000F1529" w:rsidP="008A478D">
      <w:pPr>
        <w:pStyle w:val="NoSpacing"/>
      </w:pPr>
      <w:r>
        <w:t>8) Sınıfımın ve sıramın yerini anneme söyledim. (      )</w:t>
      </w:r>
    </w:p>
    <w:p w:rsidR="000F1529" w:rsidRDefault="000F1529" w:rsidP="008A478D">
      <w:pPr>
        <w:pStyle w:val="NoSpacing"/>
      </w:pPr>
      <w:r>
        <w:t>9) Çarşamba günü mü gelecekti Ali</w:t>
      </w:r>
      <w:r w:rsidRPr="005900A9">
        <w:rPr>
          <w:b/>
        </w:rPr>
        <w:t>?</w:t>
      </w:r>
      <w:r>
        <w:t xml:space="preserve"> (     )</w:t>
      </w:r>
    </w:p>
    <w:p w:rsidR="000F1529" w:rsidRDefault="000F1529" w:rsidP="008A478D">
      <w:pPr>
        <w:pStyle w:val="NoSpacing"/>
      </w:pPr>
      <w:r>
        <w:t>10) Önlüğümü her zaman temiz tutarım. (      )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  <w:rPr>
          <w:b/>
        </w:rPr>
      </w:pPr>
      <w:r w:rsidRPr="00665EB3">
        <w:rPr>
          <w:b/>
        </w:rPr>
        <w:t>G ) Örnekleri inceleyiniz. –cı, -lı, -lık, -sız eklerinden uygun olanları kullanarak yeni kelimeler türetiniz.</w:t>
      </w:r>
    </w:p>
    <w:p w:rsidR="000F1529" w:rsidRDefault="000F1529" w:rsidP="008A478D">
      <w:pPr>
        <w:pStyle w:val="NoSpacing"/>
        <w:rPr>
          <w:b/>
          <w:u w:val="single"/>
        </w:rPr>
      </w:pPr>
      <w:r>
        <w:rPr>
          <w:b/>
        </w:rPr>
        <w:t xml:space="preserve">Tuz : </w:t>
      </w:r>
      <w:r w:rsidRPr="00665EB3">
        <w:t>Tuz</w:t>
      </w:r>
      <w:r w:rsidRPr="00665EB3">
        <w:rPr>
          <w:b/>
          <w:u w:val="single"/>
        </w:rPr>
        <w:t>lu</w:t>
      </w:r>
      <w:r w:rsidRPr="00665EB3">
        <w:t>, tuz</w:t>
      </w:r>
      <w:r w:rsidRPr="00665EB3">
        <w:rPr>
          <w:b/>
          <w:u w:val="single"/>
        </w:rPr>
        <w:t>suz</w:t>
      </w:r>
      <w:r w:rsidRPr="00665EB3">
        <w:t>, tuz</w:t>
      </w:r>
      <w:r w:rsidRPr="00665EB3">
        <w:rPr>
          <w:b/>
          <w:u w:val="single"/>
        </w:rPr>
        <w:t>cu</w:t>
      </w:r>
      <w:r w:rsidRPr="00665EB3">
        <w:t>, tuz</w:t>
      </w:r>
      <w:r w:rsidRPr="00665EB3">
        <w:rPr>
          <w:b/>
          <w:u w:val="single"/>
        </w:rPr>
        <w:t>luk</w:t>
      </w:r>
    </w:p>
    <w:p w:rsidR="000F1529" w:rsidRDefault="000F1529" w:rsidP="008A478D">
      <w:pPr>
        <w:pStyle w:val="NoSpacing"/>
        <w:rPr>
          <w:b/>
          <w:u w:val="single"/>
        </w:rPr>
      </w:pPr>
    </w:p>
    <w:p w:rsidR="000F1529" w:rsidRDefault="000F1529" w:rsidP="008A478D">
      <w:pPr>
        <w:pStyle w:val="NoSpacing"/>
      </w:pPr>
      <w:r w:rsidRPr="00665EB3">
        <w:t xml:space="preserve">Su : </w:t>
      </w:r>
      <w:r>
        <w:t>……………………………………………………………………………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t>Göz : …………………………………………………………………………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t>Taş : ………………………………………………………………………….</w:t>
      </w:r>
    </w:p>
    <w:p w:rsidR="000F1529" w:rsidRDefault="000F1529" w:rsidP="008A478D">
      <w:pPr>
        <w:pStyle w:val="NoSpacing"/>
      </w:pPr>
    </w:p>
    <w:p w:rsidR="000F1529" w:rsidRDefault="000F1529" w:rsidP="008A478D">
      <w:pPr>
        <w:pStyle w:val="NoSpacing"/>
      </w:pPr>
      <w:r>
        <w:t>Çiçek : ………………………………………………………………………</w:t>
      </w:r>
    </w:p>
    <w:p w:rsidR="000F1529" w:rsidRDefault="000F1529" w:rsidP="008A478D">
      <w:pPr>
        <w:pStyle w:val="NoSpacing"/>
      </w:pPr>
    </w:p>
    <w:p w:rsidR="000F1529" w:rsidRPr="00665EB3" w:rsidRDefault="000F1529" w:rsidP="008A478D">
      <w:pPr>
        <w:pStyle w:val="NoSpacing"/>
        <w:rPr>
          <w:b/>
        </w:rPr>
      </w:pPr>
      <w:r w:rsidRPr="00665EB3">
        <w:rPr>
          <w:b/>
        </w:rPr>
        <w:t>F ) Hiç ek almamış, ilk anlamıyla aklımıza gelen kelimelere kök halinde kelimeler denir. Kök halinde olan kelimeleri sarıya boyayınız.</w:t>
      </w:r>
    </w:p>
    <w:p w:rsidR="000F1529" w:rsidRPr="00665EB3" w:rsidRDefault="000F1529" w:rsidP="008A478D">
      <w:pPr>
        <w:pStyle w:val="NoSpacing"/>
      </w:pPr>
      <w:r>
        <w:rPr>
          <w:noProof/>
          <w:lang w:eastAsia="tr-TR"/>
        </w:rPr>
        <w:pict>
          <v:shape id="_x0000_s1062" type="#_x0000_t176" style="position:absolute;margin-left:324.95pt;margin-top:3.45pt;width:53.25pt;height:24.75pt;z-index:251672064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Karınca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176" style="position:absolute;margin-left:246.95pt;margin-top:3.45pt;width:51pt;height:24.75pt;z-index:251671040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Tuzluk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76" style="position:absolute;margin-left:159.95pt;margin-top:3.45pt;width:65.25pt;height:24.75pt;z-index:251670016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Koltukçu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76" style="position:absolute;margin-left:75.95pt;margin-top:2.7pt;width:66pt;height:24.75pt;z-index:251677184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Kestaneci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76" style="position:absolute;margin-left:-1.3pt;margin-top:3.45pt;width:35.25pt;height:24.75pt;z-index:251668992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Yüz</w:t>
                  </w:r>
                </w:p>
              </w:txbxContent>
            </v:textbox>
          </v:shape>
        </w:pict>
      </w:r>
    </w:p>
    <w:p w:rsidR="000F1529" w:rsidRPr="00665EB3" w:rsidRDefault="000F1529" w:rsidP="008A478D">
      <w:pPr>
        <w:pStyle w:val="NoSpacing"/>
      </w:pPr>
      <w:r>
        <w:rPr>
          <w:noProof/>
          <w:lang w:eastAsia="tr-TR"/>
        </w:rPr>
        <w:pict>
          <v:shape id="_x0000_s1067" type="#_x0000_t176" style="position:absolute;margin-left:324.95pt;margin-top:24pt;width:53.25pt;height:24.75pt;z-index:251680256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Vişneli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76" style="position:absolute;margin-left:246.95pt;margin-top:60.75pt;width:46.5pt;height:24.75pt;z-index:251678208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Önlük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76" style="position:absolute;margin-left:246.95pt;margin-top:25.5pt;width:54.75pt;height:24.75pt;z-index:251681280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Gömlek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76" style="position:absolute;margin-left:159.95pt;margin-top:25.5pt;width:43.5pt;height:24.75pt;z-index:251682304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Cam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76" style="position:absolute;margin-left:159.95pt;margin-top:60.75pt;width:43.5pt;height:24.75pt;z-index:251679232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Mavi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76" style="position:absolute;margin-left:75.95pt;margin-top:60.75pt;width:66pt;height:24.75pt;z-index:251676160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Kırmızılı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76" style="position:absolute;margin-left:-1.3pt;margin-top:60.75pt;width:48.75pt;height:24.75pt;z-index:251674112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Gözlük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76" style="position:absolute;margin-left:-1.3pt;margin-top:24pt;width:48.75pt;height:24.75pt;z-index:251673088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Onluk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76" style="position:absolute;margin-left:324.95pt;margin-top:60.75pt;width:35.25pt;height:24.75pt;z-index:251683328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Erik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176" style="position:absolute;margin-left:75.95pt;margin-top:24pt;width:35.25pt;height:24.75pt;z-index:251675136">
            <v:textbox>
              <w:txbxContent>
                <w:p w:rsidR="000F1529" w:rsidRPr="00EB146A" w:rsidRDefault="000F1529" w:rsidP="00642604">
                  <w:pPr>
                    <w:rPr>
                      <w:b/>
                    </w:rPr>
                  </w:pPr>
                  <w:r>
                    <w:rPr>
                      <w:b/>
                    </w:rPr>
                    <w:t>Saç</w:t>
                  </w:r>
                </w:p>
              </w:txbxContent>
            </v:textbox>
          </v:shape>
        </w:pict>
      </w:r>
    </w:p>
    <w:sectPr w:rsidR="000F1529" w:rsidRPr="00665EB3" w:rsidSect="0048191D">
      <w:type w:val="continuous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529" w:rsidRDefault="000F1529" w:rsidP="00032CA4">
      <w:pPr>
        <w:spacing w:after="0" w:line="240" w:lineRule="auto"/>
      </w:pPr>
      <w:r>
        <w:separator/>
      </w:r>
    </w:p>
  </w:endnote>
  <w:endnote w:type="continuationSeparator" w:id="0">
    <w:p w:rsidR="000F1529" w:rsidRDefault="000F1529" w:rsidP="00032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529" w:rsidRDefault="000F1529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0F1529" w:rsidRDefault="000F15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529" w:rsidRDefault="000F1529" w:rsidP="00032CA4">
      <w:pPr>
        <w:spacing w:after="0" w:line="240" w:lineRule="auto"/>
      </w:pPr>
      <w:r>
        <w:separator/>
      </w:r>
    </w:p>
  </w:footnote>
  <w:footnote w:type="continuationSeparator" w:id="0">
    <w:p w:rsidR="000F1529" w:rsidRDefault="000F1529" w:rsidP="00032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529" w:rsidRPr="00032CA4" w:rsidRDefault="000F1529" w:rsidP="00032CA4">
    <w:pPr>
      <w:pStyle w:val="NoSpacing"/>
      <w:tabs>
        <w:tab w:val="left" w:pos="6990"/>
      </w:tabs>
      <w:rPr>
        <w:b/>
      </w:rPr>
    </w:pPr>
    <w:r w:rsidRPr="00032CA4">
      <w:rPr>
        <w:b/>
      </w:rPr>
      <w:t>Adı Soyadı :</w:t>
    </w:r>
    <w:r w:rsidRPr="00032CA4">
      <w:rPr>
        <w:b/>
      </w:rPr>
      <w:tab/>
    </w:r>
    <w:r w:rsidRPr="00032CA4">
      <w:rPr>
        <w:b/>
      </w:rPr>
      <w:tab/>
    </w:r>
    <w:r w:rsidRPr="00032CA4">
      <w:rPr>
        <w:b/>
      </w:rPr>
      <w:tab/>
    </w:r>
    <w:r w:rsidRPr="00032CA4"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032CA4">
      <w:rPr>
        <w:b/>
      </w:rPr>
      <w:t>2 Kasım 2012</w:t>
    </w:r>
    <w:r w:rsidRPr="00032CA4">
      <w:rPr>
        <w:b/>
      </w:rPr>
      <w:br/>
      <w:t>Numarası</w:t>
    </w:r>
    <w:r>
      <w:rPr>
        <w:b/>
      </w:rPr>
      <w:t xml:space="preserve">   </w:t>
    </w:r>
    <w:r w:rsidRPr="00032CA4">
      <w:rPr>
        <w:b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830C8"/>
    <w:multiLevelType w:val="hybridMultilevel"/>
    <w:tmpl w:val="EC784DB0"/>
    <w:lvl w:ilvl="0" w:tplc="A072C3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2CA4"/>
    <w:rsid w:val="00032CA4"/>
    <w:rsid w:val="00092C84"/>
    <w:rsid w:val="000A7314"/>
    <w:rsid w:val="000F1529"/>
    <w:rsid w:val="001057F1"/>
    <w:rsid w:val="00124E72"/>
    <w:rsid w:val="00171F7C"/>
    <w:rsid w:val="00475E27"/>
    <w:rsid w:val="0048191D"/>
    <w:rsid w:val="00511662"/>
    <w:rsid w:val="005900A9"/>
    <w:rsid w:val="00642604"/>
    <w:rsid w:val="00665EB3"/>
    <w:rsid w:val="00734619"/>
    <w:rsid w:val="00753103"/>
    <w:rsid w:val="00782164"/>
    <w:rsid w:val="008608CE"/>
    <w:rsid w:val="008A478D"/>
    <w:rsid w:val="008E2E17"/>
    <w:rsid w:val="00963531"/>
    <w:rsid w:val="009F3D41"/>
    <w:rsid w:val="00AC63FC"/>
    <w:rsid w:val="00B23BEE"/>
    <w:rsid w:val="00BA0573"/>
    <w:rsid w:val="00BB1121"/>
    <w:rsid w:val="00CF326A"/>
    <w:rsid w:val="00D45213"/>
    <w:rsid w:val="00EB146A"/>
    <w:rsid w:val="00EC1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C8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32CA4"/>
    <w:rPr>
      <w:rFonts w:ascii="Century Gothic" w:hAnsi="Century Gothic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032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32CA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32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32CA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81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191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C63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www.sorubak.com%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2</Pages>
  <Words>407</Words>
  <Characters>2320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BİRSEN</cp:lastModifiedBy>
  <cp:revision>9</cp:revision>
  <dcterms:created xsi:type="dcterms:W3CDTF">2012-11-01T18:28:00Z</dcterms:created>
  <dcterms:modified xsi:type="dcterms:W3CDTF">2013-10-09T15:17:00Z</dcterms:modified>
</cp:coreProperties>
</file>