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Aşağıdaki soruların çözümlerini de yapınız. </w:t>
      </w:r>
      <w:hyperlink r:id="rId6" w:history="1">
        <w:r w:rsidRPr="008E2E17"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</w:p>
    <w:p w:rsidR="00203B00" w:rsidRPr="00FF3DC7" w:rsidRDefault="00203B00" w:rsidP="00C545DC">
      <w:pPr>
        <w:spacing w:after="0"/>
        <w:ind w:left="-851"/>
        <w:rPr>
          <w:rFonts w:ascii="Comic Sans MS" w:hAnsi="Comic Sans MS"/>
        </w:rPr>
      </w:pPr>
      <w:r w:rsidRPr="00FF3DC7">
        <w:rPr>
          <w:rFonts w:ascii="Comic Sans MS" w:hAnsi="Comic Sans MS"/>
        </w:rPr>
        <w:t>1. Aşağıdakilerden  hangisi ardışık iki çift sayının toplamı olamaz?</w:t>
      </w:r>
    </w:p>
    <w:p w:rsidR="00203B00" w:rsidRPr="00FF3DC7" w:rsidRDefault="00203B00" w:rsidP="00C545DC">
      <w:pPr>
        <w:spacing w:after="0"/>
        <w:ind w:left="-851"/>
        <w:rPr>
          <w:rFonts w:ascii="Comic Sans MS" w:hAnsi="Comic Sans MS"/>
        </w:rPr>
      </w:pPr>
      <w:r w:rsidRPr="00FF3DC7">
        <w:rPr>
          <w:rFonts w:ascii="Comic Sans MS" w:hAnsi="Comic Sans MS"/>
        </w:rPr>
        <w:t xml:space="preserve">           A) 154     </w:t>
      </w:r>
      <w:r>
        <w:rPr>
          <w:rFonts w:ascii="Comic Sans MS" w:hAnsi="Comic Sans MS"/>
        </w:rPr>
        <w:t xml:space="preserve">          </w:t>
      </w:r>
      <w:r w:rsidRPr="00FF3DC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202             </w:t>
      </w:r>
      <w:r w:rsidRPr="00FF3DC7">
        <w:rPr>
          <w:rFonts w:ascii="Comic Sans MS" w:hAnsi="Comic Sans MS"/>
        </w:rPr>
        <w:t xml:space="preserve">  C) 601 </w:t>
      </w:r>
      <w:r>
        <w:rPr>
          <w:rFonts w:ascii="Comic Sans MS" w:hAnsi="Comic Sans MS"/>
        </w:rPr>
        <w:t xml:space="preserve">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 w:rsidRPr="00FF3DC7">
        <w:rPr>
          <w:rFonts w:ascii="Comic Sans MS" w:hAnsi="Comic Sans MS"/>
        </w:rPr>
        <w:t xml:space="preserve">2. </w:t>
      </w:r>
      <w:r>
        <w:rPr>
          <w:rFonts w:ascii="Comic Sans MS" w:hAnsi="Comic Sans MS"/>
        </w:rPr>
        <w:t>Onlar basamağı 9 birler basamağı 6 olan kaç tane üç basamaklı sayı yazılabilir?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 10                   B) 9                   C) 8    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3. Bir masada </w:t>
      </w:r>
      <w:r w:rsidRPr="00EE141B">
        <w:rPr>
          <w:rFonts w:ascii="Comic Sans MS" w:hAnsi="Comic Sans MS"/>
          <w:b/>
        </w:rPr>
        <w:t>4 adet</w:t>
      </w:r>
      <w:r>
        <w:rPr>
          <w:rFonts w:ascii="Comic Sans MS" w:hAnsi="Comic Sans MS"/>
        </w:rPr>
        <w:t xml:space="preserve"> kitap vardır.</w:t>
      </w:r>
      <w:r w:rsidRPr="00EE141B">
        <w:rPr>
          <w:rFonts w:ascii="Comic Sans MS" w:hAnsi="Comic Sans MS"/>
          <w:b/>
        </w:rPr>
        <w:t>Bu kitapların hepsinin sayfa sayısı 100’den küçük ve bütün</w:t>
      </w:r>
      <w:r>
        <w:rPr>
          <w:rFonts w:ascii="Comic Sans MS" w:hAnsi="Comic Sans MS"/>
        </w:rPr>
        <w:t xml:space="preserve"> </w:t>
      </w:r>
      <w:r w:rsidRPr="00EE141B">
        <w:rPr>
          <w:rFonts w:ascii="Comic Sans MS" w:hAnsi="Comic Sans MS"/>
          <w:b/>
        </w:rPr>
        <w:t>kitapların sayfa sayısı farklıdır</w:t>
      </w:r>
      <w:r>
        <w:rPr>
          <w:rFonts w:ascii="Comic Sans MS" w:hAnsi="Comic Sans MS"/>
        </w:rPr>
        <w:t>.Bu masadaki kitapların toplam sayfa sayısı aşağıdakilerden hangisi olamaz?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 379                 B) 390              C) 393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4.  Selçuk 32 yaşında , annesi ise Selçuk’tan 26 yaş büyüktür. 2 yıl önce Selçuk ve annesinin yaşlarının toplamı kaçtır?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A) 86                    B) 76                C) 66 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r w:rsidRPr="007719C1">
        <w:rPr>
          <w:rFonts w:ascii="Comic Sans MS" w:hAnsi="Comic Sans MS"/>
          <w:b/>
        </w:rPr>
        <w:t>Kardeşi doğduğunda Zeynep 13,annesi 36, babası ise 41 yaşında idi</w:t>
      </w:r>
      <w:r>
        <w:rPr>
          <w:rFonts w:ascii="Comic Sans MS" w:hAnsi="Comic Sans MS"/>
        </w:rPr>
        <w:t>. Zeynep’in kardeşi 14 yaşına geldiğinde bütün ailenin yaşları toplamı kaç olur?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96                    B) 106              C) 146 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6.  </w:t>
      </w:r>
      <w:r w:rsidRPr="004C53A8">
        <w:rPr>
          <w:rFonts w:ascii="Comic Sans MS" w:hAnsi="Comic Sans MS"/>
          <w:b/>
        </w:rPr>
        <w:t>356 + A = 909</w:t>
      </w:r>
      <w:r>
        <w:rPr>
          <w:rFonts w:ascii="Comic Sans MS" w:hAnsi="Comic Sans MS"/>
        </w:rPr>
        <w:t xml:space="preserve"> ise  </w:t>
      </w:r>
      <w:r w:rsidRPr="004C53A8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 sayısı aşağıdakilerden hangisidir?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553                  B) 653             C) 753 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r w:rsidRPr="006B2CD4">
        <w:rPr>
          <w:rFonts w:ascii="Comic Sans MS" w:hAnsi="Comic Sans MS"/>
          <w:b/>
        </w:rPr>
        <w:t>203 + 407 + ABC &lt; 987</w:t>
      </w:r>
      <w:r>
        <w:rPr>
          <w:rFonts w:ascii="Comic Sans MS" w:hAnsi="Comic Sans MS"/>
        </w:rPr>
        <w:t xml:space="preserve">  ise en büyük   </w:t>
      </w:r>
      <w:r w:rsidRPr="006B2CD4">
        <w:rPr>
          <w:rFonts w:ascii="Comic Sans MS" w:hAnsi="Comic Sans MS"/>
          <w:b/>
        </w:rPr>
        <w:t>ABC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sayısı aşağıdakilerden hangisidir?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378                  B) 377             C) 376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8. Üç basamaklı en büyük doğal sayı ile iki basamaklı en büyük doğal sayının toplamı kaçtır?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999                  B) 1098           C) 900      çözüm; 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9.  a ve b birer rakam, </w:t>
      </w:r>
      <w:r w:rsidRPr="00CF745D">
        <w:rPr>
          <w:rFonts w:ascii="Comic Sans MS" w:hAnsi="Comic Sans MS"/>
          <w:b/>
        </w:rPr>
        <w:t>a+ b = 8</w:t>
      </w:r>
      <w:r>
        <w:rPr>
          <w:rFonts w:ascii="Comic Sans MS" w:hAnsi="Comic Sans MS"/>
        </w:rPr>
        <w:t xml:space="preserve"> ise </w:t>
      </w:r>
      <w:r w:rsidRPr="00CF745D">
        <w:rPr>
          <w:rFonts w:ascii="Comic Sans MS" w:hAnsi="Comic Sans MS"/>
          <w:b/>
        </w:rPr>
        <w:t>en büyük</w:t>
      </w:r>
      <w:r>
        <w:rPr>
          <w:rFonts w:ascii="Comic Sans MS" w:hAnsi="Comic Sans MS"/>
        </w:rPr>
        <w:t xml:space="preserve"> iki basamaklı </w:t>
      </w:r>
      <w:r w:rsidRPr="00CF745D">
        <w:rPr>
          <w:rFonts w:ascii="Comic Sans MS" w:hAnsi="Comic Sans MS"/>
          <w:b/>
        </w:rPr>
        <w:t>ab</w:t>
      </w:r>
      <w:r>
        <w:rPr>
          <w:rFonts w:ascii="Comic Sans MS" w:hAnsi="Comic Sans MS"/>
        </w:rPr>
        <w:t xml:space="preserve"> sayısı ile </w:t>
      </w:r>
      <w:r w:rsidRPr="00CF745D">
        <w:rPr>
          <w:rFonts w:ascii="Comic Sans MS" w:hAnsi="Comic Sans MS"/>
          <w:b/>
        </w:rPr>
        <w:t>en küçük</w:t>
      </w:r>
      <w:r>
        <w:rPr>
          <w:rFonts w:ascii="Comic Sans MS" w:hAnsi="Comic Sans MS"/>
        </w:rPr>
        <w:t xml:space="preserve"> iki basamaklı</w:t>
      </w:r>
      <w:r w:rsidRPr="00CF745D">
        <w:rPr>
          <w:rFonts w:ascii="Comic Sans MS" w:hAnsi="Comic Sans MS"/>
          <w:b/>
        </w:rPr>
        <w:t xml:space="preserve"> ab</w:t>
      </w:r>
      <w:r>
        <w:rPr>
          <w:rFonts w:ascii="Comic Sans MS" w:hAnsi="Comic Sans MS"/>
        </w:rPr>
        <w:t xml:space="preserve"> sayısının toplamı kaçtır?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A) 80                    B) 88               C) 98   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10. Bir kümeste 245 tavuk,tavuklardan 38 fazla horoz,horozlardan 49 fazla kaz vardır.Bu kümeste toplam kaç hayvan vardır?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A) 822                  B) 832              C) 860 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11. Rakamları farklı üç basamaklı en küçük sayının yüzler ve birler basamağındaki rakamların yer değiştirmesiyle oluşan yeni sayının toplamı kaçtır?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A) 999                  B) 606              C) 303     çözüm;</w:t>
      </w:r>
    </w:p>
    <w:p w:rsidR="00203B00" w:rsidRDefault="00203B00" w:rsidP="00E1234C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1.55pt;margin-top:1.85pt;width:56.2pt;height:57.3pt;z-index:-251670528" wrapcoords="-288 -284 -288 21316 21888 21316 21888 -284 -288 -284">
            <v:textbox style="mso-next-textbox:#_x0000_s1026">
              <w:txbxContent>
                <w:p w:rsidR="00203B00" w:rsidRPr="007D3271" w:rsidRDefault="00203B00" w:rsidP="00A11F66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7D3271">
                    <w:rPr>
                      <w:rFonts w:ascii="Comic Sans MS" w:hAnsi="Comic Sans MS"/>
                      <w:b/>
                    </w:rPr>
                    <w:t>8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7D3271">
                    <w:rPr>
                      <w:rFonts w:ascii="Comic Sans MS" w:hAnsi="Comic Sans MS"/>
                      <w:b/>
                    </w:rPr>
                    <w:t>0</w:t>
                  </w:r>
                </w:p>
                <w:p w:rsidR="00203B00" w:rsidRPr="007D3271" w:rsidRDefault="00203B00" w:rsidP="00A11F66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7D3271">
                    <w:rPr>
                      <w:rFonts w:ascii="Comic Sans MS" w:hAnsi="Comic Sans MS"/>
                      <w:b/>
                    </w:rPr>
                    <w:t>+ 7</w:t>
                  </w:r>
                </w:p>
                <w:p w:rsidR="00203B00" w:rsidRPr="007D3271" w:rsidRDefault="00203B00" w:rsidP="00A11F66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7D3271">
                    <w:rPr>
                      <w:rFonts w:ascii="Comic Sans MS" w:hAnsi="Comic Sans MS"/>
                      <w:b/>
                    </w:rPr>
                    <w:t>8 8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7D3271">
                    <w:rPr>
                      <w:rFonts w:ascii="Comic Sans MS" w:hAnsi="Comic Sans MS"/>
                      <w:b/>
                    </w:rPr>
                    <w:t>7</w:t>
                  </w:r>
                </w:p>
                <w:p w:rsidR="00203B00" w:rsidRPr="009F1DAA" w:rsidRDefault="00203B00" w:rsidP="00A11F66">
                  <w:pPr>
                    <w:spacing w:after="0"/>
                    <w:rPr>
                      <w:rFonts w:ascii="Comic Sans MS" w:hAnsi="Comic Sans MS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eastAsia="tr-TR"/>
        </w:rPr>
        <w:pict>
          <v:rect id="_x0000_s1027" style="position:absolute;left:0;text-align:left;margin-left:191.75pt;margin-top:2.85pt;width:9pt;height:9.75pt;z-index:251650048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-37.75pt;margin-top:26.5pt;width:12.75pt;height:7.15pt;z-index:251651072"/>
        </w:pict>
      </w:r>
      <w:r>
        <w:rPr>
          <w:noProof/>
          <w:lang w:eastAsia="tr-TR"/>
        </w:rPr>
        <w:pict>
          <v:shape id="_x0000_s1029" type="#_x0000_t5" style="position:absolute;left:0;text-align:left;margin-left:160.15pt;margin-top:2.85pt;width:12.75pt;height:7.15pt;z-index:251644928"/>
        </w:pict>
      </w:r>
      <w:r>
        <w:rPr>
          <w:noProof/>
          <w:lang w:eastAsia="tr-TR"/>
        </w:rPr>
        <w:pict>
          <v:shape id="_x0000_s1030" type="#_x0000_t5" style="position:absolute;left:0;text-align:left;margin-left:-34.75pt;margin-top:8.5pt;width:9pt;height:9.75pt;z-index:251646976"/>
        </w:pict>
      </w:r>
      <w:r>
        <w:rPr>
          <w:rFonts w:ascii="Comic Sans MS" w:hAnsi="Comic Sans MS"/>
        </w:rPr>
        <w:t xml:space="preserve">12.  </w:t>
      </w:r>
      <w:r>
        <w:rPr>
          <w:noProof/>
          <w:lang w:eastAsia="tr-TR"/>
        </w:rPr>
        <w:pict>
          <v:rect id="_x0000_s1031" style="position:absolute;left:0;text-align:left;margin-left:-35.5pt;margin-top:8.5pt;width:9pt;height:9.75pt;z-index:251648000;mso-position-horizontal-relative:text;mso-position-vertical-relative:text"/>
        </w:pict>
      </w:r>
      <w:r>
        <w:rPr>
          <w:rFonts w:ascii="Comic Sans MS" w:hAnsi="Comic Sans MS"/>
        </w:rPr>
        <w:t xml:space="preserve">Yandaki toplama işleminde       ve      yerine hangi rakamlar         gelmelidir?   </w:t>
      </w:r>
    </w:p>
    <w:p w:rsidR="00203B00" w:rsidRDefault="00203B00" w:rsidP="00E1234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  üçgen 9-kare 8</w:t>
      </w:r>
      <w:r w:rsidRPr="00E1234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B)  üçgen 7-kare 1</w:t>
      </w:r>
    </w:p>
    <w:p w:rsidR="00203B00" w:rsidRDefault="00203B00" w:rsidP="00E1234C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60.2pt;margin-top:5.9pt;width:33.7pt;height:0;z-index:251649024" o:connectortype="straight"/>
        </w:pict>
      </w:r>
      <w:r>
        <w:rPr>
          <w:rFonts w:ascii="Comic Sans MS" w:hAnsi="Comic Sans MS"/>
        </w:rPr>
        <w:t xml:space="preserve">                                        C)  üçgen 5- kare 2</w:t>
      </w:r>
    </w:p>
    <w:p w:rsidR="00203B00" w:rsidRDefault="00203B00" w:rsidP="00CD448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13.    </w:t>
      </w:r>
      <w:r w:rsidRPr="00FE5038">
        <w:rPr>
          <w:rFonts w:ascii="Comic Sans MS" w:hAnsi="Comic Sans MS"/>
          <w:b/>
        </w:rPr>
        <w:t>MNO &lt; 44 + 444 + 11 + 111</w:t>
      </w:r>
      <w:r>
        <w:rPr>
          <w:rFonts w:ascii="Comic Sans MS" w:hAnsi="Comic Sans MS"/>
        </w:rPr>
        <w:t xml:space="preserve">  ise en büyük </w:t>
      </w:r>
      <w:r w:rsidRPr="00FE5038">
        <w:rPr>
          <w:rFonts w:ascii="Comic Sans MS" w:hAnsi="Comic Sans MS"/>
          <w:b/>
        </w:rPr>
        <w:t>MNO</w:t>
      </w:r>
      <w:r>
        <w:rPr>
          <w:rFonts w:ascii="Comic Sans MS" w:hAnsi="Comic Sans MS"/>
        </w:rPr>
        <w:t xml:space="preserve"> sayısı aşağıdakilerden hangisi olabilir?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A) 609                  B) 610               C) 611        çözüm;</w:t>
      </w:r>
    </w:p>
    <w:p w:rsidR="00203B00" w:rsidRDefault="00203B00" w:rsidP="00C545D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14.Yasemin bir toplama işleminde 1. Toplananın onlar basamağındaki 3 rakamını 8 olarak görüyor ve sonucu 800 olarak buluyor.Yasemin bu toplama işleminin sonucunu gerçek sonuçtan kaç farklı bulmuştur?</w:t>
      </w:r>
    </w:p>
    <w:p w:rsidR="00203B00" w:rsidRDefault="00203B00" w:rsidP="003A6B9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A) 50 fazla                B) 30 fazla                 C) 50 eksik    çözüm;</w:t>
      </w:r>
    </w:p>
    <w:p w:rsidR="00203B00" w:rsidRDefault="00203B00" w:rsidP="003A6B9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15. Aşağıdaki tabloda ,satır-sütun keşişmelerindeki toplama işlemlerini yapıp boş yerleri tamamlayınız.</w:t>
      </w:r>
    </w:p>
    <w:tbl>
      <w:tblPr>
        <w:tblW w:w="0" w:type="auto"/>
        <w:jc w:val="center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9"/>
        <w:gridCol w:w="1694"/>
        <w:gridCol w:w="1699"/>
        <w:gridCol w:w="1699"/>
        <w:gridCol w:w="1695"/>
        <w:gridCol w:w="1653"/>
      </w:tblGrid>
      <w:tr w:rsidR="00203B00" w:rsidRPr="00204099" w:rsidTr="00204099">
        <w:trPr>
          <w:jc w:val="center"/>
        </w:trPr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04099">
              <w:rPr>
                <w:rFonts w:ascii="Comic Sans MS" w:hAnsi="Comic Sans MS"/>
                <w:b/>
                <w:sz w:val="24"/>
                <w:szCs w:val="24"/>
              </w:rPr>
              <w:t>+</w:t>
            </w:r>
          </w:p>
        </w:tc>
        <w:tc>
          <w:tcPr>
            <w:tcW w:w="1694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213</w:t>
            </w: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420</w:t>
            </w: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526</w:t>
            </w:r>
          </w:p>
        </w:tc>
        <w:tc>
          <w:tcPr>
            <w:tcW w:w="1695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341</w:t>
            </w:r>
          </w:p>
        </w:tc>
        <w:tc>
          <w:tcPr>
            <w:tcW w:w="1653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242</w:t>
            </w:r>
          </w:p>
        </w:tc>
      </w:tr>
      <w:tr w:rsidR="00203B00" w:rsidRPr="00204099" w:rsidTr="00204099">
        <w:trPr>
          <w:jc w:val="center"/>
        </w:trPr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432</w:t>
            </w:r>
          </w:p>
        </w:tc>
        <w:tc>
          <w:tcPr>
            <w:tcW w:w="1694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5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53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204099">
              <w:rPr>
                <w:rFonts w:ascii="Comic Sans MS" w:hAnsi="Comic Sans MS"/>
                <w:b/>
                <w:i/>
              </w:rPr>
              <w:t>674</w:t>
            </w:r>
          </w:p>
        </w:tc>
      </w:tr>
      <w:tr w:rsidR="00203B00" w:rsidRPr="00204099" w:rsidTr="00204099">
        <w:trPr>
          <w:jc w:val="center"/>
        </w:trPr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103</w:t>
            </w:r>
          </w:p>
        </w:tc>
        <w:tc>
          <w:tcPr>
            <w:tcW w:w="1694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5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53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203B00" w:rsidRPr="00204099" w:rsidTr="00204099">
        <w:trPr>
          <w:jc w:val="center"/>
        </w:trPr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52</w:t>
            </w:r>
          </w:p>
        </w:tc>
        <w:tc>
          <w:tcPr>
            <w:tcW w:w="1694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5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53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203B00" w:rsidRPr="00204099" w:rsidTr="00204099">
        <w:trPr>
          <w:jc w:val="center"/>
        </w:trPr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04099">
              <w:rPr>
                <w:rFonts w:ascii="Comic Sans MS" w:hAnsi="Comic Sans MS"/>
              </w:rPr>
              <w:t>263</w:t>
            </w:r>
          </w:p>
        </w:tc>
        <w:tc>
          <w:tcPr>
            <w:tcW w:w="1694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9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95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653" w:type="dxa"/>
          </w:tcPr>
          <w:p w:rsidR="00203B00" w:rsidRPr="00204099" w:rsidRDefault="00203B00" w:rsidP="00204099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</w:tbl>
    <w:p w:rsidR="00203B00" w:rsidRDefault="00203B00" w:rsidP="003A6B9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16.</w:t>
      </w:r>
    </w:p>
    <w:p w:rsidR="00203B00" w:rsidRPr="004301CB" w:rsidRDefault="00203B00" w:rsidP="004902D3">
      <w:pPr>
        <w:spacing w:after="0"/>
        <w:jc w:val="both"/>
        <w:rPr>
          <w:rFonts w:ascii="Comic Sans MS" w:hAnsi="Comic Sans MS"/>
        </w:rPr>
      </w:pPr>
      <w:r w:rsidRPr="004301CB">
        <w:rPr>
          <w:rFonts w:ascii="Comic Sans MS" w:hAnsi="Comic Sans MS"/>
        </w:rPr>
        <w:t>300</w:t>
      </w:r>
      <w:r w:rsidRPr="004301CB">
        <w:rPr>
          <w:rFonts w:ascii="Comic Sans MS" w:hAnsi="Comic Sans MS"/>
        </w:rPr>
        <w:tab/>
      </w:r>
      <w:r w:rsidRPr="004301CB">
        <w:rPr>
          <w:rFonts w:ascii="Comic Sans MS" w:hAnsi="Comic Sans MS"/>
        </w:rPr>
        <w:tab/>
        <w:t>305</w:t>
      </w:r>
      <w:r w:rsidRPr="004301CB">
        <w:rPr>
          <w:rFonts w:ascii="Comic Sans MS" w:hAnsi="Comic Sans MS"/>
        </w:rPr>
        <w:tab/>
      </w:r>
      <w:r w:rsidRPr="004301CB">
        <w:rPr>
          <w:rFonts w:ascii="Comic Sans MS" w:hAnsi="Comic Sans MS"/>
        </w:rPr>
        <w:tab/>
      </w:r>
      <w:r w:rsidRPr="004301CB">
        <w:rPr>
          <w:rFonts w:ascii="Comic Sans MS" w:hAnsi="Comic Sans MS"/>
        </w:rPr>
        <w:tab/>
        <w:t>380</w:t>
      </w:r>
      <w:r w:rsidRPr="004301CB">
        <w:rPr>
          <w:rFonts w:ascii="Comic Sans MS" w:hAnsi="Comic Sans MS"/>
        </w:rPr>
        <w:tab/>
      </w:r>
      <w:r w:rsidRPr="004301CB">
        <w:rPr>
          <w:rFonts w:ascii="Comic Sans MS" w:hAnsi="Comic Sans MS"/>
        </w:rPr>
        <w:tab/>
      </w:r>
      <w:r w:rsidRPr="004301CB">
        <w:rPr>
          <w:rFonts w:ascii="Comic Sans MS" w:hAnsi="Comic Sans MS"/>
        </w:rPr>
        <w:tab/>
        <w:t>394</w:t>
      </w:r>
      <w:r w:rsidRPr="004301CB">
        <w:rPr>
          <w:rFonts w:ascii="Comic Sans MS" w:hAnsi="Comic Sans MS"/>
        </w:rPr>
        <w:tab/>
      </w:r>
      <w:r w:rsidRPr="004301CB">
        <w:rPr>
          <w:rFonts w:ascii="Comic Sans MS" w:hAnsi="Comic Sans MS"/>
        </w:rPr>
        <w:tab/>
        <w:t xml:space="preserve">   376</w:t>
      </w:r>
    </w:p>
    <w:p w:rsidR="00203B00" w:rsidRDefault="00203B00" w:rsidP="004902D3">
      <w:pPr>
        <w:spacing w:after="0"/>
        <w:ind w:left="-851"/>
        <w:rPr>
          <w:rFonts w:ascii="Comic Sans MS" w:hAnsi="Comic Sans MS"/>
          <w:u w:val="single"/>
        </w:rPr>
      </w:pPr>
      <w:r w:rsidRPr="004902D3">
        <w:rPr>
          <w:rFonts w:ascii="Comic Sans MS" w:hAnsi="Comic Sans MS"/>
        </w:rPr>
        <w:t xml:space="preserve">            </w:t>
      </w:r>
      <w:r w:rsidRPr="004301CB">
        <w:rPr>
          <w:rFonts w:ascii="Comic Sans MS" w:hAnsi="Comic Sans MS"/>
          <w:u w:val="single"/>
        </w:rPr>
        <w:t>+200</w:t>
      </w:r>
      <w:r w:rsidRPr="004301CB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Pr="004301C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301CB">
        <w:rPr>
          <w:rFonts w:ascii="Comic Sans MS" w:hAnsi="Comic Sans MS"/>
        </w:rPr>
        <w:t xml:space="preserve">  </w:t>
      </w:r>
      <w:r w:rsidRPr="004301CB">
        <w:rPr>
          <w:rFonts w:ascii="Comic Sans MS" w:hAnsi="Comic Sans MS"/>
          <w:u w:val="single"/>
        </w:rPr>
        <w:t>+310</w:t>
      </w:r>
      <w:r w:rsidRPr="004301CB">
        <w:rPr>
          <w:rFonts w:ascii="Comic Sans MS" w:hAnsi="Comic Sans MS"/>
        </w:rPr>
        <w:tab/>
      </w:r>
      <w:r w:rsidRPr="004301CB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      </w:t>
      </w:r>
      <w:r w:rsidRPr="004301CB">
        <w:rPr>
          <w:rFonts w:ascii="Comic Sans MS" w:hAnsi="Comic Sans MS"/>
        </w:rPr>
        <w:t xml:space="preserve"> </w:t>
      </w:r>
      <w:r w:rsidRPr="004301CB">
        <w:rPr>
          <w:rFonts w:ascii="Comic Sans MS" w:hAnsi="Comic Sans MS"/>
          <w:u w:val="single"/>
        </w:rPr>
        <w:t>+215</w:t>
      </w:r>
      <w:r w:rsidRPr="004301CB">
        <w:rPr>
          <w:rFonts w:ascii="Comic Sans MS" w:hAnsi="Comic Sans MS"/>
        </w:rPr>
        <w:tab/>
      </w:r>
      <w:r w:rsidRPr="004301CB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 </w:t>
      </w:r>
      <w:r w:rsidRPr="004301C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4301CB">
        <w:rPr>
          <w:rFonts w:ascii="Comic Sans MS" w:hAnsi="Comic Sans MS"/>
        </w:rPr>
        <w:t xml:space="preserve"> </w:t>
      </w:r>
      <w:r w:rsidRPr="004301CB">
        <w:rPr>
          <w:rFonts w:ascii="Comic Sans MS" w:hAnsi="Comic Sans MS"/>
          <w:u w:val="single"/>
        </w:rPr>
        <w:t>+304</w:t>
      </w:r>
      <w:r w:rsidRPr="004301CB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     </w:t>
      </w:r>
      <w:r w:rsidRPr="004301CB">
        <w:rPr>
          <w:rFonts w:ascii="Comic Sans MS" w:hAnsi="Comic Sans MS"/>
          <w:u w:val="single"/>
        </w:rPr>
        <w:t>+201</w:t>
      </w:r>
    </w:p>
    <w:p w:rsidR="00203B00" w:rsidRDefault="00203B00" w:rsidP="004902D3">
      <w:pPr>
        <w:spacing w:after="0"/>
        <w:ind w:left="-851"/>
        <w:rPr>
          <w:rFonts w:ascii="Comic Sans MS" w:hAnsi="Comic Sans MS"/>
          <w:u w:val="single"/>
        </w:rPr>
      </w:pPr>
    </w:p>
    <w:p w:rsidR="00203B00" w:rsidRDefault="00203B00" w:rsidP="004902D3">
      <w:pPr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5" o:spid="_x0000_s1033" type="#_x0000_t75" style="position:absolute;left:0;text-align:left;margin-left:7.9pt;margin-top:15.7pt;width:453.75pt;height:73.5pt;z-index:-251664384;visibility:visible" wrapcoords="-36 0 -36 21159 21600 21159 21600 0 -36 0">
            <v:imagedata r:id="rId7" o:title=""/>
            <w10:wrap type="tight"/>
          </v:shape>
        </w:pict>
      </w:r>
      <w:r w:rsidRPr="00D409BB">
        <w:rPr>
          <w:rFonts w:ascii="Comic Sans MS" w:hAnsi="Comic Sans MS"/>
        </w:rPr>
        <w:t>17.</w:t>
      </w:r>
      <w:r w:rsidRPr="0033158A">
        <w:rPr>
          <w:rFonts w:ascii="Comic Sans MS" w:hAnsi="Comic Sans MS"/>
          <w:sz w:val="24"/>
          <w:szCs w:val="24"/>
        </w:rPr>
        <w:t xml:space="preserve"> </w:t>
      </w:r>
    </w:p>
    <w:p w:rsidR="00203B00" w:rsidRPr="002B1076" w:rsidRDefault="00203B00" w:rsidP="004902D3">
      <w:pPr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left:0;text-align:left;margin-left:327.4pt;margin-top:18.7pt;width:12pt;height:11.25pt;z-index:251662336"/>
        </w:pict>
      </w:r>
      <w:r>
        <w:rPr>
          <w:noProof/>
          <w:lang w:eastAsia="tr-TR"/>
        </w:rPr>
        <w:pict>
          <v:shape id="_x0000_s1035" type="#_x0000_t5" style="position:absolute;left:0;text-align:left;margin-left:263.65pt;margin-top:2.2pt;width:10.5pt;height:12pt;z-index:251657216"/>
        </w:pict>
      </w:r>
      <w:r>
        <w:rPr>
          <w:noProof/>
          <w:lang w:eastAsia="tr-TR"/>
        </w:rPr>
        <w:pict>
          <v:shape id="_x0000_s1036" type="#_x0000_t5" style="position:absolute;left:0;text-align:left;margin-left:98.65pt;margin-top:18.7pt;width:10.5pt;height:12pt;z-index:251653120"/>
        </w:pict>
      </w:r>
      <w:r>
        <w:rPr>
          <w:noProof/>
          <w:lang w:eastAsia="tr-TR"/>
        </w:rPr>
        <w:pict>
          <v:shape id="_x0000_s1037" type="#_x0000_t5" style="position:absolute;left:0;text-align:left;margin-left:339.4pt;margin-top:-.05pt;width:10.5pt;height:12pt;z-index:251658240"/>
        </w:pict>
      </w:r>
      <w:r>
        <w:rPr>
          <w:noProof/>
          <w:lang w:eastAsia="tr-TR"/>
        </w:rPr>
        <w:pict>
          <v:rect id="_x0000_s1038" style="position:absolute;left:0;text-align:left;margin-left:9.4pt;margin-top:2.95pt;width:9pt;height:11.25pt;z-index:251654144"/>
        </w:pict>
      </w:r>
      <w:r>
        <w:rPr>
          <w:noProof/>
          <w:lang w:eastAsia="tr-TR"/>
        </w:rPr>
        <w:pict>
          <v:shape id="_x0000_s1039" type="#_x0000_t12" style="position:absolute;left:0;text-align:left;margin-left:166.9pt;margin-top:3.7pt;width:12pt;height:11.25pt;z-index:251656192"/>
        </w:pict>
      </w:r>
      <w:r>
        <w:rPr>
          <w:noProof/>
          <w:lang w:eastAsia="tr-TR"/>
        </w:rPr>
        <w:pict>
          <v:shape id="_x0000_s1040" type="#_x0000_t12" style="position:absolute;left:0;text-align:left;margin-left:88.9pt;margin-top:2.95pt;width:12pt;height:11.25pt;z-index:251655168"/>
        </w:pict>
      </w:r>
      <w:r>
        <w:rPr>
          <w:rFonts w:ascii="Comic Sans MS" w:hAnsi="Comic Sans MS"/>
          <w:sz w:val="24"/>
          <w:szCs w:val="24"/>
        </w:rPr>
        <w:t>18</w:t>
      </w:r>
      <w:r w:rsidRPr="002B1076">
        <w:rPr>
          <w:rFonts w:ascii="Comic Sans MS" w:hAnsi="Comic Sans MS"/>
          <w:sz w:val="24"/>
          <w:szCs w:val="24"/>
        </w:rPr>
        <w:t>.        3    6                    2 6                 1 9              24                   8    7</w:t>
      </w:r>
    </w:p>
    <w:p w:rsidR="00203B00" w:rsidRPr="002B1076" w:rsidRDefault="00203B00" w:rsidP="002B1076">
      <w:pPr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41" style="position:absolute;left:0;text-align:left;margin-left:187.9pt;margin-top:3.2pt;width:9pt;height:11.25pt;z-index:251660288"/>
        </w:pict>
      </w:r>
      <w:r>
        <w:rPr>
          <w:noProof/>
          <w:lang w:eastAsia="tr-TR"/>
        </w:rPr>
        <w:pict>
          <v:rect id="_x0000_s1042" style="position:absolute;left:0;text-align:left;margin-left:349.9pt;margin-top:.95pt;width:9pt;height:11.25pt;z-index:251663360"/>
        </w:pict>
      </w:r>
      <w:r>
        <w:rPr>
          <w:noProof/>
          <w:lang w:eastAsia="tr-TR"/>
        </w:rPr>
        <w:pict>
          <v:shape id="_x0000_s1043" type="#_x0000_t12" style="position:absolute;left:0;text-align:left;margin-left:241.9pt;margin-top:.2pt;width:12pt;height:11.25pt;z-index:251661312"/>
        </w:pict>
      </w:r>
      <w:r>
        <w:rPr>
          <w:noProof/>
          <w:lang w:eastAsia="tr-TR"/>
        </w:rPr>
        <w:pict>
          <v:rect id="_x0000_s1044" style="position:absolute;left:0;text-align:left;margin-left:111.4pt;margin-top:.2pt;width:9pt;height:11.25pt;z-index:251659264"/>
        </w:pict>
      </w:r>
      <w:r w:rsidRPr="002B1076">
        <w:rPr>
          <w:rFonts w:ascii="Comic Sans MS" w:hAnsi="Comic Sans MS"/>
          <w:sz w:val="24"/>
          <w:szCs w:val="24"/>
        </w:rPr>
        <w:t xml:space="preserve">               2 3                 2                    6 7                   7 5                   6</w:t>
      </w:r>
    </w:p>
    <w:p w:rsidR="00203B00" w:rsidRPr="002B1076" w:rsidRDefault="00203B00" w:rsidP="002B1076">
      <w:pPr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5" type="#_x0000_t32" style="position:absolute;left:0;text-align:left;margin-left:316.15pt;margin-top:13.25pt;width:46.5pt;height:0;z-index:251668480" o:connectortype="straight"/>
        </w:pict>
      </w:r>
      <w:r>
        <w:rPr>
          <w:noProof/>
          <w:lang w:eastAsia="tr-TR"/>
        </w:rPr>
        <w:pict>
          <v:shape id="_x0000_s1046" type="#_x0000_t32" style="position:absolute;left:0;text-align:left;margin-left:235.9pt;margin-top:13.25pt;width:46.5pt;height:0;z-index:251667456" o:connectortype="straight"/>
        </w:pict>
      </w:r>
      <w:r>
        <w:rPr>
          <w:noProof/>
          <w:lang w:eastAsia="tr-TR"/>
        </w:rPr>
        <w:pict>
          <v:shape id="_x0000_s1047" type="#_x0000_t32" style="position:absolute;left:0;text-align:left;margin-left:160.15pt;margin-top:13.25pt;width:46.5pt;height:0;z-index:251666432" o:connectortype="straight"/>
        </w:pict>
      </w:r>
      <w:r>
        <w:rPr>
          <w:noProof/>
          <w:lang w:eastAsia="tr-TR"/>
        </w:rPr>
        <w:pict>
          <v:shape id="_x0000_s1048" type="#_x0000_t32" style="position:absolute;left:0;text-align:left;margin-left:82.15pt;margin-top:13.25pt;width:46.5pt;height:0;z-index:251665408" o:connectortype="straight"/>
        </w:pict>
      </w:r>
      <w:r>
        <w:rPr>
          <w:noProof/>
          <w:lang w:eastAsia="tr-TR"/>
        </w:rPr>
        <w:pict>
          <v:shape id="_x0000_s1049" type="#_x0000_t32" style="position:absolute;left:0;text-align:left;margin-left:-4.85pt;margin-top:13.25pt;width:46.5pt;height:0;z-index:251664384" o:connectortype="straight"/>
        </w:pict>
      </w:r>
      <w:r w:rsidRPr="002B1076">
        <w:rPr>
          <w:rFonts w:ascii="Comic Sans MS" w:hAnsi="Comic Sans MS"/>
          <w:sz w:val="24"/>
          <w:szCs w:val="24"/>
        </w:rPr>
        <w:t xml:space="preserve">          +                       +                    +                    +                     +</w:t>
      </w:r>
    </w:p>
    <w:p w:rsidR="00203B00" w:rsidRDefault="00203B00" w:rsidP="002B1076">
      <w:pPr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50" style="position:absolute;left:0;text-align:left;margin-left:254.65pt;margin-top:2.25pt;width:9pt;height:11.25pt;z-index:251670528"/>
        </w:pict>
      </w:r>
      <w:r>
        <w:rPr>
          <w:noProof/>
          <w:lang w:eastAsia="tr-TR"/>
        </w:rPr>
        <w:pict>
          <v:shape id="_x0000_s1051" type="#_x0000_t5" style="position:absolute;left:0;text-align:left;margin-left:176.65pt;margin-top:1.5pt;width:10.5pt;height:12pt;z-index:251669504"/>
        </w:pict>
      </w:r>
      <w:r w:rsidRPr="002B1076">
        <w:rPr>
          <w:rFonts w:ascii="Comic Sans MS" w:hAnsi="Comic Sans MS"/>
          <w:sz w:val="24"/>
          <w:szCs w:val="24"/>
        </w:rPr>
        <w:t xml:space="preserve">            6 7 9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2B1076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 </w:t>
      </w:r>
      <w:r w:rsidRPr="002B1076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 </w:t>
      </w:r>
      <w:r w:rsidRPr="002B1076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 xml:space="preserve">             7     4             6    9                9 9 3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Pr="006249B4">
        <w:rPr>
          <w:rFonts w:ascii="Comic Sans MS" w:hAnsi="Comic Sans MS"/>
        </w:rPr>
        <w:t>Yukarıdaki işlemlerde verilmeyen</w:t>
      </w:r>
      <w:r>
        <w:rPr>
          <w:rFonts w:ascii="Comic Sans MS" w:hAnsi="Comic Sans MS"/>
        </w:rPr>
        <w:t>ler</w:t>
      </w:r>
      <w:r w:rsidRPr="006249B4">
        <w:rPr>
          <w:rFonts w:ascii="Comic Sans MS" w:hAnsi="Comic Sans MS"/>
        </w:rPr>
        <w:t>i bulunuz.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19. Bir akvaryumda 262 tane mavi balık, 180 tane beyaz balık , ikisinin toplamı kadar da sarı balık olduğuna göre, akvaryumda toplam kaç balık vardır?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A)  884                       B)342                              C) 842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20.     143 + 234 = ……..        234 +111 + 222 =……..    543 +121 + 312 =……… 678 +123 +100 =…….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</w:p>
    <w:p w:rsidR="00203B00" w:rsidRPr="00702FDF" w:rsidRDefault="00203B00" w:rsidP="00702FDF">
      <w:pPr>
        <w:spacing w:after="0"/>
        <w:ind w:left="-851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21.     </w:t>
      </w:r>
      <w:r w:rsidRPr="0018316B">
        <w:rPr>
          <w:rFonts w:ascii="Comic Sans MS" w:hAnsi="Comic Sans MS"/>
          <w:b/>
        </w:rPr>
        <w:t xml:space="preserve">173 + 254 = A + 132 </w:t>
      </w:r>
      <w:r>
        <w:rPr>
          <w:rFonts w:ascii="Comic Sans MS" w:hAnsi="Comic Sans MS"/>
          <w:b/>
        </w:rPr>
        <w:t xml:space="preserve"> </w:t>
      </w:r>
      <w:r w:rsidRPr="00702FDF">
        <w:rPr>
          <w:rFonts w:ascii="Comic Sans MS" w:hAnsi="Comic Sans MS"/>
        </w:rPr>
        <w:t>yandak</w:t>
      </w:r>
      <w:r>
        <w:rPr>
          <w:rFonts w:ascii="Comic Sans MS" w:hAnsi="Comic Sans MS"/>
        </w:rPr>
        <w:t>i eşitlikte ,”</w:t>
      </w:r>
      <w:r w:rsidRPr="00702FDF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” yerine aşağıdaki sayılardan hangisi yazılmalıdır?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A) 115                          B) 427                            C) 263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22. </w:t>
      </w:r>
      <w:r w:rsidRPr="003A6279">
        <w:rPr>
          <w:rFonts w:ascii="Comic Sans MS" w:hAnsi="Comic Sans MS"/>
          <w:b/>
        </w:rPr>
        <w:t>29 Ekim Cumhuriyet Bayramı</w:t>
      </w:r>
      <w:r>
        <w:rPr>
          <w:rFonts w:ascii="Comic Sans MS" w:hAnsi="Comic Sans MS"/>
        </w:rPr>
        <w:t xml:space="preserve"> için sınıfımıza Zeynep 26 balon ,Nurcan 43 balon ,Ali ise ikisinin toplamından 14 fazla balon getirdi.Buna göre sınıfımızda toplam kaç balon olmuştur?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A) 69                             B) 83                             C) 152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 w:rsidRPr="00A172CA">
        <w:rPr>
          <w:rFonts w:ascii="Comic Sans MS" w:hAnsi="Comic Sans MS"/>
        </w:rPr>
        <w:t>23.</w:t>
      </w:r>
      <w:r>
        <w:rPr>
          <w:rFonts w:ascii="Comic Sans MS" w:hAnsi="Comic Sans MS"/>
        </w:rPr>
        <w:t xml:space="preserve">    </w:t>
      </w:r>
      <w:r w:rsidRPr="00651C23">
        <w:rPr>
          <w:rFonts w:ascii="Comic Sans MS" w:hAnsi="Comic Sans MS"/>
          <w:b/>
        </w:rPr>
        <w:t>X + F = 123</w:t>
      </w:r>
      <w:r>
        <w:rPr>
          <w:rFonts w:ascii="Comic Sans MS" w:hAnsi="Comic Sans MS"/>
        </w:rPr>
        <w:t xml:space="preserve"> işleminde </w:t>
      </w:r>
      <w:r w:rsidRPr="00651C23">
        <w:rPr>
          <w:rFonts w:ascii="Comic Sans MS" w:hAnsi="Comic Sans MS"/>
          <w:b/>
        </w:rPr>
        <w:t>X</w:t>
      </w:r>
      <w:r>
        <w:rPr>
          <w:rFonts w:ascii="Comic Sans MS" w:hAnsi="Comic Sans MS"/>
        </w:rPr>
        <w:t>’in değeri en fazla kaç olabilir?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A) 62                             B) 100                            C)123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24.    A + B = 78  ve  A + C = 84  olduğuna göre C sayısı B sayısından kaç fazladır?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A) 5                               B) 6                               C) 7</w:t>
      </w:r>
    </w:p>
    <w:p w:rsidR="00203B00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25. Birbirinden farklı iki basamaklı üç sayının toplamı 212’dir.Bu sayılardan en küçüğü en az kaç olabilir?</w:t>
      </w:r>
    </w:p>
    <w:p w:rsidR="00203B00" w:rsidRPr="00A172CA" w:rsidRDefault="00203B00" w:rsidP="002B107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A) 10                             B) 15                               C) 99</w:t>
      </w:r>
    </w:p>
    <w:sectPr w:rsidR="00203B00" w:rsidRPr="00A172CA" w:rsidSect="00184DD8">
      <w:head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B00" w:rsidRDefault="00203B00" w:rsidP="00B12457">
      <w:pPr>
        <w:spacing w:after="0" w:line="240" w:lineRule="auto"/>
      </w:pPr>
      <w:r>
        <w:separator/>
      </w:r>
    </w:p>
  </w:endnote>
  <w:endnote w:type="continuationSeparator" w:id="0">
    <w:p w:rsidR="00203B00" w:rsidRDefault="00203B00" w:rsidP="00B12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B00" w:rsidRDefault="00203B00" w:rsidP="00B12457">
      <w:pPr>
        <w:spacing w:after="0" w:line="240" w:lineRule="auto"/>
      </w:pPr>
      <w:r>
        <w:separator/>
      </w:r>
    </w:p>
  </w:footnote>
  <w:footnote w:type="continuationSeparator" w:id="0">
    <w:p w:rsidR="00203B00" w:rsidRDefault="00203B00" w:rsidP="00B12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B00" w:rsidRDefault="00203B00">
    <w:pPr>
      <w:pStyle w:val="Header"/>
    </w:pPr>
    <w:r>
      <w:t xml:space="preserve">                           3.SINIF MATEMATİK TOPLAMA İŞLEMİ TESTİ (3. HAFTA) </w:t>
    </w:r>
  </w:p>
  <w:p w:rsidR="00203B00" w:rsidRDefault="00203B0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DD8"/>
    <w:rsid w:val="000014D3"/>
    <w:rsid w:val="00026968"/>
    <w:rsid w:val="00032A28"/>
    <w:rsid w:val="0006000B"/>
    <w:rsid w:val="00065D40"/>
    <w:rsid w:val="000A63D5"/>
    <w:rsid w:val="001407FA"/>
    <w:rsid w:val="0018316B"/>
    <w:rsid w:val="00184DD8"/>
    <w:rsid w:val="0019522C"/>
    <w:rsid w:val="001B3157"/>
    <w:rsid w:val="00203B00"/>
    <w:rsid w:val="00204099"/>
    <w:rsid w:val="00231632"/>
    <w:rsid w:val="00254E5A"/>
    <w:rsid w:val="002A2A31"/>
    <w:rsid w:val="002B1076"/>
    <w:rsid w:val="00313F3A"/>
    <w:rsid w:val="0033158A"/>
    <w:rsid w:val="00337868"/>
    <w:rsid w:val="003A6279"/>
    <w:rsid w:val="003A6B9C"/>
    <w:rsid w:val="003D7134"/>
    <w:rsid w:val="0042179B"/>
    <w:rsid w:val="004301CB"/>
    <w:rsid w:val="00470908"/>
    <w:rsid w:val="004822C7"/>
    <w:rsid w:val="00482A1B"/>
    <w:rsid w:val="004902D3"/>
    <w:rsid w:val="004C53A8"/>
    <w:rsid w:val="004E102A"/>
    <w:rsid w:val="004F35F2"/>
    <w:rsid w:val="005033DC"/>
    <w:rsid w:val="005D37CA"/>
    <w:rsid w:val="006050F6"/>
    <w:rsid w:val="006179E8"/>
    <w:rsid w:val="006249B4"/>
    <w:rsid w:val="00651C23"/>
    <w:rsid w:val="00677551"/>
    <w:rsid w:val="006B2CD4"/>
    <w:rsid w:val="00702FDF"/>
    <w:rsid w:val="00750D9B"/>
    <w:rsid w:val="007719C1"/>
    <w:rsid w:val="00790A6C"/>
    <w:rsid w:val="007D3271"/>
    <w:rsid w:val="007E3A34"/>
    <w:rsid w:val="007F2CCB"/>
    <w:rsid w:val="00833704"/>
    <w:rsid w:val="00835CBA"/>
    <w:rsid w:val="00863483"/>
    <w:rsid w:val="008B23B5"/>
    <w:rsid w:val="008C4B65"/>
    <w:rsid w:val="008E2E17"/>
    <w:rsid w:val="00991E42"/>
    <w:rsid w:val="009A1CF4"/>
    <w:rsid w:val="009F1DAA"/>
    <w:rsid w:val="009F66FC"/>
    <w:rsid w:val="00A11F66"/>
    <w:rsid w:val="00A172CA"/>
    <w:rsid w:val="00A337C2"/>
    <w:rsid w:val="00A51144"/>
    <w:rsid w:val="00AF7B98"/>
    <w:rsid w:val="00B12457"/>
    <w:rsid w:val="00B27AEA"/>
    <w:rsid w:val="00BF47C5"/>
    <w:rsid w:val="00C07E8B"/>
    <w:rsid w:val="00C2090F"/>
    <w:rsid w:val="00C545DC"/>
    <w:rsid w:val="00C95898"/>
    <w:rsid w:val="00CD4487"/>
    <w:rsid w:val="00CE0698"/>
    <w:rsid w:val="00CF660F"/>
    <w:rsid w:val="00CF745D"/>
    <w:rsid w:val="00D16DA6"/>
    <w:rsid w:val="00D409BB"/>
    <w:rsid w:val="00D82CCD"/>
    <w:rsid w:val="00D95ED5"/>
    <w:rsid w:val="00DA2009"/>
    <w:rsid w:val="00DA5517"/>
    <w:rsid w:val="00DA6EBB"/>
    <w:rsid w:val="00DF14F5"/>
    <w:rsid w:val="00E02580"/>
    <w:rsid w:val="00E1234C"/>
    <w:rsid w:val="00E1786C"/>
    <w:rsid w:val="00E82085"/>
    <w:rsid w:val="00EB25BF"/>
    <w:rsid w:val="00EE141B"/>
    <w:rsid w:val="00F35942"/>
    <w:rsid w:val="00F55BBD"/>
    <w:rsid w:val="00F56637"/>
    <w:rsid w:val="00FC42C2"/>
    <w:rsid w:val="00FE5038"/>
    <w:rsid w:val="00FF3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9E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12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1245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12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245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1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24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E3A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A55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www.sorubak.com%2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140</TotalTime>
  <Pages>2</Pages>
  <Words>745</Words>
  <Characters>4251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BİRSEN</cp:lastModifiedBy>
  <cp:revision>79</cp:revision>
  <dcterms:created xsi:type="dcterms:W3CDTF">2012-10-30T16:59:00Z</dcterms:created>
  <dcterms:modified xsi:type="dcterms:W3CDTF">2013-10-09T15:18:00Z</dcterms:modified>
</cp:coreProperties>
</file>