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9C" w:rsidRDefault="00F94E9C" w:rsidP="00DC3341">
      <w:pPr>
        <w:pStyle w:val="NoSpacing"/>
        <w:jc w:val="center"/>
        <w:rPr>
          <w:rFonts w:ascii="Comic Sans MS" w:hAnsi="Comic Sans MS"/>
          <w:sz w:val="24"/>
          <w:szCs w:val="24"/>
        </w:rPr>
      </w:pPr>
      <w:r w:rsidRPr="00DC3341">
        <w:rPr>
          <w:rFonts w:ascii="Comic Sans MS" w:hAnsi="Comic Sans MS"/>
          <w:sz w:val="24"/>
          <w:szCs w:val="24"/>
        </w:rPr>
        <w:t>Toplama Problemleri</w:t>
      </w:r>
    </w:p>
    <w:p w:rsidR="00F94E9C" w:rsidRDefault="00F94E9C" w:rsidP="00DC334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Ali’nin 14 tane topu vardır. Esra’nın topları ise Ali’nin toplarından 5 tane daha fazladır.</w:t>
      </w:r>
    </w:p>
    <w:p w:rsidR="00F94E9C" w:rsidRDefault="00F94E9C" w:rsidP="00DC3341">
      <w:pPr>
        <w:pStyle w:val="NoSpacing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6" style="position:absolute;left:0;text-align:left;margin-left:6pt;margin-top:3.3pt;width:210pt;height:74.25pt;z-index:251648512" arcsize="10923f">
            <v:textbox>
              <w:txbxContent>
                <w:p w:rsidR="00F94E9C" w:rsidRPr="00DC3341" w:rsidRDefault="00F94E9C" w:rsidP="00DC334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C3341">
                    <w:rPr>
                      <w:rFonts w:ascii="Comic Sans MS" w:hAnsi="Comic Sans MS"/>
                      <w:sz w:val="20"/>
                      <w:szCs w:val="20"/>
                    </w:rPr>
                    <w:t>Ali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’nin topları </w:t>
                  </w:r>
                  <w:r w:rsidRPr="00DC33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14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tanedir.</w:t>
                  </w:r>
                </w:p>
                <w:p w:rsidR="00F94E9C" w:rsidRDefault="00F94E9C" w:rsidP="00DC334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39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0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1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2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3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4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5" type="#_x0000_t75" style="width:23.25pt;height:23.25pt;visibility:visible">
                        <v:imagedata r:id="rId5" o:title=""/>
                      </v:shape>
                    </w:pict>
                  </w:r>
                </w:p>
                <w:p w:rsidR="00F94E9C" w:rsidRPr="00DC3341" w:rsidRDefault="00F94E9C" w:rsidP="00DC334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6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7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8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49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0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1" type="#_x0000_t75" style="width:23.25pt;height:23.25pt;visibility:visible">
                        <v:imagedata r:id="rId5" o:title=""/>
                      </v:shape>
                    </w:pict>
                  </w:r>
                  <w:r w:rsidRPr="00D17D4A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pict>
                      <v:shape id="_x0000_i1052" type="#_x0000_t75" style="width:23.25pt;height:23.25pt;visibility:visible">
                        <v:imagedata r:id="rId5" o:title=""/>
                      </v:shape>
                    </w:pic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4"/>
          <w:szCs w:val="24"/>
        </w:rPr>
        <w:t>Esra’nın kaç tane topu vardır?</w:t>
      </w:r>
    </w:p>
    <w:p w:rsidR="00F94E9C" w:rsidRDefault="00F94E9C" w:rsidP="00DC3341">
      <w:pPr>
        <w:pStyle w:val="NoSpacing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rPr>
          <w:rFonts w:ascii="Comic Sans MS" w:hAnsi="Comic Sans MS"/>
          <w:sz w:val="24"/>
          <w:szCs w:val="24"/>
        </w:rPr>
      </w:pPr>
      <w:hyperlink r:id="rId6" w:history="1">
        <w:r w:rsidRPr="008E2E17"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</w:p>
    <w:p w:rsidR="00F94E9C" w:rsidRDefault="00F94E9C" w:rsidP="00DC3341">
      <w:pPr>
        <w:pStyle w:val="NoSpacing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7" style="position:absolute;left:0;text-align:left;margin-left:6pt;margin-top:5.95pt;width:210pt;height:74.25pt;z-index:251649536" arcsize="10923f">
            <v:textbox>
              <w:txbxContent>
                <w:p w:rsidR="00F94E9C" w:rsidRDefault="00F94E9C" w:rsidP="00DC334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Esra’nın topları Ali’den </w:t>
                  </w:r>
                  <w:r w:rsidRPr="00DC33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tane </w:t>
                  </w:r>
                  <w:r w:rsidRPr="00DC33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fazla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dır.</w:t>
                  </w:r>
                </w:p>
                <w:p w:rsidR="00F94E9C" w:rsidRPr="00DC3341" w:rsidRDefault="00F94E9C" w:rsidP="00DC334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sz w:val="24"/>
          <w:szCs w:val="24"/>
        </w:rPr>
        <w:t>Ali ve Esra’nın toplam kaç topu vardır?</w:t>
      </w:r>
    </w:p>
    <w:p w:rsidR="00F94E9C" w:rsidRDefault="00F94E9C" w:rsidP="00DC3341">
      <w:pPr>
        <w:pStyle w:val="NoSpacing"/>
        <w:ind w:left="5316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ind w:left="5316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ind w:left="5316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ind w:left="5316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ind w:left="5316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ind w:left="5316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fırıncı sabah 300 tane, akşam ise sabahkinden 50 fazla ekmek yapmaktadır. Bu fırıncı günde kaç tane ekmek yapmaktadır.</w:t>
      </w:r>
    </w:p>
    <w:p w:rsidR="00F94E9C" w:rsidRDefault="00F94E9C" w:rsidP="00DC3341">
      <w:pPr>
        <w:pStyle w:val="NoSpacing"/>
        <w:ind w:left="36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Picture 4" o:spid="_x0000_s1028" type="#_x0000_t75" style="position:absolute;left:0;text-align:left;margin-left:0;margin-top:0;width:78.75pt;height:73.5pt;z-index:251650560;visibility:visible;mso-position-horizontal:left;mso-position-vertical:top">
            <v:imagedata r:id="rId7" o:title=""/>
            <w10:wrap type="square"/>
          </v:shape>
        </w:pict>
      </w:r>
      <w:r>
        <w:rPr>
          <w:rFonts w:ascii="Comic Sans MS" w:hAnsi="Comic Sans MS"/>
          <w:sz w:val="24"/>
          <w:szCs w:val="24"/>
        </w:rPr>
        <w:t>Sabah: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C3341">
        <w:rPr>
          <w:rFonts w:ascii="Comic Sans MS" w:hAnsi="Comic Sans MS"/>
          <w:b/>
          <w:sz w:val="24"/>
          <w:szCs w:val="24"/>
        </w:rPr>
        <w:t>Çözüm:</w:t>
      </w:r>
    </w:p>
    <w:p w:rsidR="00F94E9C" w:rsidRDefault="00F94E9C" w:rsidP="00DC3341">
      <w:pPr>
        <w:pStyle w:val="NoSpacing"/>
        <w:ind w:left="360"/>
        <w:rPr>
          <w:rFonts w:ascii="Comic Sans MS" w:hAnsi="Comic Sans MS"/>
          <w:sz w:val="24"/>
          <w:szCs w:val="24"/>
        </w:rPr>
      </w:pPr>
    </w:p>
    <w:p w:rsidR="00F94E9C" w:rsidRDefault="00F94E9C" w:rsidP="00DC3341">
      <w:pPr>
        <w:pStyle w:val="NoSpacing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Öğlen:</w:t>
      </w:r>
      <w:r>
        <w:rPr>
          <w:rFonts w:ascii="Comic Sans MS" w:hAnsi="Comic Sans MS"/>
          <w:sz w:val="24"/>
          <w:szCs w:val="24"/>
        </w:rPr>
        <w:br w:type="textWrapping" w:clear="all"/>
      </w:r>
    </w:p>
    <w:p w:rsidR="00F94E9C" w:rsidRDefault="00F94E9C" w:rsidP="00DC3341">
      <w:pPr>
        <w:pStyle w:val="NoSpacing"/>
        <w:ind w:left="360"/>
        <w:rPr>
          <w:rFonts w:ascii="Comic Sans MS" w:hAnsi="Comic Sans MS"/>
          <w:sz w:val="24"/>
          <w:szCs w:val="24"/>
        </w:rPr>
      </w:pPr>
    </w:p>
    <w:p w:rsidR="00F94E9C" w:rsidRPr="00757BCB" w:rsidRDefault="00F94E9C" w:rsidP="00757BCB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kümeste 156 tavuk, tavuklardan 28 fazla ördek vardır. Bu kümeste kaç hayvan vardır?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57BCB">
        <w:rPr>
          <w:rFonts w:ascii="Comic Sans MS" w:hAnsi="Comic Sans MS"/>
          <w:b/>
          <w:sz w:val="24"/>
          <w:szCs w:val="24"/>
        </w:rPr>
        <w:t>Çözüm:</w:t>
      </w:r>
    </w:p>
    <w:p w:rsidR="00F94E9C" w:rsidRDefault="00F94E9C" w:rsidP="00757BCB">
      <w:pPr>
        <w:pStyle w:val="NoSpacing"/>
        <w:ind w:left="720"/>
        <w:rPr>
          <w:rFonts w:ascii="Comic Sans MS" w:hAnsi="Comic Sans MS"/>
          <w:sz w:val="24"/>
          <w:szCs w:val="24"/>
        </w:rPr>
      </w:pPr>
      <w:r w:rsidRPr="00D17D4A">
        <w:rPr>
          <w:rFonts w:ascii="Comic Sans MS" w:hAnsi="Comic Sans MS"/>
          <w:noProof/>
          <w:sz w:val="24"/>
          <w:szCs w:val="24"/>
          <w:lang w:eastAsia="tr-TR"/>
        </w:rPr>
        <w:pict>
          <v:shape id="Picture 5" o:spid="_x0000_i1053" type="#_x0000_t75" style="width:48pt;height:45.75pt;visibility:visible">
            <v:imagedata r:id="rId8" o:title=""/>
          </v:shape>
        </w:pict>
      </w:r>
      <w:r>
        <w:rPr>
          <w:rFonts w:ascii="Comic Sans MS" w:hAnsi="Comic Sans MS"/>
          <w:sz w:val="24"/>
          <w:szCs w:val="24"/>
        </w:rPr>
        <w:t xml:space="preserve">=…………     </w:t>
      </w:r>
      <w:r w:rsidRPr="00D17D4A">
        <w:rPr>
          <w:rFonts w:ascii="Comic Sans MS" w:hAnsi="Comic Sans MS"/>
          <w:noProof/>
          <w:sz w:val="24"/>
          <w:szCs w:val="24"/>
          <w:lang w:eastAsia="tr-TR"/>
        </w:rPr>
        <w:pict>
          <v:shape id="Picture 8" o:spid="_x0000_i1054" type="#_x0000_t75" style="width:61.5pt;height:44.25pt;visibility:visible">
            <v:imagedata r:id="rId9" o:title=""/>
          </v:shape>
        </w:pict>
      </w:r>
      <w:r>
        <w:rPr>
          <w:rFonts w:ascii="Comic Sans MS" w:hAnsi="Comic Sans MS"/>
          <w:sz w:val="24"/>
          <w:szCs w:val="24"/>
        </w:rPr>
        <w:t>=……………</w:t>
      </w:r>
    </w:p>
    <w:p w:rsidR="00F94E9C" w:rsidRDefault="00F94E9C" w:rsidP="00757BCB">
      <w:pPr>
        <w:pStyle w:val="NoSpacing"/>
        <w:ind w:left="720"/>
        <w:rPr>
          <w:rFonts w:ascii="Comic Sans MS" w:hAnsi="Comic Sans MS"/>
          <w:sz w:val="24"/>
          <w:szCs w:val="24"/>
        </w:rPr>
      </w:pPr>
    </w:p>
    <w:p w:rsidR="00F94E9C" w:rsidRDefault="00F94E9C" w:rsidP="00757BCB">
      <w:pPr>
        <w:pStyle w:val="NoSpacing"/>
        <w:ind w:left="720"/>
        <w:rPr>
          <w:rFonts w:ascii="Comic Sans MS" w:hAnsi="Comic Sans MS"/>
          <w:sz w:val="24"/>
          <w:szCs w:val="24"/>
        </w:rPr>
      </w:pPr>
    </w:p>
    <w:p w:rsidR="00F94E9C" w:rsidRDefault="00F94E9C" w:rsidP="00757BCB">
      <w:pPr>
        <w:pStyle w:val="NoSpacing"/>
        <w:ind w:left="720"/>
        <w:rPr>
          <w:rFonts w:ascii="Comic Sans MS" w:hAnsi="Comic Sans MS"/>
          <w:sz w:val="24"/>
          <w:szCs w:val="24"/>
        </w:rPr>
      </w:pPr>
    </w:p>
    <w:p w:rsidR="00F94E9C" w:rsidRDefault="00F94E9C" w:rsidP="00757BCB">
      <w:pPr>
        <w:pStyle w:val="NoSpacing"/>
        <w:ind w:left="720"/>
        <w:rPr>
          <w:rFonts w:ascii="Comic Sans MS" w:hAnsi="Comic Sans MS"/>
          <w:sz w:val="24"/>
          <w:szCs w:val="24"/>
        </w:rPr>
      </w:pPr>
    </w:p>
    <w:p w:rsidR="00F94E9C" w:rsidRPr="00757BCB" w:rsidRDefault="00F94E9C" w:rsidP="00757BCB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BD17FB">
        <w:rPr>
          <w:rFonts w:ascii="Comic Sans MS" w:hAnsi="Comic Sans MS"/>
          <w:sz w:val="24"/>
          <w:szCs w:val="24"/>
        </w:rPr>
        <w:t xml:space="preserve">Bir manavda </w:t>
      </w:r>
      <w:smartTag w:uri="urn:schemas-microsoft-com:office:smarttags" w:element="metricconverter">
        <w:smartTagPr>
          <w:attr w:name="ProductID" w:val="119 kg"/>
        </w:smartTagPr>
        <w:r w:rsidRPr="00BD17FB">
          <w:rPr>
            <w:rFonts w:ascii="Comic Sans MS" w:hAnsi="Comic Sans MS"/>
            <w:sz w:val="24"/>
            <w:szCs w:val="24"/>
          </w:rPr>
          <w:t>119 kg</w:t>
        </w:r>
      </w:smartTag>
      <w:r w:rsidRPr="00BD17FB">
        <w:rPr>
          <w:rFonts w:ascii="Comic Sans MS" w:hAnsi="Comic Sans MS"/>
          <w:sz w:val="24"/>
          <w:szCs w:val="24"/>
        </w:rPr>
        <w:t xml:space="preserve"> elma, elmalardan 38kg fazla muz olduğuna göre manavda toplam kaç kg meyve vardır?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D17FB">
        <w:rPr>
          <w:rFonts w:ascii="Comic Sans MS" w:hAnsi="Comic Sans MS"/>
          <w:b/>
        </w:rPr>
        <w:t>Çözüm:</w:t>
      </w:r>
    </w:p>
    <w:p w:rsidR="00F94E9C" w:rsidRDefault="00F94E9C" w:rsidP="00757BCB">
      <w:pPr>
        <w:pStyle w:val="NoSpacing"/>
        <w:ind w:left="360"/>
        <w:rPr>
          <w:rFonts w:ascii="Comic Sans MS" w:hAnsi="Comic Sans MS"/>
          <w:sz w:val="24"/>
          <w:szCs w:val="24"/>
        </w:rPr>
      </w:pPr>
      <w:r w:rsidRPr="00D17D4A">
        <w:rPr>
          <w:rFonts w:ascii="Comic Sans MS" w:hAnsi="Comic Sans MS"/>
          <w:noProof/>
          <w:lang w:eastAsia="tr-TR"/>
        </w:rPr>
        <w:pict>
          <v:shape id="Picture 9" o:spid="_x0000_i1055" type="#_x0000_t75" style="width:39.75pt;height:48.75pt;visibility:visible">
            <v:imagedata r:id="rId10" o:title=""/>
          </v:shape>
        </w:pict>
      </w:r>
      <w:r>
        <w:rPr>
          <w:rFonts w:ascii="Comic Sans MS" w:hAnsi="Comic Sans MS"/>
          <w:sz w:val="24"/>
          <w:szCs w:val="24"/>
        </w:rPr>
        <w:t xml:space="preserve">=…………    </w:t>
      </w:r>
      <w:r w:rsidRPr="00D17D4A">
        <w:rPr>
          <w:rFonts w:ascii="Comic Sans MS" w:hAnsi="Comic Sans MS"/>
          <w:noProof/>
          <w:sz w:val="24"/>
          <w:szCs w:val="24"/>
          <w:lang w:eastAsia="tr-TR"/>
        </w:rPr>
        <w:pict>
          <v:shape id="Picture 13" o:spid="_x0000_i1056" type="#_x0000_t75" style="width:31.5pt;height:45pt;visibility:visible">
            <v:imagedata r:id="rId11" o:title=""/>
          </v:shape>
        </w:pict>
      </w:r>
      <w:r>
        <w:rPr>
          <w:rFonts w:ascii="Comic Sans MS" w:hAnsi="Comic Sans MS"/>
          <w:sz w:val="24"/>
          <w:szCs w:val="24"/>
        </w:rPr>
        <w:t>=………………</w:t>
      </w:r>
    </w:p>
    <w:p w:rsidR="00F94E9C" w:rsidRDefault="00F94E9C" w:rsidP="00757BCB">
      <w:pPr>
        <w:pStyle w:val="NoSpacing"/>
        <w:ind w:left="360"/>
        <w:rPr>
          <w:rFonts w:ascii="Comic Sans MS" w:hAnsi="Comic Sans MS"/>
          <w:sz w:val="24"/>
          <w:szCs w:val="24"/>
        </w:rPr>
      </w:pPr>
    </w:p>
    <w:p w:rsidR="00F94E9C" w:rsidRDefault="00F94E9C" w:rsidP="00757BCB">
      <w:pPr>
        <w:pStyle w:val="NoSpacing"/>
        <w:ind w:left="360"/>
        <w:rPr>
          <w:rFonts w:ascii="Comic Sans MS" w:hAnsi="Comic Sans MS"/>
          <w:sz w:val="24"/>
          <w:szCs w:val="24"/>
        </w:rPr>
      </w:pPr>
    </w:p>
    <w:p w:rsidR="00F94E9C" w:rsidRDefault="00F94E9C" w:rsidP="00757BCB">
      <w:pPr>
        <w:pStyle w:val="NoSpacing"/>
        <w:ind w:left="360"/>
        <w:rPr>
          <w:rFonts w:ascii="Comic Sans MS" w:hAnsi="Comic Sans MS"/>
          <w:sz w:val="24"/>
          <w:szCs w:val="24"/>
        </w:rPr>
      </w:pPr>
    </w:p>
    <w:p w:rsidR="00F94E9C" w:rsidRDefault="00F94E9C" w:rsidP="00BD17FB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Verilen sayıdan başlayarak 4’er ritmik sayalım.</w:t>
      </w:r>
    </w:p>
    <w:p w:rsidR="00F94E9C" w:rsidRDefault="00F94E9C" w:rsidP="00BD17FB">
      <w:pPr>
        <w:pStyle w:val="NoSpacing"/>
        <w:ind w:left="360"/>
        <w:rPr>
          <w:rFonts w:ascii="Comic Sans MS" w:hAnsi="Comic Sans MS"/>
          <w:sz w:val="24"/>
          <w:szCs w:val="24"/>
        </w:rPr>
      </w:pPr>
    </w:p>
    <w:p w:rsidR="00F94E9C" w:rsidRPr="00DC3341" w:rsidRDefault="00F94E9C" w:rsidP="00BD17FB">
      <w:pPr>
        <w:pStyle w:val="NoSpacing"/>
        <w:ind w:left="36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9" type="#_x0000_t64" style="position:absolute;left:0;text-align:left;margin-left:18pt;margin-top:4.85pt;width:31.5pt;height:32.25pt;z-index:251651584">
            <v:textbox>
              <w:txbxContent>
                <w:p w:rsidR="00F94E9C" w:rsidRDefault="00F94E9C" w:rsidP="00BD17FB">
                  <w:pPr>
                    <w:pStyle w:val="NoSpacing"/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4" style="position:absolute;left:0;text-align:left;margin-left:490.5pt;margin-top:4.85pt;width:31.5pt;height:32.25pt;z-index:251666944"/>
        </w:pict>
      </w:r>
      <w:r>
        <w:rPr>
          <w:noProof/>
          <w:lang w:eastAsia="tr-TR"/>
        </w:rPr>
        <w:pict>
          <v:shape id="_x0000_s1031" type="#_x0000_t64" style="position:absolute;left:0;text-align:left;margin-left:459pt;margin-top:4.85pt;width:31.5pt;height:32.25pt;z-index:251664896">
            <v:textbox>
              <w:txbxContent>
                <w:p w:rsidR="00F94E9C" w:rsidRDefault="00F94E9C" w:rsidP="00BD17FB">
                  <w:pPr>
                    <w:jc w:val="center"/>
                  </w:pPr>
                  <w: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64" style="position:absolute;left:0;text-align:left;margin-left:427.5pt;margin-top:4.85pt;width:31.5pt;height:32.25pt;z-index:251665920"/>
        </w:pict>
      </w:r>
      <w:r>
        <w:rPr>
          <w:noProof/>
          <w:lang w:eastAsia="tr-TR"/>
        </w:rPr>
        <w:pict>
          <v:shape id="_x0000_s1033" type="#_x0000_t64" style="position:absolute;left:0;text-align:left;margin-left:396pt;margin-top:4.85pt;width:31.5pt;height:32.25pt;z-index:251663872"/>
        </w:pict>
      </w:r>
      <w:r>
        <w:rPr>
          <w:noProof/>
          <w:lang w:eastAsia="tr-TR"/>
        </w:rPr>
        <w:pict>
          <v:shape id="_x0000_s1034" type="#_x0000_t64" style="position:absolute;left:0;text-align:left;margin-left:364.5pt;margin-top:4.85pt;width:31.5pt;height:32.25pt;z-index:251662848"/>
        </w:pict>
      </w:r>
      <w:r>
        <w:rPr>
          <w:noProof/>
          <w:lang w:eastAsia="tr-TR"/>
        </w:rPr>
        <w:pict>
          <v:shape id="_x0000_s1035" type="#_x0000_t64" style="position:absolute;left:0;text-align:left;margin-left:333pt;margin-top:4.85pt;width:31.5pt;height:32.25pt;z-index:251659776"/>
        </w:pict>
      </w:r>
      <w:r>
        <w:rPr>
          <w:noProof/>
          <w:lang w:eastAsia="tr-TR"/>
        </w:rPr>
        <w:pict>
          <v:shape id="_x0000_s1036" type="#_x0000_t64" style="position:absolute;left:0;text-align:left;margin-left:301.5pt;margin-top:4.85pt;width:31.5pt;height:32.25pt;z-index:251660800"/>
        </w:pict>
      </w:r>
      <w:r>
        <w:rPr>
          <w:noProof/>
          <w:lang w:eastAsia="tr-TR"/>
        </w:rPr>
        <w:pict>
          <v:shape id="_x0000_s1037" type="#_x0000_t64" style="position:absolute;left:0;text-align:left;margin-left:270pt;margin-top:4.85pt;width:31.5pt;height:32.25pt;z-index:251661824"/>
        </w:pict>
      </w:r>
      <w:r>
        <w:rPr>
          <w:noProof/>
          <w:lang w:eastAsia="tr-TR"/>
        </w:rPr>
        <w:pict>
          <v:shape id="_x0000_s1038" type="#_x0000_t64" style="position:absolute;left:0;text-align:left;margin-left:238.5pt;margin-top:4.85pt;width:31.5pt;height:32.25pt;z-index:251658752">
            <v:textbox>
              <w:txbxContent>
                <w:p w:rsidR="00F94E9C" w:rsidRDefault="00F94E9C" w:rsidP="00BD17FB">
                  <w:pPr>
                    <w:pStyle w:val="NoSpacing"/>
                    <w:jc w:val="center"/>
                  </w:pPr>
                  <w:r>
                    <w:t>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64" style="position:absolute;left:0;text-align:left;margin-left:207pt;margin-top:4.85pt;width:31.5pt;height:32.25pt;z-index:251655680"/>
        </w:pict>
      </w:r>
      <w:r>
        <w:rPr>
          <w:noProof/>
          <w:lang w:eastAsia="tr-TR"/>
        </w:rPr>
        <w:pict>
          <v:shape id="_x0000_s1040" type="#_x0000_t64" style="position:absolute;left:0;text-align:left;margin-left:175.5pt;margin-top:4.85pt;width:31.5pt;height:32.25pt;z-index:251656704"/>
        </w:pict>
      </w:r>
      <w:r>
        <w:rPr>
          <w:noProof/>
          <w:lang w:eastAsia="tr-TR"/>
        </w:rPr>
        <w:pict>
          <v:shape id="_x0000_s1041" type="#_x0000_t64" style="position:absolute;left:0;text-align:left;margin-left:2in;margin-top:4.85pt;width:31.5pt;height:32.25pt;z-index:251657728"/>
        </w:pict>
      </w:r>
      <w:r>
        <w:rPr>
          <w:noProof/>
          <w:lang w:eastAsia="tr-TR"/>
        </w:rPr>
        <w:pict>
          <v:shape id="_x0000_s1042" type="#_x0000_t64" style="position:absolute;left:0;text-align:left;margin-left:112.5pt;margin-top:4.85pt;width:31.5pt;height:32.25pt;z-index:251652608"/>
        </w:pict>
      </w:r>
      <w:r>
        <w:rPr>
          <w:noProof/>
          <w:lang w:eastAsia="tr-TR"/>
        </w:rPr>
        <w:pict>
          <v:shape id="_x0000_s1043" type="#_x0000_t64" style="position:absolute;left:0;text-align:left;margin-left:81pt;margin-top:4.85pt;width:31.5pt;height:32.25pt;z-index:251653632"/>
        </w:pict>
      </w:r>
      <w:r>
        <w:rPr>
          <w:noProof/>
          <w:lang w:eastAsia="tr-TR"/>
        </w:rPr>
        <w:pict>
          <v:shape id="_x0000_s1044" type="#_x0000_t64" style="position:absolute;left:0;text-align:left;margin-left:49.5pt;margin-top:4.85pt;width:31.5pt;height:32.25pt;z-index:251654656">
            <v:textbox>
              <w:txbxContent>
                <w:p w:rsidR="00F94E9C" w:rsidRDefault="00F94E9C" w:rsidP="00BD17FB">
                  <w:pPr>
                    <w:pStyle w:val="NoSpacing"/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</w:p>
    <w:sectPr w:rsidR="00F94E9C" w:rsidRPr="00DC3341" w:rsidSect="00DC33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E1085"/>
    <w:multiLevelType w:val="hybridMultilevel"/>
    <w:tmpl w:val="2DF0B2FA"/>
    <w:lvl w:ilvl="0" w:tplc="EFECF3A8">
      <w:start w:val="1"/>
      <w:numFmt w:val="upperLetter"/>
      <w:lvlText w:val="%1)"/>
      <w:lvlJc w:val="left"/>
      <w:pPr>
        <w:ind w:left="531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  <w:rPr>
        <w:rFonts w:cs="Times New Roman"/>
      </w:rPr>
    </w:lvl>
  </w:abstractNum>
  <w:abstractNum w:abstractNumId="1">
    <w:nsid w:val="3E297D52"/>
    <w:multiLevelType w:val="hybridMultilevel"/>
    <w:tmpl w:val="4AF883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341"/>
    <w:rsid w:val="00183C93"/>
    <w:rsid w:val="00757BCB"/>
    <w:rsid w:val="007C290B"/>
    <w:rsid w:val="00884548"/>
    <w:rsid w:val="008E2E17"/>
    <w:rsid w:val="00A92042"/>
    <w:rsid w:val="00BB76B9"/>
    <w:rsid w:val="00BD17FB"/>
    <w:rsid w:val="00C01AE6"/>
    <w:rsid w:val="00C72AB7"/>
    <w:rsid w:val="00D17D4A"/>
    <w:rsid w:val="00DC3341"/>
    <w:rsid w:val="00E44FC2"/>
    <w:rsid w:val="00E75B39"/>
    <w:rsid w:val="00F9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A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C334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C3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34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75B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sorubak.com%20" TargetMode="External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1</Pages>
  <Words>107</Words>
  <Characters>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Hülya</dc:creator>
  <cp:keywords/>
  <dc:description/>
  <cp:lastModifiedBy>BİRSEN</cp:lastModifiedBy>
  <cp:revision>6</cp:revision>
  <cp:lastPrinted>2012-10-31T08:02:00Z</cp:lastPrinted>
  <dcterms:created xsi:type="dcterms:W3CDTF">2012-10-30T19:22:00Z</dcterms:created>
  <dcterms:modified xsi:type="dcterms:W3CDTF">2013-10-09T15:16:00Z</dcterms:modified>
</cp:coreProperties>
</file>