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C74" w:rsidRDefault="00026C74" w:rsidP="004A0C6D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Doğal Sayılar</w:t>
      </w:r>
    </w:p>
    <w:p w:rsidR="00026C74" w:rsidRDefault="00026C74" w:rsidP="004A0C6D">
      <w:pPr>
        <w:jc w:val="center"/>
        <w:rPr>
          <w:rFonts w:ascii="Comic Sans MS" w:hAnsi="Comic Sans MS"/>
        </w:rPr>
      </w:pPr>
      <w:r>
        <w:rPr>
          <w:noProof/>
        </w:rPr>
        <w:pict>
          <v:roundrect id="_x0000_s1026" style="position:absolute;left:0;text-align:left;margin-left:108pt;margin-top:1.3pt;width:261pt;height:27pt;z-index:251658240" arcsize="10923f" fillcolor="silver">
            <v:textbox>
              <w:txbxContent>
                <w:p w:rsidR="00026C74" w:rsidRDefault="00026C74" w:rsidP="004A0C6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4,5 ve 6 Basamaklı Sayılar</w:t>
                  </w:r>
                </w:p>
                <w:p w:rsidR="00026C74" w:rsidRDefault="00026C74" w:rsidP="004A0C6D">
                  <w:pPr>
                    <w:jc w:val="center"/>
                  </w:pPr>
                </w:p>
              </w:txbxContent>
            </v:textbox>
          </v:roundrect>
        </w:pict>
      </w:r>
    </w:p>
    <w:p w:rsidR="00026C74" w:rsidRDefault="00026C74" w:rsidP="004A0C6D">
      <w:pPr>
        <w:rPr>
          <w:rFonts w:ascii="Comic Sans MS" w:hAnsi="Comic Sans MS"/>
        </w:rPr>
      </w:pP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Aşağıdaki sayıların okunuşlarını yazalım: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- 3491:……………………………………………………………………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-7048:……………………………………………………………………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-24510:………………………………………………………………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-71973:…………………………………………………………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-867023:………………………………………………………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-563287:……………………………………………………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-900421:…………………………………………………</w:t>
      </w:r>
    </w:p>
    <w:p w:rsidR="00026C74" w:rsidRDefault="00026C74" w:rsidP="0084057E">
      <w:pPr>
        <w:tabs>
          <w:tab w:val="left" w:pos="1035"/>
        </w:tabs>
        <w:jc w:val="right"/>
      </w:pPr>
      <w:r>
        <w:rPr>
          <w:sz w:val="28"/>
          <w:szCs w:val="28"/>
        </w:rPr>
        <w:t>http://www.sorubak.com</w:t>
      </w:r>
    </w:p>
    <w:p w:rsidR="00026C74" w:rsidRPr="004A0C6D" w:rsidRDefault="00026C74" w:rsidP="004A0C6D">
      <w:pPr>
        <w:rPr>
          <w:rFonts w:ascii="Comic Sans MS" w:hAnsi="Comic Sans MS"/>
          <w:sz w:val="16"/>
          <w:szCs w:val="16"/>
        </w:rPr>
      </w:pP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Aşağıda okunuşları verilen sayıları yazalım: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Dört bin iki yüz elli altı:…………………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- Dokuz bin kırk altı:………………………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 Yetmiş üç bin doksan bir:……………………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 On bin dört yüz dokuz:…………………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 Beş yüz on yedi bin dört yüz kırk iki:………………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 Yedi yüz yirmi bin sekiz yüz on dokuz:…………………</w:t>
      </w:r>
    </w:p>
    <w:p w:rsidR="00026C74" w:rsidRDefault="00026C74" w:rsidP="004A0C6D">
      <w:pPr>
        <w:rPr>
          <w:rFonts w:ascii="Comic Sans MS" w:hAnsi="Comic Sans MS"/>
        </w:rPr>
      </w:pPr>
    </w:p>
    <w:p w:rsidR="00026C74" w:rsidRDefault="00026C74" w:rsidP="004A0C6D">
      <w:pPr>
        <w:rPr>
          <w:rFonts w:ascii="Comic Sans MS" w:hAnsi="Comic Sans MS"/>
        </w:rPr>
      </w:pPr>
      <w:r>
        <w:rPr>
          <w:noProof/>
        </w:rPr>
        <w:pict>
          <v:roundrect id="_x0000_s1027" style="position:absolute;margin-left:9pt;margin-top:2.85pt;width:261pt;height:27pt;z-index:251659264" arcsize="10923f" fillcolor="silver">
            <v:textbox>
              <w:txbxContent>
                <w:p w:rsidR="00026C74" w:rsidRPr="0006780B" w:rsidRDefault="00026C74" w:rsidP="0006780B">
                  <w:r>
                    <w:rPr>
                      <w:rFonts w:ascii="Comic Sans MS" w:hAnsi="Comic Sans MS"/>
                    </w:rPr>
                    <w:t>Aşağıdaki soruları cevaplandıralım:</w:t>
                  </w:r>
                </w:p>
              </w:txbxContent>
            </v:textbox>
          </v:roundrect>
        </w:pict>
      </w:r>
    </w:p>
    <w:p w:rsidR="00026C74" w:rsidRDefault="00026C74" w:rsidP="004A0C6D">
      <w:pPr>
        <w:rPr>
          <w:rFonts w:ascii="Comic Sans MS" w:hAnsi="Comic Sans MS"/>
        </w:rPr>
      </w:pP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Üç basamaklı  en küçük sayı:………………………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(okunuşu:…………………………………………………………)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Dört basamaklı en büyük sayı:……………………</w:t>
      </w:r>
    </w:p>
    <w:p w:rsidR="00026C74" w:rsidRDefault="00026C74" w:rsidP="003F3159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(okunuşu:……………………………………………………………………………)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Beş basamaklı en küçük sayı:………………………</w:t>
      </w:r>
    </w:p>
    <w:p w:rsidR="00026C74" w:rsidRDefault="00026C74" w:rsidP="003F3159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(okunuşu:…………………………………………………………)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Altı basamaklı en büyük sayı:………………………</w:t>
      </w:r>
    </w:p>
    <w:p w:rsidR="00026C74" w:rsidRDefault="00026C74" w:rsidP="003F3159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(okunuşu:……………………………………………………………………………)</w:t>
      </w:r>
    </w:p>
    <w:p w:rsidR="00026C74" w:rsidRDefault="00026C74" w:rsidP="003F3159">
      <w:pPr>
        <w:rPr>
          <w:rFonts w:ascii="Comic Sans MS" w:hAnsi="Comic Sans MS"/>
        </w:rPr>
      </w:pPr>
    </w:p>
    <w:p w:rsidR="00026C74" w:rsidRDefault="00026C74" w:rsidP="004A0C6D">
      <w:pPr>
        <w:rPr>
          <w:rFonts w:ascii="Comic Sans MS" w:hAnsi="Comic Sans MS"/>
        </w:rPr>
      </w:pPr>
      <w:r>
        <w:rPr>
          <w:noProof/>
        </w:rPr>
        <w:pict>
          <v:roundrect id="_x0000_s1028" style="position:absolute;margin-left:9pt;margin-top:7.9pt;width:297pt;height:27pt;z-index:251660288" arcsize="10923f" fillcolor="silver">
            <v:textbox>
              <w:txbxContent>
                <w:p w:rsidR="00026C74" w:rsidRPr="0006780B" w:rsidRDefault="00026C74" w:rsidP="0006780B">
                  <w:r>
                    <w:rPr>
                      <w:rFonts w:ascii="Comic Sans MS" w:hAnsi="Comic Sans MS"/>
                    </w:rPr>
                    <w:t>Aşağıdaki soruların cevaplarını okunuşları ile yazalım:</w:t>
                  </w:r>
                </w:p>
              </w:txbxContent>
            </v:textbox>
          </v:roundrect>
        </w:pict>
      </w:r>
    </w:p>
    <w:p w:rsidR="00026C74" w:rsidRDefault="00026C74" w:rsidP="004A0C6D">
      <w:pPr>
        <w:rPr>
          <w:rFonts w:ascii="Comic Sans MS" w:hAnsi="Comic Sans MS"/>
        </w:rPr>
      </w:pP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Mustafa Kemal ATATÜRK’ ün doğum tarihi:…………………………………………………………………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Atatürk’ ün Samsun’a çıkış tarihi:………………………………………………………………………………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Benim doğum tarihim:…………………………………………………………………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Babamın doğum tarihi:…………………………………………………………………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Annemin doğum tarihi:……………………………………………………………………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İçerisinde bulunduğumuz yıl:……………………………………………………………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Okulumuzun hizmete açılış tarihi:………………………………………………………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- Bağlı olduğumuz ilçemizin nüfus sayısı:………………………………………………………</w:t>
      </w:r>
    </w:p>
    <w:p w:rsidR="00026C74" w:rsidRDefault="00026C74" w:rsidP="004A0C6D">
      <w:pPr>
        <w:rPr>
          <w:rFonts w:ascii="Comic Sans MS" w:hAnsi="Comic Sans MS"/>
        </w:rPr>
      </w:pPr>
    </w:p>
    <w:p w:rsidR="00026C74" w:rsidRPr="00DF464F" w:rsidRDefault="00026C74" w:rsidP="004A0C6D">
      <w:pPr>
        <w:rPr>
          <w:rFonts w:ascii="Comic Sans MS" w:hAnsi="Comic Sans MS"/>
          <w:u w:val="single"/>
        </w:rPr>
      </w:pPr>
      <w:r w:rsidRPr="00DF464F">
        <w:rPr>
          <w:rFonts w:ascii="Comic Sans MS" w:hAnsi="Comic Sans MS"/>
          <w:u w:val="single"/>
        </w:rPr>
        <w:t>Aşağıdaki etkinliği yapalım: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5 basamaklı 4 tane sayı yazalım:………………   ………………  …………………  …………………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>6 basamaklı 3 tane sayıyı okunuşlarıyla yazalım:</w:t>
      </w:r>
    </w:p>
    <w:p w:rsidR="00026C74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……………………………………………………………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…………………………………………………………………………</w:t>
      </w:r>
    </w:p>
    <w:p w:rsidR="00026C74" w:rsidRPr="004A0C6D" w:rsidRDefault="00026C74" w:rsidP="004A0C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………………………………………………………………………………</w:t>
      </w:r>
    </w:p>
    <w:sectPr w:rsidR="00026C74" w:rsidRPr="004A0C6D" w:rsidSect="00DF464F">
      <w:pgSz w:w="11906" w:h="16838"/>
      <w:pgMar w:top="360" w:right="1106" w:bottom="36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C6D"/>
    <w:rsid w:val="00026C74"/>
    <w:rsid w:val="000630B2"/>
    <w:rsid w:val="0006780B"/>
    <w:rsid w:val="001074C4"/>
    <w:rsid w:val="003F3159"/>
    <w:rsid w:val="004A0C6D"/>
    <w:rsid w:val="008362F0"/>
    <w:rsid w:val="0084057E"/>
    <w:rsid w:val="009C0A7D"/>
    <w:rsid w:val="009E58B7"/>
    <w:rsid w:val="00C8718A"/>
    <w:rsid w:val="00DF464F"/>
    <w:rsid w:val="00E9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2F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97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244</Words>
  <Characters>1395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sayılar</dc:title>
  <dc:subject/>
  <dc:creator>sarnıç_msd</dc:creator>
  <cp:keywords/>
  <dc:description/>
  <cp:lastModifiedBy>BİRSEN</cp:lastModifiedBy>
  <cp:revision>3</cp:revision>
  <dcterms:created xsi:type="dcterms:W3CDTF">2013-09-19T11:54:00Z</dcterms:created>
  <dcterms:modified xsi:type="dcterms:W3CDTF">2013-10-05T09:06:00Z</dcterms:modified>
</cp:coreProperties>
</file>