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07 Kasım 2013/Perşembe</w:t>
      </w:r>
    </w:p>
    <w:p w:rsidR="00086A62" w:rsidRPr="003F6D9D" w:rsidRDefault="00086A62" w:rsidP="009E2509">
      <w:pPr>
        <w:pStyle w:val="NoSpacing"/>
        <w:tabs>
          <w:tab w:val="left" w:pos="510"/>
          <w:tab w:val="center" w:pos="5315"/>
        </w:tabs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3F6D9D">
        <w:rPr>
          <w:rFonts w:ascii="Calibri" w:hAnsi="Calibri" w:cs="Calibri"/>
          <w:b/>
          <w:bCs/>
          <w:sz w:val="22"/>
          <w:szCs w:val="22"/>
        </w:rPr>
        <w:t>2013-2014 EĞİTİM ÖĞRETİM YILI FATİH İLKOKULU 4. SINIFLAR</w:t>
      </w:r>
    </w:p>
    <w:p w:rsidR="00086A62" w:rsidRPr="003F6D9D" w:rsidRDefault="00086A62" w:rsidP="0029195C">
      <w:pPr>
        <w:pStyle w:val="NoSpacing"/>
        <w:jc w:val="center"/>
        <w:rPr>
          <w:rFonts w:ascii="Calibri" w:hAnsi="Calibri" w:cs="Calibri"/>
          <w:b/>
          <w:bCs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>TÜRKÇE DERSİ 1. DÖNEM 1. YAZILI SORULARI</w:t>
      </w:r>
    </w:p>
    <w:p w:rsidR="00086A62" w:rsidRPr="003F6D9D" w:rsidRDefault="00086A62" w:rsidP="003F6D9D">
      <w:pPr>
        <w:pStyle w:val="NoSpacing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8390"/>
        </w:tabs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Adı ve Soyadı:</w:t>
      </w:r>
      <w:r w:rsidRPr="003F6D9D"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ab/>
        <w:t>No:</w:t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 xml:space="preserve">Sınıfı: </w:t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>PUANI: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</w:p>
    <w:p w:rsidR="00086A62" w:rsidRPr="003E6CD9" w:rsidRDefault="00086A62" w:rsidP="00975E65">
      <w:pPr>
        <w:jc w:val="center"/>
        <w:rPr>
          <w:rFonts w:ascii="Calibri" w:hAnsi="Calibri"/>
          <w:b/>
          <w:bCs/>
          <w:sz w:val="22"/>
          <w:szCs w:val="22"/>
          <w:lang w:eastAsia="en-US"/>
        </w:rPr>
      </w:pPr>
      <w:r w:rsidRPr="003E6CD9">
        <w:rPr>
          <w:rFonts w:ascii="Calibri" w:hAnsi="Calibri"/>
          <w:b/>
          <w:bCs/>
          <w:sz w:val="22"/>
          <w:szCs w:val="22"/>
          <w:lang w:eastAsia="en-US"/>
        </w:rPr>
        <w:t>ANA YÜREĞİ</w:t>
      </w:r>
    </w:p>
    <w:p w:rsidR="00086A62" w:rsidRDefault="00086A62" w:rsidP="00975E65">
      <w:pPr>
        <w:pStyle w:val="NoSpacing"/>
        <w:ind w:firstLine="708"/>
        <w:rPr>
          <w:rFonts w:ascii="Calibri" w:hAnsi="Calibri" w:cs="Calibri"/>
          <w:color w:val="000000"/>
          <w:sz w:val="22"/>
          <w:szCs w:val="22"/>
        </w:rPr>
      </w:pPr>
      <w:r w:rsidRPr="00975E65">
        <w:rPr>
          <w:rFonts w:ascii="Calibri" w:hAnsi="Calibri" w:cs="Calibri"/>
          <w:color w:val="000000"/>
          <w:sz w:val="22"/>
          <w:szCs w:val="22"/>
        </w:rPr>
        <w:t>Okulda birinci sınıf öğrencileri, son derste bir aile fotoğrafı üzerinde tartışıyorlardı. Fotoğraftaki küçük çocuğun saç rengi ailenin öteki bireylerinin saç renginden değişikti. Öğrencilerden biri o erkek çocuğunun belki de evlat edinilmiş olabileceğini söyledi. Onun bu sözünü duyan başka bir küçük kız öğrenci, birden sesini yükseltti;</w:t>
      </w:r>
      <w:r w:rsidRPr="00975E65">
        <w:rPr>
          <w:rFonts w:ascii="Calibri" w:hAnsi="Calibri" w:cs="Calibri"/>
          <w:color w:val="000000"/>
          <w:sz w:val="22"/>
          <w:szCs w:val="22"/>
        </w:rPr>
        <w:br/>
        <w:t>-Ben evlat edinme konusunda her şeyi bilirim, çünkü ben de evlatlığım!...</w:t>
      </w:r>
    </w:p>
    <w:p w:rsidR="00086A62" w:rsidRPr="000660CE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 xml:space="preserve">A) </w:t>
      </w:r>
      <w:r w:rsidRPr="003F6D9D">
        <w:rPr>
          <w:rFonts w:ascii="Calibri" w:hAnsi="Calibri"/>
          <w:b/>
          <w:bCs/>
          <w:sz w:val="22"/>
          <w:szCs w:val="22"/>
          <w:lang w:eastAsia="en-US"/>
        </w:rPr>
        <w:t xml:space="preserve"> İ</w:t>
      </w:r>
      <w:r w:rsidRPr="003F6D9D">
        <w:rPr>
          <w:rFonts w:ascii="Calibri" w:hAnsi="Calibri" w:cs="Calibri"/>
          <w:b/>
          <w:bCs/>
          <w:color w:val="000000"/>
          <w:sz w:val="22"/>
          <w:szCs w:val="22"/>
          <w:lang w:eastAsia="en-US"/>
        </w:rPr>
        <w:t>lk üç  soruyu yukarıdaki paragrafa göre cevaplayınız</w:t>
      </w:r>
      <w:r w:rsidRPr="003E6CD9">
        <w:rPr>
          <w:rFonts w:ascii="Calibri" w:hAnsi="Calibri" w:cs="Calibri"/>
          <w:b/>
          <w:bCs/>
          <w:color w:val="000000"/>
          <w:sz w:val="22"/>
          <w:szCs w:val="22"/>
          <w:lang w:eastAsia="en-US"/>
        </w:rPr>
        <w:t>.</w:t>
      </w:r>
      <w:r w:rsidRPr="003E6CD9">
        <w:rPr>
          <w:rFonts w:ascii="Calibri" w:hAnsi="Calibri"/>
          <w:b/>
          <w:bCs/>
          <w:sz w:val="22"/>
          <w:szCs w:val="22"/>
          <w:lang w:eastAsia="en-US"/>
        </w:rPr>
        <w:t xml:space="preserve"> (</w:t>
      </w:r>
      <w:r w:rsidRPr="003E6CD9">
        <w:rPr>
          <w:rFonts w:ascii="Calibri" w:hAnsi="Calibri" w:cs="Calibri"/>
          <w:b/>
          <w:bCs/>
          <w:sz w:val="22"/>
          <w:szCs w:val="22"/>
        </w:rPr>
        <w:t>Her soru 2 puan, toplam 6 puan.)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1-</w:t>
      </w:r>
      <w:r w:rsidRPr="00975E65">
        <w:rPr>
          <w:rFonts w:ascii="Calibri" w:hAnsi="Calibri"/>
          <w:sz w:val="22"/>
          <w:szCs w:val="22"/>
          <w:lang w:eastAsia="en-US"/>
        </w:rPr>
        <w:t xml:space="preserve"> Parçada </w:t>
      </w:r>
      <w:r w:rsidRPr="00975E65">
        <w:rPr>
          <w:rFonts w:ascii="Calibri" w:hAnsi="Calibri"/>
          <w:sz w:val="22"/>
          <w:szCs w:val="22"/>
          <w:u w:val="single"/>
          <w:lang w:eastAsia="en-US"/>
        </w:rPr>
        <w:t>kimler</w:t>
      </w:r>
      <w:r w:rsidRPr="00975E65">
        <w:rPr>
          <w:rFonts w:ascii="Calibri" w:hAnsi="Calibri"/>
          <w:sz w:val="22"/>
          <w:szCs w:val="22"/>
          <w:lang w:eastAsia="en-US"/>
        </w:rPr>
        <w:t xml:space="preserve"> tartışıyormuş</w:t>
      </w:r>
      <w:r w:rsidRPr="003F6D9D">
        <w:rPr>
          <w:rFonts w:ascii="Calibri" w:hAnsi="Calibri" w:cs="Calibri"/>
          <w:sz w:val="22"/>
          <w:szCs w:val="22"/>
        </w:rPr>
        <w:t xml:space="preserve">? </w:t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2-</w:t>
      </w:r>
      <w:r w:rsidRPr="00975E65">
        <w:rPr>
          <w:rFonts w:ascii="Calibri" w:hAnsi="Calibri"/>
          <w:sz w:val="22"/>
          <w:szCs w:val="22"/>
          <w:lang w:eastAsia="en-US"/>
        </w:rPr>
        <w:t xml:space="preserve"> Çocuklar, </w:t>
      </w:r>
      <w:r w:rsidRPr="00975E65">
        <w:rPr>
          <w:rFonts w:ascii="Calibri" w:hAnsi="Calibri"/>
          <w:sz w:val="22"/>
          <w:szCs w:val="22"/>
          <w:u w:val="single"/>
          <w:lang w:eastAsia="en-US"/>
        </w:rPr>
        <w:t>nerede</w:t>
      </w:r>
      <w:r w:rsidRPr="00975E65">
        <w:rPr>
          <w:rFonts w:ascii="Calibri" w:hAnsi="Calibri"/>
          <w:sz w:val="22"/>
          <w:szCs w:val="22"/>
          <w:lang w:eastAsia="en-US"/>
        </w:rPr>
        <w:t xml:space="preserve"> tartışıyormuş</w:t>
      </w:r>
      <w:r w:rsidRPr="003F6D9D">
        <w:rPr>
          <w:rFonts w:ascii="Calibri" w:hAnsi="Calibri" w:cs="Calibri"/>
          <w:sz w:val="22"/>
          <w:szCs w:val="22"/>
        </w:rPr>
        <w:t>?</w:t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3-</w:t>
      </w:r>
      <w:r w:rsidRPr="00975E65">
        <w:rPr>
          <w:rFonts w:ascii="Calibri" w:hAnsi="Calibri"/>
          <w:sz w:val="22"/>
          <w:szCs w:val="22"/>
          <w:lang w:eastAsia="en-US"/>
        </w:rPr>
        <w:t xml:space="preserve"> Çocuklar, </w:t>
      </w:r>
      <w:r w:rsidRPr="00975E65">
        <w:rPr>
          <w:rFonts w:ascii="Calibri" w:hAnsi="Calibri"/>
          <w:sz w:val="22"/>
          <w:szCs w:val="22"/>
          <w:u w:val="single"/>
          <w:lang w:eastAsia="en-US"/>
        </w:rPr>
        <w:t>ne zaman</w:t>
      </w:r>
      <w:r w:rsidRPr="00975E65">
        <w:rPr>
          <w:rFonts w:ascii="Calibri" w:hAnsi="Calibri"/>
          <w:sz w:val="22"/>
          <w:szCs w:val="22"/>
          <w:lang w:eastAsia="en-US"/>
        </w:rPr>
        <w:t xml:space="preserve"> tartışıyormuş</w:t>
      </w:r>
      <w:r>
        <w:rPr>
          <w:rFonts w:ascii="Calibri" w:hAnsi="Calibri" w:cs="Calibri"/>
          <w:sz w:val="22"/>
          <w:szCs w:val="22"/>
        </w:rPr>
        <w:t xml:space="preserve">? </w:t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</w:t>
      </w:r>
      <w:r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 xml:space="preserve">B)  </w:t>
      </w:r>
      <w:r w:rsidRPr="003F6D9D">
        <w:rPr>
          <w:rFonts w:ascii="Calibri" w:hAnsi="Calibri"/>
          <w:b/>
          <w:bCs/>
          <w:sz w:val="22"/>
          <w:szCs w:val="22"/>
          <w:lang w:eastAsia="en-US"/>
        </w:rPr>
        <w:t>Aşağıdaki cümleleri uygun kelimeler ile doldurup tamamlayınız.</w:t>
      </w:r>
      <w:r w:rsidRPr="003E6CD9">
        <w:rPr>
          <w:rFonts w:ascii="Calibri" w:hAnsi="Calibri"/>
          <w:b/>
          <w:bCs/>
          <w:sz w:val="22"/>
          <w:szCs w:val="22"/>
          <w:lang w:eastAsia="en-US"/>
        </w:rPr>
        <w:t>(</w:t>
      </w:r>
      <w:r w:rsidRPr="003E6CD9">
        <w:rPr>
          <w:rFonts w:ascii="Calibri" w:hAnsi="Calibri" w:cs="Calibri"/>
          <w:b/>
          <w:bCs/>
          <w:sz w:val="22"/>
          <w:szCs w:val="22"/>
        </w:rPr>
        <w:t>Her soru 2 puan, toplam 10 puan.)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eş anlamlı</w:t>
      </w:r>
      <w:r w:rsidRPr="003F6D9D">
        <w:rPr>
          <w:rFonts w:ascii="Calibri" w:hAnsi="Calibri"/>
          <w:sz w:val="22"/>
          <w:szCs w:val="22"/>
          <w:lang w:eastAsia="en-US"/>
        </w:rPr>
        <w:tab/>
        <w:t xml:space="preserve"> /       eş sesli</w:t>
      </w:r>
      <w:r w:rsidRPr="003F6D9D">
        <w:rPr>
          <w:rFonts w:ascii="Calibri" w:hAnsi="Calibri"/>
          <w:sz w:val="22"/>
          <w:szCs w:val="22"/>
          <w:lang w:eastAsia="en-US"/>
        </w:rPr>
        <w:tab/>
        <w:t>/</w:t>
      </w:r>
      <w:r w:rsidRPr="003F6D9D">
        <w:rPr>
          <w:rFonts w:ascii="Calibri" w:hAnsi="Calibri"/>
          <w:sz w:val="22"/>
          <w:szCs w:val="22"/>
          <w:lang w:eastAsia="en-US"/>
        </w:rPr>
        <w:tab/>
        <w:t>tırnak          /           iki nokta</w:t>
      </w:r>
      <w:r w:rsidRPr="003F6D9D">
        <w:rPr>
          <w:rFonts w:ascii="Calibri" w:hAnsi="Calibri"/>
          <w:sz w:val="22"/>
          <w:szCs w:val="22"/>
          <w:lang w:eastAsia="en-US"/>
        </w:rPr>
        <w:tab/>
        <w:t xml:space="preserve">        /   gerçek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1- Kendinden sonra açıklama yapılacak cümlenin sonuna ………………...............işareti kullanılır.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2- Bir cümlenin alıntı olduğunu göstermek için …………………….işareti kullanılır.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3- Yaşlı-ihtiyar kelimeleri …………………………kelimelerdir.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4- ‘’ at’’ kelimesi ……………………..kelimedir.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5- Bir kelimenin ilk aklımıza gelen ve sözlükteki ilk anlamına …………………….anlam denir.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C) </w:t>
      </w:r>
      <w:r w:rsidRPr="003F6D9D">
        <w:rPr>
          <w:rFonts w:ascii="Calibri" w:hAnsi="Calibri" w:cs="Calibri"/>
          <w:b/>
          <w:bCs/>
          <w:sz w:val="22"/>
          <w:szCs w:val="22"/>
        </w:rPr>
        <w:t>Aşağıdaki cümlelerde altı çizili sözcükler gerçek anlamıyla kullanılmışsa cümlenin başına  (G ), mecaz anlamıyla kullanılmışsa ( M ) yazınız.</w:t>
      </w:r>
      <w:r w:rsidRPr="000660CE">
        <w:rPr>
          <w:rFonts w:ascii="Calibri" w:hAnsi="Calibri" w:cs="Calibri"/>
          <w:b/>
          <w:bCs/>
          <w:sz w:val="22"/>
          <w:szCs w:val="22"/>
        </w:rPr>
        <w:t>( Her soru 2 puan, toplam 10 puan.)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 xml:space="preserve">(…………….)Bu sene çok </w:t>
      </w:r>
      <w:r w:rsidRPr="003F6D9D">
        <w:rPr>
          <w:rFonts w:ascii="Calibri" w:hAnsi="Calibri" w:cs="Calibri"/>
          <w:sz w:val="22"/>
          <w:szCs w:val="22"/>
          <w:u w:val="single"/>
          <w:lang w:eastAsia="en-US"/>
        </w:rPr>
        <w:t>sıcak</w:t>
      </w:r>
      <w:r w:rsidRPr="003F6D9D">
        <w:rPr>
          <w:rFonts w:ascii="Calibri" w:hAnsi="Calibri" w:cs="Calibri"/>
          <w:sz w:val="22"/>
          <w:szCs w:val="22"/>
          <w:lang w:eastAsia="en-US"/>
        </w:rPr>
        <w:t xml:space="preserve"> geçeceğe benziyor.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 xml:space="preserve">(…………….)Kardeşimin çok </w:t>
      </w:r>
      <w:r w:rsidRPr="003F6D9D">
        <w:rPr>
          <w:rFonts w:ascii="Calibri" w:hAnsi="Calibri" w:cs="Calibri"/>
          <w:sz w:val="22"/>
          <w:szCs w:val="22"/>
          <w:u w:val="single"/>
          <w:lang w:eastAsia="en-US"/>
        </w:rPr>
        <w:t>sıcak</w:t>
      </w:r>
      <w:r w:rsidRPr="003F6D9D">
        <w:rPr>
          <w:rFonts w:ascii="Calibri" w:hAnsi="Calibri" w:cs="Calibri"/>
          <w:sz w:val="22"/>
          <w:szCs w:val="22"/>
          <w:lang w:eastAsia="en-US"/>
        </w:rPr>
        <w:t xml:space="preserve"> kalbi var. 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 xml:space="preserve">(…………….)Ömer’in yaptığı davranış çok </w:t>
      </w:r>
      <w:r w:rsidRPr="003F6D9D">
        <w:rPr>
          <w:rFonts w:ascii="Calibri" w:hAnsi="Calibri" w:cs="Calibri"/>
          <w:sz w:val="22"/>
          <w:szCs w:val="22"/>
          <w:u w:val="single"/>
          <w:lang w:eastAsia="en-US"/>
        </w:rPr>
        <w:t>ince</w:t>
      </w:r>
      <w:r w:rsidRPr="003F6D9D">
        <w:rPr>
          <w:rFonts w:ascii="Calibri" w:hAnsi="Calibri" w:cs="Calibri"/>
          <w:sz w:val="22"/>
          <w:szCs w:val="22"/>
          <w:lang w:eastAsia="en-US"/>
        </w:rPr>
        <w:t xml:space="preserve">ydi. 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 xml:space="preserve">(…………….)Benim bileği Erkan’ın bileğinden daha </w:t>
      </w:r>
      <w:r w:rsidRPr="003F6D9D">
        <w:rPr>
          <w:rFonts w:ascii="Calibri" w:hAnsi="Calibri" w:cs="Calibri"/>
          <w:sz w:val="22"/>
          <w:szCs w:val="22"/>
          <w:u w:val="single"/>
          <w:lang w:eastAsia="en-US"/>
        </w:rPr>
        <w:t>ince</w:t>
      </w:r>
      <w:r w:rsidRPr="003F6D9D">
        <w:rPr>
          <w:rFonts w:ascii="Calibri" w:hAnsi="Calibri" w:cs="Calibri"/>
          <w:sz w:val="22"/>
          <w:szCs w:val="22"/>
          <w:lang w:eastAsia="en-US"/>
        </w:rPr>
        <w:t xml:space="preserve">. 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 w:rsidRPr="003F6D9D">
        <w:rPr>
          <w:rFonts w:ascii="Calibri" w:hAnsi="Calibri" w:cs="Calibri"/>
          <w:sz w:val="22"/>
          <w:szCs w:val="22"/>
          <w:lang w:eastAsia="en-US"/>
        </w:rPr>
        <w:t>(…………….)</w:t>
      </w:r>
      <w:r w:rsidRPr="003F6D9D">
        <w:rPr>
          <w:rFonts w:ascii="Calibri" w:hAnsi="Calibri" w:cs="Calibri"/>
          <w:sz w:val="22"/>
          <w:szCs w:val="22"/>
        </w:rPr>
        <w:t>E</w:t>
      </w:r>
      <w:r>
        <w:rPr>
          <w:rFonts w:ascii="Calibri" w:hAnsi="Calibri" w:cs="Calibri"/>
          <w:sz w:val="22"/>
          <w:szCs w:val="22"/>
        </w:rPr>
        <w:t>fe</w:t>
      </w:r>
      <w:r w:rsidRPr="003F6D9D">
        <w:rPr>
          <w:rFonts w:ascii="Calibri" w:hAnsi="Calibri" w:cs="Calibri"/>
          <w:sz w:val="22"/>
          <w:szCs w:val="22"/>
        </w:rPr>
        <w:t xml:space="preserve"> fareyi görünce </w:t>
      </w:r>
      <w:r w:rsidRPr="003F6D9D">
        <w:rPr>
          <w:rFonts w:ascii="Calibri" w:hAnsi="Calibri" w:cs="Calibri"/>
          <w:sz w:val="22"/>
          <w:szCs w:val="22"/>
          <w:u w:val="single"/>
        </w:rPr>
        <w:t>kaçtı</w:t>
      </w:r>
      <w:r w:rsidRPr="003F6D9D">
        <w:rPr>
          <w:rFonts w:ascii="Calibri" w:hAnsi="Calibri" w:cs="Calibri"/>
          <w:sz w:val="22"/>
          <w:szCs w:val="22"/>
        </w:rPr>
        <w:t>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D) </w:t>
      </w:r>
      <w:r w:rsidRPr="000660CE">
        <w:rPr>
          <w:rFonts w:ascii="Calibri" w:hAnsi="Calibri" w:cs="Calibri"/>
          <w:b/>
          <w:bCs/>
          <w:sz w:val="22"/>
          <w:szCs w:val="22"/>
        </w:rPr>
        <w:t>Aşağıdaki ifadelerden doğru olanların başına (D), yanlış olanların başına (Y) yazınız.( Her soru 2 puan, toplam 10 puan.)</w:t>
      </w:r>
    </w:p>
    <w:p w:rsidR="00086A62" w:rsidRPr="00975E65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975E65">
        <w:rPr>
          <w:rFonts w:ascii="Calibri" w:hAnsi="Calibri" w:cs="Calibri"/>
          <w:sz w:val="22"/>
          <w:szCs w:val="22"/>
        </w:rPr>
        <w:t xml:space="preserve">1- (   ) </w:t>
      </w:r>
      <w:r w:rsidRPr="000660CE">
        <w:rPr>
          <w:rFonts w:ascii="Calibri" w:hAnsi="Calibri" w:cs="Calibri"/>
          <w:sz w:val="22"/>
          <w:szCs w:val="22"/>
        </w:rPr>
        <w:t xml:space="preserve">Kalemi kelimesi </w:t>
      </w:r>
      <w:r>
        <w:rPr>
          <w:rFonts w:ascii="Calibri" w:hAnsi="Calibri" w:cs="Calibri"/>
          <w:sz w:val="22"/>
          <w:szCs w:val="22"/>
        </w:rPr>
        <w:t>ismin</w:t>
      </w:r>
      <w:r w:rsidRPr="000660CE">
        <w:rPr>
          <w:rFonts w:ascii="Calibri" w:hAnsi="Calibri" w:cs="Calibri"/>
          <w:sz w:val="22"/>
          <w:szCs w:val="22"/>
        </w:rPr>
        <w:t xml:space="preserve">  –i eki almış halidir.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2- (   ) Defter kelimesi sesteş (eş sesli) bir kelimedir.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3- (   ) </w:t>
      </w:r>
      <w:r>
        <w:rPr>
          <w:rFonts w:ascii="Calibri" w:hAnsi="Calibri" w:cs="Calibri"/>
          <w:sz w:val="22"/>
          <w:szCs w:val="22"/>
        </w:rPr>
        <w:t>Evden kelimesi ismin</w:t>
      </w:r>
      <w:r w:rsidRPr="000660CE">
        <w:rPr>
          <w:rFonts w:ascii="Calibri" w:hAnsi="Calibri" w:cs="Calibri"/>
          <w:sz w:val="22"/>
          <w:szCs w:val="22"/>
        </w:rPr>
        <w:t xml:space="preserve">  –</w:t>
      </w:r>
      <w:r>
        <w:rPr>
          <w:rFonts w:ascii="Calibri" w:hAnsi="Calibri" w:cs="Calibri"/>
          <w:sz w:val="22"/>
          <w:szCs w:val="22"/>
        </w:rPr>
        <w:t xml:space="preserve">den </w:t>
      </w:r>
      <w:r w:rsidRPr="000660CE">
        <w:rPr>
          <w:rFonts w:ascii="Calibri" w:hAnsi="Calibri" w:cs="Calibri"/>
          <w:sz w:val="22"/>
          <w:szCs w:val="22"/>
        </w:rPr>
        <w:t>eki almış halidir.</w:t>
      </w:r>
    </w:p>
    <w:p w:rsidR="00086A62" w:rsidRPr="003F6D9D" w:rsidRDefault="00086A62" w:rsidP="00B46B79">
      <w:pPr>
        <w:rPr>
          <w:rFonts w:ascii="Calibri" w:hAnsi="Calibri" w:cs="Calibri"/>
          <w:b/>
          <w:bCs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4- (   ) Türkçemizdeki </w:t>
      </w:r>
      <w:r w:rsidRPr="003F6D9D">
        <w:rPr>
          <w:rFonts w:ascii="Calibri" w:hAnsi="Calibri" w:cs="Calibri"/>
          <w:sz w:val="22"/>
          <w:szCs w:val="22"/>
          <w:u w:val="single"/>
        </w:rPr>
        <w:t>ince ünlü harfler :</w:t>
      </w:r>
      <w:r w:rsidRPr="003F6D9D">
        <w:rPr>
          <w:rFonts w:ascii="Calibri" w:hAnsi="Calibri" w:cs="Calibri"/>
          <w:b/>
          <w:bCs/>
          <w:sz w:val="22"/>
          <w:szCs w:val="22"/>
        </w:rPr>
        <w:t>a –ı – o – u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5- (   ) Eklendiği kelimenin anlamını değiştirerek, ondan yeni bir kelime türeten eke </w:t>
      </w:r>
      <w:r w:rsidRPr="003F6D9D">
        <w:rPr>
          <w:rFonts w:ascii="Calibri" w:hAnsi="Calibri" w:cs="Calibri"/>
          <w:b/>
          <w:bCs/>
          <w:sz w:val="22"/>
          <w:szCs w:val="22"/>
        </w:rPr>
        <w:t xml:space="preserve"> “yapım eki” </w:t>
      </w:r>
      <w:r w:rsidRPr="003F6D9D">
        <w:rPr>
          <w:rFonts w:ascii="Calibri" w:hAnsi="Calibri" w:cs="Calibri"/>
          <w:sz w:val="22"/>
          <w:szCs w:val="22"/>
        </w:rPr>
        <w:t>denir.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E)Aşağıdaki kelimeleri uygun olanları ile eşleştiriniz. ( Her soru 2 puan, toplam </w:t>
      </w:r>
      <w:r>
        <w:rPr>
          <w:rFonts w:ascii="Calibri" w:hAnsi="Calibri" w:cs="Calibri"/>
          <w:sz w:val="22"/>
          <w:szCs w:val="22"/>
        </w:rPr>
        <w:t xml:space="preserve">6 </w:t>
      </w:r>
      <w:r w:rsidRPr="003F6D9D">
        <w:rPr>
          <w:rFonts w:ascii="Calibri" w:hAnsi="Calibri" w:cs="Calibri"/>
          <w:sz w:val="22"/>
          <w:szCs w:val="22"/>
        </w:rPr>
        <w:t>puan.)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noProof/>
        </w:rPr>
        <w:pict>
          <v:group id="Grup 118" o:spid="_x0000_s1026" style="position:absolute;margin-left:3.25pt;margin-top:9.85pt;width:70.5pt;height:23.5pt;z-index:251659264" coordsize="8953,2779">
            <v:rect id="Dikdörtgen 119" o:spid="_x0000_s1027" style="position:absolute;width:3429;height:2774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rect>
            <v:rect id="Dikdörtgen 120" o:spid="_x0000_s1028" style="position:absolute;left:2984;width:5969;height:2779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ALFABET98" w:eastAsia="WingdingsOTF" w:hAnsi="ALFABET98" w:cs="ALFABET98"/>
                        <w:sz w:val="22"/>
                        <w:szCs w:val="22"/>
                        <w:lang w:eastAsia="en-US"/>
                      </w:rPr>
                      <w:t>ağaç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15" o:spid="_x0000_s1029" style="position:absolute;margin-left:79.75pt;margin-top:9.85pt;width:407pt;height:23.5pt;z-index:251658240" coordsize="42354,2779">
            <v:rect id="Dikdörtgen 116" o:spid="_x0000_s1030" style="position:absolute;width:3429;height:2774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7" o:spid="_x0000_s1031" style="position:absolute;left:2289;width:40065;height:2779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24044A">
                      <w:rPr>
                        <w:rFonts w:ascii="ALFABET98" w:hAnsi="ALFABET98" w:cs="ALFABET98"/>
                        <w:sz w:val="20"/>
                        <w:szCs w:val="20"/>
                      </w:rPr>
                      <w:t>Bir ulusun egemen ve bağımsız olarak üzerinde yaşadığı, ekinini oluşturduğu</w:t>
                    </w:r>
                    <w:r w:rsidRPr="00BB75B9">
                      <w:rPr>
                        <w:rFonts w:ascii="ALFABET98" w:hAnsi="ALFABET98" w:cs="ALFABET98"/>
                        <w:sz w:val="22"/>
                        <w:szCs w:val="22"/>
                      </w:rPr>
                      <w:t xml:space="preserve"> toprak </w:t>
                    </w:r>
                    <w:r w:rsidRPr="0024044A">
                      <w:rPr>
                        <w:rFonts w:ascii="ALFABET98" w:hAnsi="ALFABET98" w:cs="ALFABET98"/>
                        <w:sz w:val="20"/>
                        <w:szCs w:val="20"/>
                      </w:rPr>
                      <w:t>parçası, vatan.</w:t>
                    </w:r>
                    <w:r w:rsidRPr="0024044A">
                      <w:rPr>
                        <w:rFonts w:ascii="ALFABET98" w:hAnsi="ALFABET98" w:cs="ALFABET98"/>
                        <w:sz w:val="20"/>
                        <w:szCs w:val="20"/>
                      </w:rPr>
                      <w:br/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12" o:spid="_x0000_s1032" style="position:absolute;margin-left:79.8pt;margin-top:66.8pt;width:406.95pt;height:23.5pt;z-index:251657216" coordsize="51682,2779">
            <v:rect id="Dikdörtgen 113" o:spid="_x0000_s1033" style="position:absolute;width:2794;height:2774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14" o:spid="_x0000_s1034" style="position:absolute;left:2793;width:48889;height:2779;visibility:visible;v-text-anchor:middle" fillcolor="window" strokecolor="windowText" strokeweight="1pt">
              <v:textbox>
                <w:txbxContent>
                  <w:p w:rsidR="00086A62" w:rsidRPr="0024044A" w:rsidRDefault="00086A62" w:rsidP="00A94FF7">
                    <w:pPr>
                      <w:autoSpaceDE w:val="0"/>
                      <w:autoSpaceDN w:val="0"/>
                      <w:adjustRightInd w:val="0"/>
                      <w:rPr>
                        <w:rFonts w:ascii="ALFABET98" w:hAnsi="ALFABET98"/>
                        <w:sz w:val="20"/>
                        <w:szCs w:val="20"/>
                        <w:lang w:eastAsia="en-US"/>
                      </w:rPr>
                    </w:pPr>
                    <w:r w:rsidRPr="0024044A">
                      <w:rPr>
                        <w:rFonts w:ascii="ALFABET98" w:hAnsi="ALFABET98"/>
                        <w:sz w:val="20"/>
                        <w:szCs w:val="20"/>
                        <w:lang w:eastAsia="en-US"/>
                      </w:rPr>
                      <w:t xml:space="preserve">Kültürel ya </w:t>
                    </w:r>
                    <w:hyperlink r:id="rId7" w:history="1">
                      <w:r>
                        <w:rPr>
                          <w:rStyle w:val="Hyperlink"/>
                          <w:rFonts w:ascii="Comic Sans MS" w:hAnsi="Comic Sans MS" w:cs="Comic Sans MS"/>
                        </w:rPr>
                        <w:t>www.sorubak.com</w:t>
                      </w:r>
                    </w:hyperlink>
                    <w:r w:rsidRPr="0024044A">
                      <w:rPr>
                        <w:rFonts w:ascii="ALFABET98" w:hAnsi="ALFABET98"/>
                        <w:sz w:val="20"/>
                        <w:szCs w:val="20"/>
                        <w:lang w:eastAsia="en-US"/>
                      </w:rPr>
                      <w:t>da tarihsel değeri olan nesnelerin toplanarak sergilendiği yer.</w:t>
                    </w:r>
                  </w:p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BB75B9">
                      <w:rPr>
                        <w:rFonts w:ascii="ALFABET98" w:hAnsi="ALFABET98" w:cs="ALFABET98"/>
                        <w:sz w:val="22"/>
                        <w:szCs w:val="22"/>
                      </w:rPr>
                      <w:br/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09" o:spid="_x0000_s1035" style="position:absolute;margin-left:3.3pt;margin-top:37.85pt;width:70.5pt;height:23.5pt;z-index:251656192" coordsize="8953,2779">
            <v:rect id="Dikdörtgen 110" o:spid="_x0000_s1036" style="position:absolute;width:3429;height:2774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rect>
            <v:rect id="Dikdörtgen 111" o:spid="_x0000_s1037" style="position:absolute;left:2984;width:5969;height:2779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ALFABET98" w:eastAsia="WingdingsOTF" w:hAnsi="ALFABET98" w:cs="ALFABET98"/>
                        <w:sz w:val="22"/>
                        <w:szCs w:val="22"/>
                        <w:lang w:eastAsia="en-US"/>
                      </w:rPr>
                      <w:t>m</w:t>
                    </w:r>
                    <w:r w:rsidRPr="00BB75B9">
                      <w:rPr>
                        <w:rFonts w:ascii="ALFABET98" w:eastAsia="WingdingsOTF" w:hAnsi="ALFABET98" w:cs="ALFABET98"/>
                        <w:sz w:val="22"/>
                        <w:szCs w:val="22"/>
                        <w:lang w:eastAsia="en-US"/>
                      </w:rPr>
                      <w:t>üze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06" o:spid="_x0000_s1038" style="position:absolute;margin-left:79.8pt;margin-top:37.85pt;width:407pt;height:23.5pt;z-index:251655168" coordsize="42354,2779">
            <v:rect id="Dikdörtgen 107" o:spid="_x0000_s1039" style="position:absolute;width:3429;height:2774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08" o:spid="_x0000_s1040" style="position:absolute;left:2289;width:40065;height:2779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 w:cs="ALFABET98"/>
                        <w:sz w:val="20"/>
                        <w:szCs w:val="20"/>
                      </w:rPr>
                      <w:t>Gövdesi odun olan ya da kereste olmaya elverişli bir bitki.</w:t>
                    </w:r>
                    <w:r w:rsidRPr="0024044A">
                      <w:rPr>
                        <w:rFonts w:ascii="ALFABET98" w:hAnsi="ALFABET98" w:cs="ALFABET98"/>
                        <w:sz w:val="20"/>
                        <w:szCs w:val="20"/>
                      </w:rPr>
                      <w:br/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03" o:spid="_x0000_s1041" style="position:absolute;margin-left:3.3pt;margin-top:67.3pt;width:70.5pt;height:23.5pt;z-index:251654144" coordsize="8953,2779">
            <v:rect id="Dikdörtgen 104" o:spid="_x0000_s1042" style="position:absolute;width:3429;height:2774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3</w:t>
                    </w:r>
                  </w:p>
                </w:txbxContent>
              </v:textbox>
            </v:rect>
            <v:rect id="Dikdörtgen 105" o:spid="_x0000_s1043" style="position:absolute;left:2984;width:5969;height:2779;visibility:visible;v-text-anchor:middle" fillcolor="window" strokecolor="windowText" strokeweight="1pt">
              <v:textbox>
                <w:txbxContent>
                  <w:p w:rsidR="00086A62" w:rsidRPr="00C358E1" w:rsidRDefault="00086A62" w:rsidP="00A94FF7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>
                      <w:rPr>
                        <w:rFonts w:ascii="ALFABET98" w:hAnsi="ALFABET98" w:cs="ALFABET98"/>
                        <w:sz w:val="22"/>
                        <w:szCs w:val="22"/>
                      </w:rPr>
                      <w:t>yurt</w:t>
                    </w:r>
                  </w:p>
                </w:txbxContent>
              </v:textbox>
            </v:rect>
          </v:group>
        </w:pict>
      </w:r>
      <w:r w:rsidRPr="003F6D9D">
        <w:rPr>
          <w:rFonts w:ascii="Calibri" w:hAnsi="Calibri" w:cs="Calibri"/>
          <w:sz w:val="22"/>
          <w:szCs w:val="22"/>
        </w:rPr>
        <w:tab/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F)Aşağıdaki soruların doğru olan cevabı işaretleyiniz. ( Her soru 2 puan, toplam 10 puan.)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1-Aşağıdaki ifadelerin hangisi deyim değildir?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  <w:sectPr w:rsidR="00086A62" w:rsidRPr="003F6D9D" w:rsidSect="000660CE">
          <w:pgSz w:w="11906" w:h="16838"/>
          <w:pgMar w:top="284" w:right="282" w:bottom="284" w:left="993" w:header="708" w:footer="708" w:gutter="0"/>
          <w:cols w:space="708"/>
          <w:docGrid w:linePitch="360"/>
        </w:sectPr>
      </w:pPr>
    </w:p>
    <w:p w:rsidR="00086A62" w:rsidRPr="003F6D9D" w:rsidRDefault="00086A62" w:rsidP="00D51844">
      <w:pPr>
        <w:pStyle w:val="NoSpacing"/>
        <w:rPr>
          <w:rFonts w:ascii="Calibri" w:hAnsi="Calibri" w:cs="Calibri"/>
          <w:noProof/>
          <w:sz w:val="22"/>
          <w:szCs w:val="22"/>
        </w:rPr>
        <w:sectPr w:rsidR="00086A62" w:rsidRPr="003F6D9D" w:rsidSect="009E2509">
          <w:type w:val="continuous"/>
          <w:pgSz w:w="11906" w:h="16838"/>
          <w:pgMar w:top="426" w:right="282" w:bottom="568" w:left="993" w:header="708" w:footer="708" w:gutter="0"/>
          <w:cols w:space="709"/>
          <w:docGrid w:linePitch="360"/>
        </w:sectPr>
      </w:pPr>
      <w:r w:rsidRPr="003F6D9D">
        <w:rPr>
          <w:rFonts w:ascii="Calibri" w:hAnsi="Calibri" w:cs="Calibri"/>
          <w:sz w:val="22"/>
          <w:szCs w:val="22"/>
        </w:rPr>
        <w:t>A)</w:t>
      </w:r>
      <w:r w:rsidRPr="003F6D9D">
        <w:rPr>
          <w:rFonts w:ascii="Calibri" w:hAnsi="Calibri" w:cs="Calibri"/>
          <w:noProof/>
          <w:sz w:val="22"/>
          <w:szCs w:val="22"/>
        </w:rPr>
        <w:t>Gözü acımak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>B)   Göz gezdirmek</w:t>
      </w:r>
      <w:r w:rsidRPr="003F6D9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>C)  Göze girmek</w:t>
      </w:r>
      <w:r w:rsidRPr="003F6D9D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3F6D9D">
        <w:rPr>
          <w:rFonts w:ascii="Calibri" w:hAnsi="Calibri" w:cs="Calibri"/>
          <w:sz w:val="22"/>
          <w:szCs w:val="22"/>
        </w:rPr>
        <w:t>D)Gözden düşmek</w:t>
      </w:r>
    </w:p>
    <w:p w:rsidR="00086A62" w:rsidRDefault="00086A62" w:rsidP="00D51844">
      <w:pPr>
        <w:pStyle w:val="NoSpacing"/>
        <w:rPr>
          <w:rFonts w:ascii="Calibri" w:hAnsi="Calibri" w:cs="Calibri"/>
          <w:sz w:val="22"/>
          <w:szCs w:val="22"/>
        </w:rPr>
        <w:sectPr w:rsidR="00086A62" w:rsidSect="00B46B79">
          <w:type w:val="continuous"/>
          <w:pgSz w:w="11906" w:h="16838"/>
          <w:pgMar w:top="426" w:right="282" w:bottom="568" w:left="993" w:header="708" w:footer="708" w:gutter="0"/>
          <w:cols w:space="708"/>
          <w:docGrid w:linePitch="360"/>
        </w:sect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3F6D9D">
        <w:rPr>
          <w:rFonts w:ascii="Calibri" w:hAnsi="Calibri" w:cs="Calibri"/>
          <w:sz w:val="22"/>
          <w:szCs w:val="22"/>
        </w:rPr>
        <w:t>-Aşağıdaki cümlelerin hangisinde abartı anlamı vardır.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A)Güz geldi, asma yaprakları döküldü.</w:t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 w:rsidRPr="003F6D9D">
        <w:rPr>
          <w:rFonts w:ascii="Calibri" w:hAnsi="Calibri"/>
          <w:sz w:val="22"/>
          <w:szCs w:val="22"/>
          <w:lang w:eastAsia="en-US"/>
        </w:rPr>
        <w:t>B)Çanakkale Savaşı’nda oluk oluk kan akmış</w:t>
      </w:r>
      <w:r>
        <w:rPr>
          <w:rFonts w:ascii="Calibri" w:hAnsi="Calibri"/>
          <w:sz w:val="22"/>
          <w:szCs w:val="22"/>
          <w:lang w:eastAsia="en-US"/>
        </w:rPr>
        <w:t>.</w:t>
      </w:r>
    </w:p>
    <w:p w:rsidR="00086A62" w:rsidRPr="003F6D9D" w:rsidRDefault="00086A62" w:rsidP="009E2509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C) Bahçeyi çepeçevre telle kapatmışlar.</w:t>
      </w:r>
      <w:r w:rsidRPr="003F6D9D"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>
        <w:rPr>
          <w:rFonts w:ascii="Calibri" w:hAnsi="Calibri"/>
          <w:sz w:val="22"/>
          <w:szCs w:val="22"/>
          <w:lang w:eastAsia="en-US"/>
        </w:rPr>
        <w:tab/>
      </w:r>
      <w:r w:rsidRPr="003F6D9D">
        <w:rPr>
          <w:rFonts w:ascii="Calibri" w:hAnsi="Calibri"/>
          <w:sz w:val="22"/>
          <w:szCs w:val="22"/>
          <w:lang w:eastAsia="en-US"/>
        </w:rPr>
        <w:t>D) Atını, erik ağacına bağladı ve gitti</w:t>
      </w:r>
      <w:r>
        <w:rPr>
          <w:rFonts w:ascii="Calibri" w:hAnsi="Calibri"/>
          <w:sz w:val="22"/>
          <w:szCs w:val="22"/>
          <w:lang w:eastAsia="en-US"/>
        </w:rPr>
        <w:t>.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noProof/>
          <w:color w:val="000000"/>
          <w:sz w:val="22"/>
          <w:szCs w:val="22"/>
        </w:rPr>
        <w:t>3</w:t>
      </w:r>
      <w:r w:rsidRPr="003F6D9D">
        <w:rPr>
          <w:rFonts w:ascii="Calibri" w:hAnsi="Calibri" w:cs="Calibri"/>
          <w:noProof/>
          <w:color w:val="000000"/>
          <w:sz w:val="22"/>
          <w:szCs w:val="22"/>
        </w:rPr>
        <w:t xml:space="preserve">- </w:t>
      </w:r>
      <w:r w:rsidRPr="003F6D9D">
        <w:rPr>
          <w:rFonts w:ascii="Calibri" w:hAnsi="Calibri" w:cs="Calibri"/>
          <w:color w:val="000000"/>
          <w:sz w:val="22"/>
          <w:szCs w:val="22"/>
        </w:rPr>
        <w:t xml:space="preserve">“Dayım hafta sonu güzel bir araba aldı. “ cümlesinde aşağıdakilerden hangisinin cevabını </w:t>
      </w:r>
      <w:r w:rsidRPr="003F6D9D">
        <w:rPr>
          <w:rFonts w:ascii="Calibri" w:hAnsi="Calibri" w:cs="Calibri"/>
          <w:color w:val="000000"/>
          <w:sz w:val="22"/>
          <w:szCs w:val="22"/>
          <w:u w:val="single"/>
        </w:rPr>
        <w:t xml:space="preserve">bulamayız 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 w:rsidRPr="003F6D9D">
        <w:rPr>
          <w:rFonts w:ascii="Calibri" w:hAnsi="Calibri" w:cs="Calibri"/>
          <w:color w:val="000000"/>
          <w:sz w:val="22"/>
          <w:szCs w:val="22"/>
        </w:rPr>
        <w:t>A) Kim</w:t>
      </w:r>
      <w:r w:rsidRPr="003F6D9D">
        <w:rPr>
          <w:rFonts w:ascii="Calibri" w:hAnsi="Calibri" w:cs="Calibri"/>
          <w:color w:val="000000"/>
          <w:sz w:val="22"/>
          <w:szCs w:val="22"/>
        </w:rPr>
        <w:tab/>
      </w:r>
      <w:r w:rsidRPr="003F6D9D">
        <w:rPr>
          <w:rFonts w:ascii="Calibri" w:hAnsi="Calibri" w:cs="Calibri"/>
          <w:color w:val="000000"/>
          <w:sz w:val="22"/>
          <w:szCs w:val="22"/>
        </w:rPr>
        <w:tab/>
        <w:t xml:space="preserve">        B) Ne zaman        C) Nerede</w:t>
      </w:r>
      <w:r w:rsidRPr="003F6D9D">
        <w:rPr>
          <w:rFonts w:ascii="Calibri" w:hAnsi="Calibri" w:cs="Calibri"/>
          <w:color w:val="000000"/>
          <w:sz w:val="22"/>
          <w:szCs w:val="22"/>
        </w:rPr>
        <w:tab/>
        <w:t xml:space="preserve">        D) Nasıl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4</w:t>
      </w:r>
      <w:r w:rsidRPr="003F6D9D">
        <w:rPr>
          <w:rFonts w:ascii="Calibri" w:hAnsi="Calibri" w:cs="Calibri"/>
          <w:color w:val="000000"/>
          <w:sz w:val="22"/>
          <w:szCs w:val="22"/>
        </w:rPr>
        <w:t xml:space="preserve">-  Aşağıdaki cümlelerin hangisinde </w:t>
      </w:r>
      <w:r w:rsidRPr="003F6D9D">
        <w:rPr>
          <w:rFonts w:ascii="Calibri" w:hAnsi="Calibri" w:cs="Calibri"/>
          <w:color w:val="000000"/>
          <w:sz w:val="22"/>
          <w:szCs w:val="22"/>
          <w:u w:val="single"/>
        </w:rPr>
        <w:t>sebep-sonuç</w:t>
      </w:r>
      <w:r w:rsidRPr="003F6D9D">
        <w:rPr>
          <w:rFonts w:ascii="Calibri" w:hAnsi="Calibri" w:cs="Calibri"/>
          <w:color w:val="000000"/>
          <w:sz w:val="22"/>
          <w:szCs w:val="22"/>
        </w:rPr>
        <w:t xml:space="preserve">  ilişkisi vardır?</w:t>
      </w:r>
    </w:p>
    <w:p w:rsidR="00086A62" w:rsidRPr="003F6D9D" w:rsidRDefault="00086A62" w:rsidP="00975E65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 w:rsidRPr="003F6D9D">
        <w:rPr>
          <w:rFonts w:ascii="Calibri" w:hAnsi="Calibri" w:cs="Calibri"/>
          <w:color w:val="000000"/>
          <w:sz w:val="22"/>
          <w:szCs w:val="22"/>
        </w:rPr>
        <w:t>A) Hasan çok hızlı koşar.</w:t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>
        <w:rPr>
          <w:rFonts w:ascii="Calibri" w:hAnsi="Calibri" w:cs="Calibri"/>
          <w:color w:val="000000"/>
          <w:sz w:val="22"/>
          <w:szCs w:val="22"/>
        </w:rPr>
        <w:tab/>
      </w:r>
      <w:r w:rsidRPr="003F6D9D">
        <w:rPr>
          <w:rFonts w:ascii="Calibri" w:hAnsi="Calibri" w:cs="Calibri"/>
          <w:color w:val="000000"/>
          <w:sz w:val="22"/>
          <w:szCs w:val="22"/>
        </w:rPr>
        <w:t>B) Bugün hava çok sıcak olacakmış.</w:t>
      </w:r>
    </w:p>
    <w:p w:rsidR="00086A62" w:rsidRDefault="00086A62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  <w:r w:rsidRPr="003F6D9D">
        <w:rPr>
          <w:rFonts w:ascii="Calibri" w:hAnsi="Calibri" w:cs="Calibri"/>
          <w:color w:val="000000"/>
          <w:sz w:val="22"/>
          <w:szCs w:val="22"/>
        </w:rPr>
        <w:t xml:space="preserve">C) Kedicik çok acıkmıştı .D)Ali hasta olduğundan okula gelmedi.    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color w:val="000000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  <w:sectPr w:rsidR="00086A62" w:rsidRPr="003F6D9D" w:rsidSect="009E2509">
          <w:type w:val="continuous"/>
          <w:pgSz w:w="11906" w:h="16838"/>
          <w:pgMar w:top="284" w:right="282" w:bottom="0" w:left="993" w:header="708" w:footer="708" w:gutter="0"/>
          <w:cols w:space="708"/>
          <w:docGrid w:linePitch="360"/>
        </w:sectPr>
      </w:pPr>
      <w:r>
        <w:rPr>
          <w:rFonts w:ascii="Calibri" w:hAnsi="Calibri" w:cs="Calibri"/>
          <w:sz w:val="22"/>
          <w:szCs w:val="22"/>
        </w:rPr>
        <w:t>5</w:t>
      </w:r>
      <w:r w:rsidRPr="003F6D9D">
        <w:rPr>
          <w:rFonts w:ascii="Calibri" w:hAnsi="Calibri" w:cs="Calibri"/>
          <w:sz w:val="22"/>
          <w:szCs w:val="22"/>
        </w:rPr>
        <w:t>- Aşağıdakilerden hangisinde varlığın özelliğini niteleyen kelime (sıfat) vardır?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A) Okula ne zaman geleceksin?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B) Teraziyi almayı unutma.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C) Kuşlar göç etmeye hazırlanıyor.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D) Kırmızı bisikletini çok seviyordu.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  <w:sectPr w:rsidR="00086A62" w:rsidRPr="003F6D9D" w:rsidSect="00B46B79">
          <w:type w:val="continuous"/>
          <w:pgSz w:w="11906" w:h="16838"/>
          <w:pgMar w:top="426" w:right="282" w:bottom="568" w:left="993" w:header="708" w:footer="708" w:gutter="0"/>
          <w:cols w:num="2" w:space="708"/>
          <w:docGrid w:linePitch="360"/>
        </w:sect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/>
          <w:sz w:val="22"/>
          <w:szCs w:val="22"/>
          <w:lang w:eastAsia="en-US"/>
        </w:rPr>
        <w:t xml:space="preserve">G) </w:t>
      </w:r>
      <w:r w:rsidRPr="003F6D9D">
        <w:rPr>
          <w:rFonts w:ascii="Calibri" w:hAnsi="Calibri" w:cs="Calibri"/>
          <w:b/>
          <w:bCs/>
          <w:sz w:val="22"/>
          <w:szCs w:val="22"/>
        </w:rPr>
        <w:t xml:space="preserve">Aşağıdaki cümlelerin noktalama işaretlerini doğru bir şekilde koyunuz. </w:t>
      </w:r>
      <w:r w:rsidRPr="003E6CD9">
        <w:rPr>
          <w:rFonts w:ascii="Calibri" w:hAnsi="Calibri" w:cs="Calibri"/>
          <w:b/>
          <w:bCs/>
          <w:sz w:val="22"/>
          <w:szCs w:val="22"/>
        </w:rPr>
        <w:t>( Her noktalama işareti0,5 puan, toplam 6 puan.)</w:t>
      </w:r>
    </w:p>
    <w:p w:rsidR="00086A62" w:rsidRPr="003F6D9D" w:rsidRDefault="00086A62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 Doktor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kıza dönerek şöyle dedi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86A62" w:rsidRPr="003F6D9D" w:rsidRDefault="00086A62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>Kızım sen kaç günden beridir öksürüyorsun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86A62" w:rsidRPr="003F6D9D" w:rsidRDefault="00086A62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 Kız cevap verdi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86A62" w:rsidRPr="003F6D9D" w:rsidRDefault="00086A62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>Bir haftadır doktor amca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86A62" w:rsidRPr="003F6D9D" w:rsidRDefault="00086A62" w:rsidP="003F6D9D">
      <w:pPr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 Doktor kalemi eline aldı ve reçete yazdı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Kızım bu mevsimde portakal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mandalina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nar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  <w:r w:rsidRPr="003F6D9D">
        <w:rPr>
          <w:rFonts w:ascii="Calibri" w:hAnsi="Calibri" w:cs="Calibri"/>
          <w:sz w:val="22"/>
          <w:szCs w:val="22"/>
        </w:rPr>
        <w:t xml:space="preserve"> elma ve bol bol sebze yemelisin dedi</w:t>
      </w:r>
      <w:r w:rsidRPr="003F6D9D">
        <w:rPr>
          <w:rFonts w:ascii="Calibri" w:hAnsi="Calibri" w:cs="Calibri"/>
          <w:b/>
          <w:bCs/>
          <w:sz w:val="22"/>
          <w:szCs w:val="22"/>
        </w:rPr>
        <w:t>(  )</w:t>
      </w:r>
    </w:p>
    <w:p w:rsidR="00086A62" w:rsidRPr="003F6D9D" w:rsidRDefault="00086A62" w:rsidP="00D51844">
      <w:pPr>
        <w:pStyle w:val="NoSpacing"/>
        <w:rPr>
          <w:rFonts w:ascii="Calibri" w:hAnsi="Calibri"/>
          <w:sz w:val="22"/>
          <w:szCs w:val="22"/>
          <w:lang w:eastAsia="en-US"/>
        </w:rPr>
      </w:pPr>
    </w:p>
    <w:p w:rsidR="00086A62" w:rsidRPr="003E6CD9" w:rsidRDefault="00086A62" w:rsidP="00D51844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3E6CD9">
        <w:rPr>
          <w:rFonts w:ascii="Calibri" w:hAnsi="Calibri" w:cs="Calibri"/>
          <w:b/>
          <w:bCs/>
          <w:sz w:val="22"/>
          <w:szCs w:val="22"/>
        </w:rPr>
        <w:t>H) Aşağıdaki kelimeleri eş anlamlıları ile eşleştiriniz.</w:t>
      </w:r>
      <w:r w:rsidRPr="003E6CD9">
        <w:rPr>
          <w:rFonts w:ascii="Calibri" w:hAnsi="Calibri" w:cs="Calibri"/>
          <w:b/>
          <w:bCs/>
          <w:sz w:val="22"/>
          <w:szCs w:val="22"/>
        </w:rPr>
        <w:tab/>
        <w:t>I) Aşağıdaki kelimeleri zıt anlamlıları ile eşleştiriniz.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E6CD9">
        <w:rPr>
          <w:rFonts w:ascii="Calibri" w:hAnsi="Calibri" w:cs="Calibri"/>
          <w:b/>
          <w:bCs/>
          <w:sz w:val="22"/>
          <w:szCs w:val="22"/>
        </w:rPr>
        <w:t xml:space="preserve"> (Her soru 1 puan, toplam 5 puan.)(Her soru 1 puan, toplam 5 puan.)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noProof/>
        </w:rPr>
        <w:pict>
          <v:group id="Grup 64" o:spid="_x0000_s1044" style="position:absolute;margin-left:6.85pt;margin-top:5.05pt;width:207.5pt;height:116.5pt;z-index:251652096" coordsize="24701,17780">
            <v:group id="Grup 27" o:spid="_x0000_s1045" style="position:absolute;width:10922;height:2984" coordsize="8953,2779">
              <v:rect id="Dikdörtgen 28" o:spid="_x0000_s1046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ect>
              <v:rect id="Dikdörtgen 29" o:spid="_x0000_s1047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pınar</w:t>
                      </w:r>
                    </w:p>
                  </w:txbxContent>
                </v:textbox>
              </v:rect>
            </v:group>
            <v:group id="Grup 33" o:spid="_x0000_s1048" style="position:absolute;top:3683;width:10922;height:2984" coordsize="8953,2779">
              <v:rect id="Dikdörtgen 37" o:spid="_x0000_s1049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ect>
              <v:rect id="Dikdörtgen 38" o:spid="_x0000_s1050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iri</w:t>
                      </w:r>
                    </w:p>
                  </w:txbxContent>
                </v:textbox>
              </v:rect>
            </v:group>
            <v:group id="Grup 39" o:spid="_x0000_s1051" style="position:absolute;top:7366;width:10922;height:2984" coordsize="8953,2779">
              <v:rect id="Dikdörtgen 40" o:spid="_x0000_s1052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ect>
              <v:rect id="Dikdörtgen 41" o:spid="_x0000_s1053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millet</w:t>
                      </w:r>
                    </w:p>
                  </w:txbxContent>
                </v:textbox>
              </v:rect>
            </v:group>
            <v:group id="Grup 42" o:spid="_x0000_s1054" style="position:absolute;top:11112;width:10922;height:2985" coordsize="8953,2779">
              <v:rect id="Dikdörtgen 43" o:spid="_x0000_s1055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ect>
              <v:rect id="Dikdörtgen 44" o:spid="_x0000_s1056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beyaz</w:t>
                      </w:r>
                    </w:p>
                  </w:txbxContent>
                </v:textbox>
              </v:rect>
            </v:group>
            <v:group id="Grup 45" o:spid="_x0000_s1057" style="position:absolute;left:13144;width:11557;height:2984" coordsize="11557,2779">
              <v:rect id="Dikdörtgen 46" o:spid="_x0000_s1058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47" o:spid="_x0000_s1059" style="position:absolute;left:2984;width:8573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ulus</w:t>
                      </w:r>
                    </w:p>
                  </w:txbxContent>
                </v:textbox>
              </v:rect>
            </v:group>
            <v:group id="Grup 48" o:spid="_x0000_s1060" style="position:absolute;left:13144;top:3683;width:11557;height:2984" coordsize="11557,2779">
              <v:rect id="Dikdörtgen 49" o:spid="_x0000_s1061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50" o:spid="_x0000_s1062" style="position:absolute;left:2984;width:8573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ak</w:t>
                      </w:r>
                    </w:p>
                  </w:txbxContent>
                </v:textbox>
              </v:rect>
            </v:group>
            <v:group id="Grup 51" o:spid="_x0000_s1063" style="position:absolute;left:13144;top:7366;width:11557;height:2984" coordsize="11557,2779">
              <v:rect id="Dikdörtgen 52" o:spid="_x0000_s1064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53" o:spid="_x0000_s1065" style="position:absolute;left:2984;width:8573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isim</w:t>
                      </w:r>
                    </w:p>
                  </w:txbxContent>
                </v:textbox>
              </v:rect>
            </v:group>
            <v:group id="Grup 54" o:spid="_x0000_s1066" style="position:absolute;left:13144;top:11112;width:11551;height:2985" coordsize="8953,2779">
              <v:rect id="Dikdörtgen 55" o:spid="_x0000_s1067" style="position:absolute;width:2312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56" o:spid="_x0000_s1068" style="position:absolute;left:2313;width:6640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kaynak</w:t>
                      </w:r>
                    </w:p>
                  </w:txbxContent>
                </v:textbox>
              </v:rect>
            </v:group>
            <v:group id="Grup 58" o:spid="_x0000_s1069" style="position:absolute;top:14795;width:10922;height:2985" coordsize="8953,2779">
              <v:rect id="Dikdörtgen 59" o:spid="_x0000_s1070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rect>
              <v:rect id="Dikdörtgen 60" o:spid="_x0000_s1071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ad</w:t>
                      </w:r>
                    </w:p>
                  </w:txbxContent>
                </v:textbox>
              </v:rect>
            </v:group>
            <v:group id="Grup 61" o:spid="_x0000_s1072" style="position:absolute;left:13144;top:14795;width:11557;height:2985" coordsize="8953,2779">
              <v:rect id="Dikdörtgen 62" o:spid="_x0000_s1073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63" o:spid="_x0000_s1074" style="position:absolute;left:2446;width:6507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kocaman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</w:rPr>
        <w:pict>
          <v:group id="Grup 65" o:spid="_x0000_s1075" style="position:absolute;margin-left:272.85pt;margin-top:1.95pt;width:209.5pt;height:119.5pt;z-index:251653120" coordsize="24701,17780">
            <v:group id="Grup 66" o:spid="_x0000_s1076" style="position:absolute;width:10922;height:2984" coordsize="8953,2779">
              <v:rect id="Dikdörtgen 67" o:spid="_x0000_s1077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rect>
              <v:rect id="Dikdörtgen 68" o:spid="_x0000_s1078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batı</w:t>
                      </w:r>
                    </w:p>
                  </w:txbxContent>
                </v:textbox>
              </v:rect>
            </v:group>
            <v:group id="Grup 69" o:spid="_x0000_s1079" style="position:absolute;top:3683;width:10922;height:2984" coordsize="8953,2779">
              <v:rect id="Dikdörtgen 70" o:spid="_x0000_s1080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rect>
              <v:rect id="Dikdörtgen 71" o:spid="_x0000_s1081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pahalı</w:t>
                      </w:r>
                    </w:p>
                  </w:txbxContent>
                </v:textbox>
              </v:rect>
            </v:group>
            <v:group id="Grup 72" o:spid="_x0000_s1082" style="position:absolute;top:7366;width:10922;height:2984" coordsize="8953,2779">
              <v:rect id="Dikdörtgen 73" o:spid="_x0000_s1083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rect>
              <v:rect id="Dikdörtgen 74" o:spid="_x0000_s1084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basit</w:t>
                      </w:r>
                    </w:p>
                  </w:txbxContent>
                </v:textbox>
              </v:rect>
            </v:group>
            <v:group id="Grup 75" o:spid="_x0000_s1085" style="position:absolute;top:11112;width:10922;height:2985" coordsize="8953,2779">
              <v:rect id="Dikdörtgen 76" o:spid="_x0000_s1086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rect>
              <v:rect id="Dikdörtgen 77" o:spid="_x0000_s1087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aynı</w:t>
                      </w:r>
                    </w:p>
                  </w:txbxContent>
                </v:textbox>
              </v:rect>
            </v:group>
            <v:group id="Grup 78" o:spid="_x0000_s1088" style="position:absolute;left:13144;width:11557;height:2984" coordsize="11557,2779">
              <v:rect id="Dikdörtgen 79" o:spid="_x0000_s1089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80" o:spid="_x0000_s1090" style="position:absolute;left:2984;width:8573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farklı</w:t>
                      </w:r>
                    </w:p>
                  </w:txbxContent>
                </v:textbox>
              </v:rect>
            </v:group>
            <v:group id="Grup 81" o:spid="_x0000_s1091" style="position:absolute;left:13144;top:3683;width:11557;height:2984" coordsize="11557,2779">
              <v:rect id="Dikdörtgen 82" o:spid="_x0000_s1092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83" o:spid="_x0000_s1093" style="position:absolute;left:2984;width:8573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suçlu</w:t>
                      </w:r>
                    </w:p>
                  </w:txbxContent>
                </v:textbox>
              </v:rect>
            </v:group>
            <v:group id="Grup 84" o:spid="_x0000_s1094" style="position:absolute;left:13144;top:7366;width:11557;height:2984" coordsize="11557,2779">
              <v:rect id="Dikdörtgen 85" o:spid="_x0000_s1095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86" o:spid="_x0000_s1096" style="position:absolute;left:2984;width:8573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doğu</w:t>
                      </w:r>
                    </w:p>
                  </w:txbxContent>
                </v:textbox>
              </v:rect>
            </v:group>
            <v:group id="Grup 87" o:spid="_x0000_s1097" style="position:absolute;left:13144;top:11112;width:11551;height:2985" coordsize="8953,2779">
              <v:rect id="Dikdörtgen 88" o:spid="_x0000_s1098" style="position:absolute;width:2312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89" o:spid="_x0000_s1099" style="position:absolute;left:2313;width:6640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ucuz</w:t>
                      </w:r>
                    </w:p>
                  </w:txbxContent>
                </v:textbox>
              </v:rect>
            </v:group>
            <v:group id="Grup 90" o:spid="_x0000_s1100" style="position:absolute;top:14795;width:10922;height:2985" coordsize="8953,2779">
              <v:rect id="Dikdörtgen 91" o:spid="_x0000_s1101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rect>
              <v:rect id="Dikdörtgen 92" o:spid="_x0000_s1102" style="position:absolute;left:2984;width:5969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masum</w:t>
                      </w:r>
                    </w:p>
                  </w:txbxContent>
                </v:textbox>
              </v:rect>
            </v:group>
            <v:group id="Grup 93" o:spid="_x0000_s1103" style="position:absolute;left:13144;top:14795;width:11557;height:2985" coordsize="8953,2779">
              <v:rect id="Dikdörtgen 94" o:spid="_x0000_s1104" style="position:absolute;width:3429;height:2774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  <v:rect id="Dikdörtgen 95" o:spid="_x0000_s1105" style="position:absolute;left:2446;width:6507;height:2779;visibility:visible;v-text-anchor:middle" fillcolor="window" strokecolor="windowText" strokeweight="1pt">
                <v:textbox>
                  <w:txbxContent>
                    <w:p w:rsidR="00086A62" w:rsidRPr="00C358E1" w:rsidRDefault="00086A62" w:rsidP="00BB75B9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C358E1">
                        <w:rPr>
                          <w:rFonts w:ascii="Calibri" w:hAnsi="Calibri" w:cs="Calibri"/>
                          <w:sz w:val="22"/>
                          <w:szCs w:val="22"/>
                        </w:rPr>
                        <w:t>zor</w:t>
                      </w:r>
                    </w:p>
                  </w:txbxContent>
                </v:textbox>
              </v:rect>
            </v:group>
          </v:group>
        </w:pic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3E6CD9" w:rsidRDefault="00086A62" w:rsidP="00D51844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3E6CD9">
        <w:rPr>
          <w:rFonts w:ascii="Calibri" w:hAnsi="Calibri" w:cs="Calibri"/>
          <w:b/>
          <w:bCs/>
          <w:sz w:val="22"/>
          <w:szCs w:val="22"/>
        </w:rPr>
        <w:t>İ) Aşağıda dağınık halde verilen kelimelerden, anlamlı ve kurallı cümleler oluşturunuz.</w:t>
      </w:r>
      <w:r w:rsidRPr="003E6CD9">
        <w:rPr>
          <w:rFonts w:ascii="Calibri" w:hAnsi="Calibri"/>
          <w:b/>
          <w:bCs/>
          <w:sz w:val="22"/>
          <w:szCs w:val="22"/>
          <w:lang w:eastAsia="en-US"/>
        </w:rPr>
        <w:t>(</w:t>
      </w:r>
      <w:r w:rsidRPr="003E6CD9">
        <w:rPr>
          <w:rFonts w:ascii="Calibri" w:hAnsi="Calibri" w:cs="Calibri"/>
          <w:b/>
          <w:bCs/>
          <w:sz w:val="22"/>
          <w:szCs w:val="22"/>
        </w:rPr>
        <w:t>Her soru 2 puan, toplam 10 puan.)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1- samanı</w:t>
      </w:r>
      <w:r w:rsidRPr="003F6D9D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gelir</w:t>
      </w:r>
      <w:r w:rsidRPr="003F6D9D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zamanı</w:t>
      </w:r>
      <w:r w:rsidRPr="003F6D9D">
        <w:rPr>
          <w:rFonts w:ascii="Calibri" w:hAnsi="Calibri" w:cs="Calibri"/>
          <w:sz w:val="22"/>
          <w:szCs w:val="22"/>
        </w:rPr>
        <w:t>/</w:t>
      </w:r>
      <w:r>
        <w:rPr>
          <w:rFonts w:ascii="Calibri" w:hAnsi="Calibri" w:cs="Calibri"/>
          <w:sz w:val="22"/>
          <w:szCs w:val="22"/>
        </w:rPr>
        <w:t>sakla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...……………………………………………………………………………………………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  <w:lang w:eastAsia="en-US"/>
        </w:rPr>
        <w:t xml:space="preserve">2- </w:t>
      </w:r>
      <w:r w:rsidRPr="003F6D9D">
        <w:rPr>
          <w:rFonts w:ascii="Calibri" w:hAnsi="Calibri" w:cs="Calibri"/>
          <w:sz w:val="22"/>
          <w:szCs w:val="22"/>
          <w:lang w:eastAsia="en-US"/>
        </w:rPr>
        <w:t>oynarken / bahçede /çocukları / görmüş</w:t>
      </w:r>
      <w:r>
        <w:rPr>
          <w:rFonts w:ascii="Calibri" w:hAnsi="Calibri" w:cs="Calibri"/>
          <w:sz w:val="22"/>
          <w:szCs w:val="22"/>
          <w:lang w:eastAsia="en-US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...……………………………………………………………………………………………</w:t>
      </w:r>
    </w:p>
    <w:p w:rsidR="00086A62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3- </w:t>
      </w:r>
      <w:r w:rsidRPr="003F6D9D">
        <w:rPr>
          <w:rFonts w:ascii="Calibri" w:hAnsi="Calibri" w:cs="Calibri"/>
          <w:sz w:val="22"/>
          <w:szCs w:val="22"/>
        </w:rPr>
        <w:t>severim / kuru / çok / üzümü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...……………………………………………………………………………………………</w:t>
      </w:r>
    </w:p>
    <w:p w:rsidR="00086A62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4- göl / damlaya / olur / damlaya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....</w:t>
      </w:r>
      <w:r w:rsidRPr="003F6D9D">
        <w:rPr>
          <w:rFonts w:ascii="Calibri" w:hAnsi="Calibri" w:cs="Calibri"/>
          <w:sz w:val="22"/>
          <w:szCs w:val="22"/>
        </w:rPr>
        <w:t>……</w:t>
      </w:r>
    </w:p>
    <w:p w:rsidR="00086A62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5- kafa / sağlam / bulunur / vücutta / sağlam</w:t>
      </w:r>
      <w:r>
        <w:rPr>
          <w:rFonts w:ascii="Calibri" w:hAnsi="Calibri" w:cs="Calibri"/>
          <w:sz w:val="22"/>
          <w:szCs w:val="22"/>
        </w:rPr>
        <w:tab/>
        <w:t>-</w:t>
      </w:r>
      <w:r w:rsidRPr="003F6D9D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....</w:t>
      </w:r>
      <w:r w:rsidRPr="003F6D9D">
        <w:rPr>
          <w:rFonts w:ascii="Calibri" w:hAnsi="Calibri" w:cs="Calibri"/>
          <w:sz w:val="22"/>
          <w:szCs w:val="22"/>
        </w:rPr>
        <w:t>……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Pr="000660CE" w:rsidRDefault="00086A62" w:rsidP="00D51844">
      <w:pPr>
        <w:pStyle w:val="NoSpacing"/>
        <w:rPr>
          <w:rFonts w:ascii="Calibri" w:eastAsia="VagRoundedLightTurk" w:hAnsi="Calibri"/>
          <w:b/>
          <w:bCs/>
          <w:color w:val="000000"/>
          <w:sz w:val="22"/>
          <w:szCs w:val="22"/>
        </w:rPr>
      </w:pPr>
      <w:r w:rsidRPr="000660CE">
        <w:rPr>
          <w:rFonts w:ascii="Calibri" w:eastAsia="VagRoundedLightTurk" w:hAnsi="Calibri" w:cs="Calibri"/>
          <w:b/>
          <w:bCs/>
          <w:color w:val="000000"/>
          <w:sz w:val="22"/>
          <w:szCs w:val="22"/>
        </w:rPr>
        <w:t xml:space="preserve">J) Aşağıdaki kelimeleri sözlük sırasına göre sıralayınız. </w:t>
      </w:r>
      <w:r w:rsidRPr="000660CE">
        <w:rPr>
          <w:rFonts w:ascii="Calibri" w:hAnsi="Calibri"/>
          <w:b/>
          <w:bCs/>
          <w:sz w:val="22"/>
          <w:szCs w:val="22"/>
          <w:lang w:eastAsia="en-US"/>
        </w:rPr>
        <w:t>(</w:t>
      </w:r>
      <w:r w:rsidRPr="000660CE">
        <w:rPr>
          <w:rFonts w:ascii="Calibri" w:hAnsi="Calibri" w:cs="Calibri"/>
          <w:b/>
          <w:bCs/>
          <w:sz w:val="22"/>
          <w:szCs w:val="22"/>
        </w:rPr>
        <w:t>Her soru 2 puan, toplam 4puan.)</w:t>
      </w:r>
    </w:p>
    <w:p w:rsidR="00086A62" w:rsidRPr="003F6D9D" w:rsidRDefault="00086A62" w:rsidP="009E2509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>
        <w:rPr>
          <w:rFonts w:ascii="Calibri" w:eastAsia="VagRoundedLightTurk" w:hAnsi="Calibri" w:cs="Calibri"/>
          <w:color w:val="000000"/>
          <w:sz w:val="22"/>
          <w:szCs w:val="22"/>
        </w:rPr>
        <w:t>1- anne – dayı – teyze – baba - hala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1-................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2-................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3-................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4-................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5-................</w:t>
      </w:r>
    </w:p>
    <w:p w:rsidR="00086A62" w:rsidRDefault="00086A62" w:rsidP="00982BB1">
      <w:pPr>
        <w:pStyle w:val="NoSpacing"/>
        <w:rPr>
          <w:rFonts w:ascii="Calibri" w:eastAsia="VagRoundedLightTurk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2- </w:t>
      </w:r>
      <w:r w:rsidRPr="003F6D9D">
        <w:rPr>
          <w:rFonts w:ascii="Calibri" w:hAnsi="Calibri" w:cs="Calibri"/>
          <w:sz w:val="22"/>
          <w:szCs w:val="22"/>
        </w:rPr>
        <w:t xml:space="preserve">kitap - kalem - kale </w:t>
      </w:r>
      <w:r>
        <w:rPr>
          <w:rFonts w:ascii="Calibri" w:hAnsi="Calibri" w:cs="Calibri"/>
          <w:sz w:val="22"/>
          <w:szCs w:val="22"/>
        </w:rPr>
        <w:t>–</w:t>
      </w:r>
      <w:r w:rsidRPr="003F6D9D">
        <w:rPr>
          <w:rFonts w:ascii="Calibri" w:hAnsi="Calibri" w:cs="Calibri"/>
          <w:sz w:val="22"/>
          <w:szCs w:val="22"/>
        </w:rPr>
        <w:t xml:space="preserve"> kalemlik</w:t>
      </w:r>
      <w:r>
        <w:rPr>
          <w:rFonts w:ascii="Calibri" w:hAnsi="Calibri" w:cs="Calibri"/>
          <w:sz w:val="22"/>
          <w:szCs w:val="22"/>
        </w:rPr>
        <w:t>-kol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ab/>
      </w:r>
      <w:r>
        <w:rPr>
          <w:rFonts w:ascii="Calibri" w:eastAsia="VagRoundedLightTurk" w:hAnsi="Calibri" w:cs="Calibri"/>
          <w:color w:val="000000"/>
          <w:sz w:val="22"/>
          <w:szCs w:val="22"/>
        </w:rPr>
        <w:t>1-................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2-................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3-................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4-................</w:t>
      </w:r>
      <w:r>
        <w:rPr>
          <w:rFonts w:ascii="Calibri" w:eastAsia="VagRoundedLightTurk" w:hAnsi="Calibri" w:cs="Calibri"/>
          <w:color w:val="000000"/>
          <w:sz w:val="22"/>
          <w:szCs w:val="22"/>
        </w:rPr>
        <w:tab/>
        <w:t>5-................</w:t>
      </w:r>
    </w:p>
    <w:p w:rsidR="00086A62" w:rsidRPr="003F6D9D" w:rsidRDefault="00086A62" w:rsidP="00982BB1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86A62" w:rsidRPr="000660CE" w:rsidRDefault="00086A62" w:rsidP="00982BB1">
      <w:pPr>
        <w:pStyle w:val="NoSpacing"/>
        <w:rPr>
          <w:rFonts w:ascii="Calibri" w:hAnsi="Calibri"/>
          <w:b/>
          <w:bCs/>
          <w:sz w:val="22"/>
          <w:szCs w:val="22"/>
          <w:lang w:eastAsia="en-US"/>
        </w:rPr>
      </w:pPr>
      <w:r w:rsidRPr="000660CE">
        <w:rPr>
          <w:rFonts w:ascii="Calibri" w:hAnsi="Calibri"/>
          <w:b/>
          <w:bCs/>
          <w:sz w:val="22"/>
          <w:szCs w:val="22"/>
          <w:lang w:eastAsia="en-US"/>
        </w:rPr>
        <w:t xml:space="preserve">K) Yazılışları aynı okunuşları aynı ama anlamları farklı olan kelimelere </w:t>
      </w:r>
      <w:r w:rsidRPr="000660CE">
        <w:rPr>
          <w:rFonts w:ascii="Calibri" w:hAnsi="Calibri"/>
          <w:b/>
          <w:bCs/>
          <w:sz w:val="22"/>
          <w:szCs w:val="22"/>
          <w:u w:val="single"/>
          <w:lang w:eastAsia="en-US"/>
        </w:rPr>
        <w:t>eş sesli</w:t>
      </w:r>
      <w:r w:rsidRPr="000660CE">
        <w:rPr>
          <w:rFonts w:ascii="Calibri" w:hAnsi="Calibri"/>
          <w:b/>
          <w:bCs/>
          <w:sz w:val="22"/>
          <w:szCs w:val="22"/>
          <w:lang w:eastAsia="en-US"/>
        </w:rPr>
        <w:t xml:space="preserve"> kelimeler denir</w:t>
      </w:r>
    </w:p>
    <w:p w:rsidR="00086A62" w:rsidRPr="000660CE" w:rsidRDefault="00086A62" w:rsidP="00982BB1">
      <w:pPr>
        <w:pStyle w:val="NoSpacing"/>
        <w:rPr>
          <w:rFonts w:ascii="Calibri" w:hAnsi="Calibri"/>
          <w:b/>
          <w:bCs/>
          <w:sz w:val="22"/>
          <w:szCs w:val="22"/>
          <w:lang w:eastAsia="en-US"/>
        </w:rPr>
      </w:pPr>
      <w:r w:rsidRPr="000660CE">
        <w:rPr>
          <w:rFonts w:ascii="Calibri" w:hAnsi="Calibri"/>
          <w:b/>
          <w:bCs/>
          <w:sz w:val="22"/>
          <w:szCs w:val="22"/>
          <w:lang w:eastAsia="en-US"/>
        </w:rPr>
        <w:t xml:space="preserve">Aşağıdaki eş sesli kelimeleri </w:t>
      </w:r>
      <w:r w:rsidRPr="000660CE">
        <w:rPr>
          <w:rFonts w:ascii="Calibri" w:hAnsi="Calibri"/>
          <w:b/>
          <w:bCs/>
          <w:sz w:val="22"/>
          <w:szCs w:val="22"/>
          <w:u w:val="single"/>
          <w:lang w:eastAsia="en-US"/>
        </w:rPr>
        <w:t>iki ayrıanlamıyla</w:t>
      </w:r>
      <w:r w:rsidRPr="000660CE">
        <w:rPr>
          <w:rFonts w:ascii="Calibri" w:hAnsi="Calibri"/>
          <w:b/>
          <w:bCs/>
          <w:sz w:val="22"/>
          <w:szCs w:val="22"/>
          <w:lang w:eastAsia="en-US"/>
        </w:rPr>
        <w:t xml:space="preserve"> birer cümlede kullanınız .</w:t>
      </w:r>
      <w:r w:rsidRPr="000660CE">
        <w:rPr>
          <w:rFonts w:ascii="Calibri" w:hAnsi="Calibri" w:cs="Calibri"/>
          <w:b/>
          <w:bCs/>
          <w:sz w:val="22"/>
          <w:szCs w:val="22"/>
        </w:rPr>
        <w:t xml:space="preserve"> (Her soru 2puan, toplam 8 puan.)</w:t>
      </w:r>
    </w:p>
    <w:p w:rsidR="00086A62" w:rsidRPr="003F6D9D" w:rsidRDefault="00086A62" w:rsidP="00982BB1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Yaz=………………………………………………………………………………………………………………………….</w:t>
      </w:r>
    </w:p>
    <w:p w:rsidR="00086A62" w:rsidRPr="003F6D9D" w:rsidRDefault="00086A62" w:rsidP="00982BB1">
      <w:pPr>
        <w:pStyle w:val="NoSpacing"/>
        <w:rPr>
          <w:rFonts w:ascii="Calibri" w:hAnsi="Calibri"/>
          <w:sz w:val="22"/>
          <w:szCs w:val="22"/>
          <w:lang w:eastAsia="en-US"/>
        </w:rPr>
      </w:pPr>
      <w:r w:rsidRPr="003F6D9D">
        <w:rPr>
          <w:rFonts w:ascii="Calibri" w:hAnsi="Calibri"/>
          <w:sz w:val="22"/>
          <w:szCs w:val="22"/>
          <w:lang w:eastAsia="en-US"/>
        </w:rPr>
        <w:t>Yaz=………………………………………………………………………………………………………………………….</w:t>
      </w:r>
    </w:p>
    <w:p w:rsidR="00086A62" w:rsidRPr="003F6D9D" w:rsidRDefault="00086A62" w:rsidP="00982BB1">
      <w:pPr>
        <w:pStyle w:val="NoSpacing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Kaz</w:t>
      </w:r>
      <w:r w:rsidRPr="003F6D9D">
        <w:rPr>
          <w:rFonts w:ascii="Calibri" w:hAnsi="Calibri"/>
          <w:sz w:val="22"/>
          <w:szCs w:val="22"/>
          <w:lang w:eastAsia="en-US"/>
        </w:rPr>
        <w:t>=………………………………………………………………………………………………………………………</w:t>
      </w:r>
    </w:p>
    <w:p w:rsidR="00086A62" w:rsidRDefault="00086A62" w:rsidP="00982BB1">
      <w:pPr>
        <w:pStyle w:val="NoSpacing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>Kaz</w:t>
      </w:r>
      <w:r w:rsidRPr="003F6D9D">
        <w:rPr>
          <w:rFonts w:ascii="Calibri" w:hAnsi="Calibri"/>
          <w:sz w:val="22"/>
          <w:szCs w:val="22"/>
          <w:lang w:eastAsia="en-US"/>
        </w:rPr>
        <w:t>=……………………………………………………………………………………………………………………….</w:t>
      </w:r>
    </w:p>
    <w:p w:rsidR="00086A62" w:rsidRPr="003F6D9D" w:rsidRDefault="00086A62" w:rsidP="00982BB1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86A62" w:rsidRPr="000660CE" w:rsidRDefault="00086A62" w:rsidP="009E2509">
      <w:pPr>
        <w:pStyle w:val="NoSpacing"/>
        <w:rPr>
          <w:rFonts w:ascii="Calibri" w:hAnsi="Calibri" w:cs="Calibri"/>
          <w:b/>
          <w:bCs/>
          <w:sz w:val="22"/>
          <w:szCs w:val="22"/>
        </w:rPr>
      </w:pPr>
      <w:r w:rsidRPr="000660CE">
        <w:rPr>
          <w:rFonts w:ascii="Calibri" w:hAnsi="Calibri" w:cs="Calibri"/>
          <w:b/>
          <w:bCs/>
          <w:sz w:val="22"/>
          <w:szCs w:val="22"/>
        </w:rPr>
        <w:t>L) Aşağıdaki deyimleri anlamlarıyla eşleştiriniz. ( Her soru 1 puan, toplam 2 puan.)</w:t>
      </w:r>
    </w:p>
    <w:p w:rsidR="00086A62" w:rsidRDefault="00086A62" w:rsidP="009E2509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>
        <w:rPr>
          <w:noProof/>
        </w:rPr>
        <w:pict>
          <v:group id="Grup 14" o:spid="_x0000_s1106" style="position:absolute;margin-left:207.35pt;margin-top:9.15pt;width:236.85pt;height:19.55pt;z-index:251662336" coordsize="9863,2779">
            <v:rect id="Dikdörtgen 15" o:spid="_x0000_s1107" style="position:absolute;width:1291;height:2774;visibility:visible;v-text-anchor:middle" fillcolor="window" strokecolor="windowText" strokeweight="1pt">
              <v:textbox>
                <w:txbxContent>
                  <w:p w:rsidR="00086A62" w:rsidRPr="00C358E1" w:rsidRDefault="00086A62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6" o:spid="_x0000_s1108" style="position:absolute;left:1291;width:8572;height:2779;visibility:visible;v-text-anchor:middle" fillcolor="window" strokecolor="windowText" strokeweight="1pt">
              <v:textbox>
                <w:txbxContent>
                  <w:p w:rsidR="00086A62" w:rsidRPr="00C358E1" w:rsidRDefault="00086A62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Çok sevinçli olmak, çok sevinmek.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2" o:spid="_x0000_s1109" style="position:absolute;margin-left:16.85pt;margin-top:9.15pt;width:155.5pt;height:19.55pt;z-index:251660288" coordsize="7754,2779">
            <v:rect id="Dikdörtgen 3" o:spid="_x0000_s1110" style="position:absolute;width:3429;height:2774;visibility:visible;v-text-anchor:middle" fillcolor="window" strokecolor="windowText" strokeweight="1pt">
              <v:textbox>
                <w:txbxContent>
                  <w:p w:rsidR="00086A62" w:rsidRPr="00C358E1" w:rsidRDefault="00086A62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1</w:t>
                    </w:r>
                  </w:p>
                </w:txbxContent>
              </v:textbox>
            </v:rect>
            <v:rect id="Dikdörtgen 4" o:spid="_x0000_s1111" style="position:absolute;left:1673;width:6081;height:2779;visibility:visible;v-text-anchor:middle" fillcolor="window" strokecolor="windowText" strokeweight="1pt">
              <v:textbox>
                <w:txbxContent>
                  <w:p w:rsidR="00086A62" w:rsidRPr="00C358E1" w:rsidRDefault="00086A62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Burnundan solumak</w:t>
                    </w:r>
                  </w:p>
                </w:txbxContent>
              </v:textbox>
            </v:rect>
          </v:group>
        </w:pict>
      </w:r>
    </w:p>
    <w:p w:rsidR="00086A62" w:rsidRDefault="00086A62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86A62" w:rsidRDefault="00086A62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>
        <w:rPr>
          <w:noProof/>
        </w:rPr>
        <w:pict>
          <v:group id="Grup 17" o:spid="_x0000_s1112" style="position:absolute;margin-left:207.3pt;margin-top:2.15pt;width:236.8pt;height:19.55pt;z-index:251663360" coordsize="9863,2779">
            <v:rect id="Dikdörtgen 18" o:spid="_x0000_s1113" style="position:absolute;width:1290;height:2774;visibility:visible;v-text-anchor:middle" fillcolor="window" strokecolor="windowText" strokeweight="1pt">
              <v:textbox>
                <w:txbxContent>
                  <w:p w:rsidR="00086A62" w:rsidRPr="00C358E1" w:rsidRDefault="00086A62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  <v:rect id="Dikdörtgen 19" o:spid="_x0000_s1114" style="position:absolute;left:1290;width:8573;height:2779;visibility:visible;v-text-anchor:middle" fillcolor="window" strokecolor="windowText" strokeweight="1pt">
              <v:textbox>
                <w:txbxContent>
                  <w:p w:rsidR="00086A62" w:rsidRPr="00C358E1" w:rsidRDefault="00086A62" w:rsidP="00FB2334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Çok sinirlenmek, çok kızmak.</w:t>
                    </w:r>
                  </w:p>
                  <w:p w:rsidR="00086A62" w:rsidRPr="00C358E1" w:rsidRDefault="00086A62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</w:p>
                </w:txbxContent>
              </v:textbox>
            </v:rect>
          </v:group>
        </w:pict>
      </w:r>
      <w:r>
        <w:rPr>
          <w:noProof/>
        </w:rPr>
        <w:pict>
          <v:group id="Grup 5" o:spid="_x0000_s1115" style="position:absolute;margin-left:17.05pt;margin-top:1.85pt;width:155.5pt;height:19.55pt;z-index:251661312" coordsize="8953,2779">
            <v:rect id="Dikdörtgen 6" o:spid="_x0000_s1116" style="position:absolute;width:3429;height:2774;visibility:visible;v-text-anchor:middle" fillcolor="window" strokecolor="windowText" strokeweight="1pt">
              <v:textbox>
                <w:txbxContent>
                  <w:p w:rsidR="00086A62" w:rsidRPr="00C358E1" w:rsidRDefault="00086A62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</v:rect>
            <v:rect id="Dikdörtgen 7" o:spid="_x0000_s1117" style="position:absolute;left:1932;width:7021;height:2779;visibility:visible;v-text-anchor:middle" fillcolor="window" strokecolor="windowText" strokeweight="1pt">
              <v:textbox>
                <w:txbxContent>
                  <w:p w:rsidR="00086A62" w:rsidRPr="00C358E1" w:rsidRDefault="00086A62" w:rsidP="00982BB1">
                    <w:pPr>
                      <w:rPr>
                        <w:rFonts w:ascii="Calibri" w:hAnsi="Calibri" w:cs="Calibri"/>
                        <w:sz w:val="22"/>
                        <w:szCs w:val="22"/>
                      </w:rPr>
                    </w:pPr>
                    <w:r w:rsidRPr="00C358E1">
                      <w:rPr>
                        <w:rFonts w:ascii="Calibri" w:hAnsi="Calibri" w:cs="Calibri"/>
                        <w:sz w:val="22"/>
                        <w:szCs w:val="22"/>
                      </w:rPr>
                      <w:t>Ağzı kulaklarına varmak</w:t>
                    </w:r>
                  </w:p>
                </w:txbxContent>
              </v:textbox>
            </v:rect>
          </v:group>
        </w:pict>
      </w:r>
    </w:p>
    <w:p w:rsidR="00086A62" w:rsidRDefault="00086A62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86A62" w:rsidRDefault="00086A62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</w:p>
    <w:p w:rsidR="00086A62" w:rsidRPr="000660CE" w:rsidRDefault="00086A62" w:rsidP="000660CE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 w:rsidRPr="000660CE">
        <w:rPr>
          <w:rFonts w:ascii="Calibri" w:eastAsia="VagRoundedLightTurk" w:hAnsi="Calibri" w:cs="Calibri"/>
          <w:color w:val="000000"/>
          <w:sz w:val="22"/>
          <w:szCs w:val="22"/>
        </w:rPr>
        <w:t xml:space="preserve">M) </w:t>
      </w:r>
      <w:r w:rsidRPr="000660CE">
        <w:rPr>
          <w:rFonts w:ascii="Calibri" w:hAnsi="Calibri"/>
          <w:b/>
          <w:bCs/>
          <w:sz w:val="22"/>
          <w:szCs w:val="22"/>
        </w:rPr>
        <w:t>Tablodaki adlara uygun olan durum eklerini getiriniz</w:t>
      </w:r>
      <w:r>
        <w:rPr>
          <w:rFonts w:ascii="Calibri" w:hAnsi="Calibri"/>
          <w:b/>
          <w:bCs/>
          <w:sz w:val="22"/>
          <w:szCs w:val="22"/>
        </w:rPr>
        <w:t xml:space="preserve">. </w:t>
      </w:r>
      <w:r w:rsidRPr="003F6D9D">
        <w:rPr>
          <w:rFonts w:ascii="Calibri" w:hAnsi="Calibri" w:cs="Calibri"/>
          <w:sz w:val="22"/>
          <w:szCs w:val="22"/>
        </w:rPr>
        <w:t xml:space="preserve">( Her soru </w:t>
      </w:r>
      <w:r>
        <w:rPr>
          <w:rFonts w:ascii="Calibri" w:hAnsi="Calibri" w:cs="Calibri"/>
          <w:sz w:val="22"/>
          <w:szCs w:val="22"/>
        </w:rPr>
        <w:t>1</w:t>
      </w:r>
      <w:r w:rsidRPr="003F6D9D">
        <w:rPr>
          <w:rFonts w:ascii="Calibri" w:hAnsi="Calibri" w:cs="Calibri"/>
          <w:sz w:val="22"/>
          <w:szCs w:val="22"/>
        </w:rPr>
        <w:t xml:space="preserve"> puan, toplam </w:t>
      </w:r>
      <w:r>
        <w:rPr>
          <w:rFonts w:ascii="Calibri" w:hAnsi="Calibri" w:cs="Calibri"/>
          <w:sz w:val="22"/>
          <w:szCs w:val="22"/>
        </w:rPr>
        <w:t>8</w:t>
      </w:r>
      <w:r w:rsidRPr="003F6D9D">
        <w:rPr>
          <w:rFonts w:ascii="Calibri" w:hAnsi="Calibri" w:cs="Calibri"/>
          <w:sz w:val="22"/>
          <w:szCs w:val="22"/>
        </w:rPr>
        <w:t xml:space="preserve"> puan.)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842"/>
        <w:gridCol w:w="1668"/>
        <w:gridCol w:w="1701"/>
        <w:gridCol w:w="1843"/>
        <w:gridCol w:w="1843"/>
      </w:tblGrid>
      <w:tr w:rsidR="00086A62" w:rsidRPr="000660CE"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 xml:space="preserve">Yalın </w:t>
            </w:r>
          </w:p>
        </w:tc>
        <w:tc>
          <w:tcPr>
            <w:tcW w:w="16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i hâli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e hâli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de hâli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  <w:r w:rsidRPr="000660CE">
              <w:rPr>
                <w:rFonts w:ascii="Calibri" w:hAnsi="Calibri"/>
                <w:b/>
                <w:bCs/>
                <w:sz w:val="22"/>
                <w:szCs w:val="22"/>
                <w:u w:val="single"/>
              </w:rPr>
              <w:t>den hâli</w:t>
            </w:r>
          </w:p>
        </w:tc>
      </w:tr>
      <w:tr w:rsidR="00086A62" w:rsidRPr="000660CE"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ev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</w:p>
        </w:tc>
      </w:tr>
      <w:tr w:rsidR="00086A62" w:rsidRPr="000660CE">
        <w:tc>
          <w:tcPr>
            <w:tcW w:w="18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okul</w:t>
            </w:r>
          </w:p>
        </w:tc>
        <w:tc>
          <w:tcPr>
            <w:tcW w:w="16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86A62" w:rsidRPr="000660CE" w:rsidRDefault="00086A62" w:rsidP="000660CE">
            <w:pPr>
              <w:jc w:val="both"/>
              <w:rPr>
                <w:rFonts w:ascii="Calibri" w:hAnsi="Calibri"/>
              </w:rPr>
            </w:pPr>
          </w:p>
        </w:tc>
      </w:tr>
    </w:tbl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</w:p>
    <w:p w:rsidR="00086A62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SINAV SÜRESİ 40 DAKİKADIR. </w:t>
      </w:r>
    </w:p>
    <w:p w:rsidR="00086A62" w:rsidRPr="00FB2334" w:rsidRDefault="00086A62" w:rsidP="00D51844">
      <w:pPr>
        <w:pStyle w:val="NoSpacing"/>
        <w:rPr>
          <w:rFonts w:ascii="Calibri" w:eastAsia="VagRoundedLightTurk" w:hAnsi="Calibri"/>
          <w:color w:val="000000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BAŞARILAR DİLERİM.                                           </w:t>
      </w:r>
    </w:p>
    <w:p w:rsidR="00086A62" w:rsidRPr="003F6D9D" w:rsidRDefault="00086A62" w:rsidP="00D51844">
      <w:pPr>
        <w:pStyle w:val="NoSpacing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>CEVAPLARINIZI MUTLAKA KONTROL EDİNİZ.</w:t>
      </w:r>
    </w:p>
    <w:p w:rsidR="00086A62" w:rsidRPr="00FB2334" w:rsidRDefault="00086A62" w:rsidP="00FB2334">
      <w:pPr>
        <w:pStyle w:val="NoSpacing"/>
        <w:ind w:left="5664"/>
        <w:rPr>
          <w:rFonts w:ascii="Calibri" w:hAnsi="Calibri" w:cs="Calibri"/>
          <w:sz w:val="22"/>
          <w:szCs w:val="22"/>
        </w:rPr>
      </w:pPr>
      <w:r w:rsidRPr="003F6D9D">
        <w:rPr>
          <w:rFonts w:ascii="Calibri" w:hAnsi="Calibri" w:cs="Calibri"/>
          <w:sz w:val="22"/>
          <w:szCs w:val="22"/>
        </w:rPr>
        <w:t xml:space="preserve">Güler BOZ </w:t>
      </w:r>
      <w:r w:rsidRPr="003F6D9D">
        <w:rPr>
          <w:rFonts w:ascii="Calibri" w:hAnsi="Calibri" w:cs="Calibri"/>
          <w:sz w:val="22"/>
          <w:szCs w:val="22"/>
        </w:rPr>
        <w:tab/>
        <w:t>4-C Sınıf</w:t>
      </w:r>
      <w:r>
        <w:rPr>
          <w:rFonts w:ascii="Calibri" w:hAnsi="Calibri" w:cs="Calibri"/>
          <w:sz w:val="22"/>
          <w:szCs w:val="22"/>
        </w:rPr>
        <w:t xml:space="preserve"> Ö</w:t>
      </w:r>
      <w:r w:rsidRPr="003F6D9D">
        <w:rPr>
          <w:rFonts w:ascii="Calibri" w:hAnsi="Calibri" w:cs="Calibri"/>
          <w:sz w:val="22"/>
          <w:szCs w:val="22"/>
        </w:rPr>
        <w:t>ğretmeni</w:t>
      </w:r>
    </w:p>
    <w:sectPr w:rsidR="00086A62" w:rsidRPr="00FB2334" w:rsidSect="00B46B79">
      <w:type w:val="continuous"/>
      <w:pgSz w:w="11906" w:h="16838"/>
      <w:pgMar w:top="426" w:right="282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A62" w:rsidRDefault="00086A62" w:rsidP="008747CC">
      <w:r>
        <w:separator/>
      </w:r>
    </w:p>
  </w:endnote>
  <w:endnote w:type="continuationSeparator" w:id="1">
    <w:p w:rsidR="00086A62" w:rsidRDefault="00086A62" w:rsidP="008747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WingdingsOTF"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LightTurk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A62" w:rsidRDefault="00086A62" w:rsidP="008747CC">
      <w:r>
        <w:separator/>
      </w:r>
    </w:p>
  </w:footnote>
  <w:footnote w:type="continuationSeparator" w:id="1">
    <w:p w:rsidR="00086A62" w:rsidRDefault="00086A62" w:rsidP="008747C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B1BEE"/>
    <w:multiLevelType w:val="hybridMultilevel"/>
    <w:tmpl w:val="AA24D09A"/>
    <w:lvl w:ilvl="0" w:tplc="D7F8B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E00D4"/>
    <w:multiLevelType w:val="hybridMultilevel"/>
    <w:tmpl w:val="9CFAD114"/>
    <w:lvl w:ilvl="0" w:tplc="1F4E37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62418F"/>
    <w:multiLevelType w:val="hybridMultilevel"/>
    <w:tmpl w:val="8E48E3CE"/>
    <w:lvl w:ilvl="0" w:tplc="0BCCF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655B6C"/>
    <w:multiLevelType w:val="hybridMultilevel"/>
    <w:tmpl w:val="CA9672CC"/>
    <w:lvl w:ilvl="0" w:tplc="2AA8C518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F62B5D"/>
    <w:multiLevelType w:val="hybridMultilevel"/>
    <w:tmpl w:val="20326B7C"/>
    <w:lvl w:ilvl="0" w:tplc="3E7455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814AC"/>
    <w:multiLevelType w:val="hybridMultilevel"/>
    <w:tmpl w:val="E50A3F0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9F4665"/>
    <w:multiLevelType w:val="hybridMultilevel"/>
    <w:tmpl w:val="C59804B2"/>
    <w:lvl w:ilvl="0" w:tplc="9BB6FBA0">
      <w:start w:val="1"/>
      <w:numFmt w:val="upperLetter"/>
      <w:lvlText w:val="%1)"/>
      <w:lvlJc w:val="left"/>
      <w:pPr>
        <w:ind w:left="720" w:hanging="360"/>
      </w:pPr>
      <w:rPr>
        <w:rFonts w:eastAsia="Times New Roman" w:hint="default"/>
        <w:b/>
        <w:bCs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CC5D90"/>
    <w:multiLevelType w:val="multilevel"/>
    <w:tmpl w:val="2B967B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EB53FC2"/>
    <w:multiLevelType w:val="multilevel"/>
    <w:tmpl w:val="172EA1A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16"/>
        <w:szCs w:val="16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  <w:sz w:val="18"/>
        <w:szCs w:val="18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olor w:val="auto"/>
        <w:sz w:val="18"/>
        <w:szCs w:val="18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720"/>
      </w:pPr>
      <w:rPr>
        <w:rFonts w:hint="default"/>
        <w:color w:val="auto"/>
        <w:sz w:val="18"/>
        <w:szCs w:val="18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olor w:val="auto"/>
        <w:sz w:val="18"/>
        <w:szCs w:val="18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olor w:val="auto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080"/>
      </w:pPr>
      <w:rPr>
        <w:rFonts w:hint="default"/>
        <w:color w:val="auto"/>
        <w:sz w:val="18"/>
        <w:szCs w:val="18"/>
      </w:r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455E"/>
    <w:rsid w:val="00002FD1"/>
    <w:rsid w:val="00012CCD"/>
    <w:rsid w:val="00014937"/>
    <w:rsid w:val="000660CE"/>
    <w:rsid w:val="00086A62"/>
    <w:rsid w:val="000A5B3D"/>
    <w:rsid w:val="000E455E"/>
    <w:rsid w:val="001063BA"/>
    <w:rsid w:val="00106DD9"/>
    <w:rsid w:val="001726DD"/>
    <w:rsid w:val="0024044A"/>
    <w:rsid w:val="00256570"/>
    <w:rsid w:val="0029195C"/>
    <w:rsid w:val="002F062B"/>
    <w:rsid w:val="00337775"/>
    <w:rsid w:val="003411A3"/>
    <w:rsid w:val="003A511A"/>
    <w:rsid w:val="003B59DE"/>
    <w:rsid w:val="003E6130"/>
    <w:rsid w:val="003E6CD9"/>
    <w:rsid w:val="003F6D9D"/>
    <w:rsid w:val="004344D6"/>
    <w:rsid w:val="00446D47"/>
    <w:rsid w:val="0055337B"/>
    <w:rsid w:val="00554329"/>
    <w:rsid w:val="005C4707"/>
    <w:rsid w:val="005F44DE"/>
    <w:rsid w:val="00603DFC"/>
    <w:rsid w:val="00644227"/>
    <w:rsid w:val="0065494E"/>
    <w:rsid w:val="006739E7"/>
    <w:rsid w:val="007100A6"/>
    <w:rsid w:val="00730C24"/>
    <w:rsid w:val="007A3DE5"/>
    <w:rsid w:val="008174D6"/>
    <w:rsid w:val="008747CC"/>
    <w:rsid w:val="008F684A"/>
    <w:rsid w:val="00903048"/>
    <w:rsid w:val="00925F36"/>
    <w:rsid w:val="00975E65"/>
    <w:rsid w:val="00982BB1"/>
    <w:rsid w:val="009910F4"/>
    <w:rsid w:val="009C4EB7"/>
    <w:rsid w:val="009C5958"/>
    <w:rsid w:val="009E2509"/>
    <w:rsid w:val="00A8624F"/>
    <w:rsid w:val="00A94FF7"/>
    <w:rsid w:val="00AC7DFC"/>
    <w:rsid w:val="00B46B79"/>
    <w:rsid w:val="00BA69B4"/>
    <w:rsid w:val="00BB75B9"/>
    <w:rsid w:val="00BE3F0D"/>
    <w:rsid w:val="00C27084"/>
    <w:rsid w:val="00C32385"/>
    <w:rsid w:val="00C358E1"/>
    <w:rsid w:val="00CA52AA"/>
    <w:rsid w:val="00D51844"/>
    <w:rsid w:val="00DB2D2C"/>
    <w:rsid w:val="00E51474"/>
    <w:rsid w:val="00E65E25"/>
    <w:rsid w:val="00F57DB2"/>
    <w:rsid w:val="00F93C84"/>
    <w:rsid w:val="00FB2334"/>
    <w:rsid w:val="00FB648D"/>
    <w:rsid w:val="00FE715E"/>
    <w:rsid w:val="00FF2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55E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E455E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FF26B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6B0"/>
    <w:rPr>
      <w:rFonts w:ascii="Tahoma" w:hAnsi="Tahoma" w:cs="Tahoma"/>
      <w:sz w:val="16"/>
      <w:szCs w:val="16"/>
      <w:lang w:eastAsia="tr-TR"/>
    </w:rPr>
  </w:style>
  <w:style w:type="paragraph" w:styleId="NoSpacing">
    <w:name w:val="No Spacing"/>
    <w:uiPriority w:val="99"/>
    <w:qFormat/>
    <w:rsid w:val="00337775"/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8747C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747CC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rsid w:val="008747C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8747CC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uiPriority w:val="99"/>
    <w:rsid w:val="00E65E25"/>
    <w:rPr>
      <w:rFonts w:eastAsia="Times New Roman" w:cs="Calibri"/>
      <w:lang w:eastAsia="en-US"/>
    </w:rPr>
  </w:style>
  <w:style w:type="character" w:styleId="Hyperlink">
    <w:name w:val="Hyperlink"/>
    <w:basedOn w:val="DefaultParagraphFont"/>
    <w:uiPriority w:val="99"/>
    <w:rsid w:val="00F93C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399</TotalTime>
  <Pages>2</Pages>
  <Words>854</Words>
  <Characters>4874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 7</dc:creator>
  <cp:keywords>www.sorubak.com</cp:keywords>
  <dc:description>www.sorubak.com</dc:description>
  <cp:lastModifiedBy>edanur</cp:lastModifiedBy>
  <cp:revision>18</cp:revision>
  <cp:lastPrinted>2013-11-07T05:03:00Z</cp:lastPrinted>
  <dcterms:created xsi:type="dcterms:W3CDTF">2013-10-30T17:26:00Z</dcterms:created>
  <dcterms:modified xsi:type="dcterms:W3CDTF">2013-11-12T19:08:00Z</dcterms:modified>
  <cp:category>www.sorubak.com</cp:category>
</cp:coreProperties>
</file>