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0A" w:rsidRPr="009043ED" w:rsidRDefault="00BC430A" w:rsidP="009043ED">
      <w:pPr>
        <w:pStyle w:val="Default"/>
        <w:ind w:left="3540"/>
        <w:rPr>
          <w:rFonts w:ascii="Comic Sans MS" w:hAnsi="Comic Sans MS" w:cs="Comic Sans MS"/>
          <w:b/>
          <w:bCs/>
          <w:u w:val="single"/>
        </w:rPr>
      </w:pPr>
      <w:r w:rsidRPr="009043ED">
        <w:rPr>
          <w:rFonts w:ascii="Comic Sans MS" w:hAnsi="Comic Sans MS" w:cs="Comic Sans MS"/>
          <w:b/>
          <w:bCs/>
        </w:rPr>
        <w:t xml:space="preserve">         </w:t>
      </w:r>
      <w:r w:rsidRPr="009043ED">
        <w:rPr>
          <w:rFonts w:ascii="Comic Sans MS" w:hAnsi="Comic Sans MS" w:cs="Comic Sans MS"/>
          <w:b/>
          <w:bCs/>
          <w:u w:val="single"/>
        </w:rPr>
        <w:t>TÜRKÇE SINAVI</w:t>
      </w:r>
    </w:p>
    <w:p w:rsidR="00BC430A" w:rsidRPr="009043ED" w:rsidRDefault="00BC430A" w:rsidP="009043ED">
      <w:pPr>
        <w:pStyle w:val="Default"/>
        <w:rPr>
          <w:rFonts w:ascii="Comic Sans MS" w:hAnsi="Comic Sans MS" w:cs="Comic Sans MS"/>
          <w:b/>
          <w:bCs/>
          <w:u w:val="single"/>
        </w:rPr>
      </w:pPr>
      <w:r w:rsidRPr="009043ED">
        <w:rPr>
          <w:rFonts w:ascii="Comic Sans MS" w:hAnsi="Comic Sans MS" w:cs="Comic Sans MS"/>
          <w:b/>
          <w:bCs/>
          <w:u w:val="single"/>
        </w:rPr>
        <w:t>ADI-SOYADI: ____________________</w:t>
      </w:r>
    </w:p>
    <w:p w:rsidR="00BC430A" w:rsidRDefault="00BC430A" w:rsidP="009043ED">
      <w:pPr>
        <w:pStyle w:val="Default"/>
        <w:ind w:left="3540" w:firstLine="708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6" style="position:absolute;left:0;text-align:left;margin-left:9.9pt;margin-top:9.75pt;width:507.75pt;height:217.5pt;z-index:251658240">
            <v:textbox style="mso-next-textbox:#_x0000_s1026">
              <w:txbxContent>
                <w:p w:rsidR="00BC430A" w:rsidRDefault="00BC430A" w:rsidP="009043ED">
                  <w:pPr>
                    <w:pStyle w:val="Default"/>
                    <w:ind w:left="3540" w:firstLine="708"/>
                    <w:rPr>
                      <w:rFonts w:ascii="Comic Sans MS" w:hAnsi="Comic Sans MS" w:cs="Comic Sans MS"/>
                    </w:rPr>
                  </w:pPr>
                </w:p>
                <w:p w:rsidR="00BC430A" w:rsidRPr="009043ED" w:rsidRDefault="00BC430A" w:rsidP="009043ED">
                  <w:pPr>
                    <w:pStyle w:val="Default"/>
                    <w:ind w:left="3540" w:firstLine="708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9043ED">
                    <w:rPr>
                      <w:rFonts w:ascii="Comic Sans MS" w:hAnsi="Comic Sans MS" w:cs="Comic Sans MS"/>
                      <w:b/>
                      <w:bCs/>
                    </w:rPr>
                    <w:t xml:space="preserve">BEN EĞİLMEM </w:t>
                  </w:r>
                </w:p>
                <w:p w:rsidR="00BC430A" w:rsidRDefault="00BC430A" w:rsidP="009043ED">
                  <w:pPr>
                    <w:pStyle w:val="Default"/>
                    <w:ind w:firstLine="708"/>
                    <w:rPr>
                      <w:rFonts w:ascii="Comic Sans MS" w:hAnsi="Comic Sans MS" w:cs="Comic Sans MS"/>
                    </w:rPr>
                  </w:pPr>
                  <w:r w:rsidRPr="009043ED">
                    <w:rPr>
                      <w:rFonts w:ascii="Comic Sans MS" w:hAnsi="Comic Sans MS" w:cs="Comic Sans MS"/>
                    </w:rPr>
                    <w:t>Mustafa Kemal’in çocukluk arkadaşı Asaf İlbay, o</w:t>
                  </w:r>
                  <w:r>
                    <w:rPr>
                      <w:rFonts w:ascii="Comic Sans MS" w:hAnsi="Comic Sans MS" w:cs="Comic Sans MS"/>
                    </w:rPr>
                    <w:t xml:space="preserve">kula gittiği günlere ilişkin </w:t>
                  </w:r>
                  <w:r w:rsidRPr="009043ED">
                    <w:rPr>
                      <w:rFonts w:ascii="Comic Sans MS" w:hAnsi="Comic Sans MS" w:cs="Comic Sans MS"/>
                    </w:rPr>
                    <w:t xml:space="preserve"> anısını şöyle anlatır :</w:t>
                  </w:r>
                </w:p>
                <w:p w:rsidR="00BC430A" w:rsidRDefault="00BC430A" w:rsidP="009043ED">
                  <w:pPr>
                    <w:ind w:firstLine="708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9043ED"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“Evimizin bahçesi büyüktü. Sık sı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k ma</w:t>
                  </w:r>
                  <w:r w:rsidRPr="009043ED">
                    <w:rPr>
                      <w:rFonts w:ascii="Comic Sans MS" w:hAnsi="Comic Sans MS" w:cs="Comic Sans MS"/>
                      <w:sz w:val="24"/>
                      <w:szCs w:val="24"/>
                    </w:rPr>
                    <w:t>halle arkadaşları toplanı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r ve o zamanlar Sela</w:t>
                  </w:r>
                  <w:r w:rsidRPr="009043ED">
                    <w:rPr>
                      <w:rFonts w:ascii="Comic Sans MS" w:hAnsi="Comic Sans MS" w:cs="Comic Sans MS"/>
                      <w:sz w:val="24"/>
                      <w:szCs w:val="24"/>
                    </w:rPr>
                    <w:t>nik’te pek yaygın olan ‘mancık’ oyunu oynardık. Bu bir tür ‘birdirbir’ oyunuydu. Bir kişi eğiliyor, öbürleri sırayla onun üzerinden atlıyorlardı. Mustafa oyuna katılmazdı ancak izlemeye de bayılırdı. Bir gün kararlaştırdık. Mustafa’yı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ya</w:t>
                  </w:r>
                  <w:r w:rsidRPr="009043ED">
                    <w:rPr>
                      <w:rFonts w:ascii="Comic Sans MS" w:hAnsi="Comic Sans MS" w:cs="Comic Sans MS"/>
                      <w:sz w:val="24"/>
                      <w:szCs w:val="24"/>
                    </w:rPr>
                    <w:t>ka paça zorla oyuna soktuk. Sırayla hepimizin üzerinden atladı. Eğilme sırası kendisine gelince de dimdik durarak “Haydi atlayın!” dedi. Biz başını yere eğmesi için ısrar ettikçe “Ben eğ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il</w:t>
                  </w:r>
                  <w:r w:rsidRPr="009043ED">
                    <w:rPr>
                      <w:rFonts w:ascii="Comic Sans MS" w:hAnsi="Comic Sans MS" w:cs="Comic Sans MS"/>
                      <w:sz w:val="24"/>
                      <w:szCs w:val="24"/>
                    </w:rPr>
                    <w:t>mem. Böyle atlarsanız atlayın.” diyordu. Bir türlü başını eğdiremedik.</w:t>
                  </w:r>
                </w:p>
                <w:p w:rsidR="00BC430A" w:rsidRDefault="00BC430A" w:rsidP="009043ED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  <w:p w:rsidR="00BC430A" w:rsidRDefault="00BC430A"/>
              </w:txbxContent>
            </v:textbox>
          </v:rect>
        </w:pict>
      </w: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sz w:val="24"/>
          <w:szCs w:val="24"/>
        </w:rPr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 w:rsidRPr="009043ED">
        <w:rPr>
          <w:rFonts w:ascii="Comic Sans MS" w:hAnsi="Comic Sans MS" w:cs="Comic Sans MS"/>
          <w:b/>
          <w:bCs/>
          <w:sz w:val="24"/>
          <w:szCs w:val="24"/>
        </w:rPr>
        <w:t xml:space="preserve">1,2,3 ve 4.soruları yazıya göre cevaplayınız. </w:t>
      </w:r>
      <w:r>
        <w:rPr>
          <w:rFonts w:ascii="Comic Sans MS" w:hAnsi="Comic Sans MS" w:cs="Comic Sans MS"/>
          <w:b/>
          <w:bCs/>
          <w:sz w:val="24"/>
          <w:szCs w:val="24"/>
        </w:rPr>
        <w:t>(HER SORU 5 PUAN,5X5=25 PUAN)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1-) Atatürk ile ilgili olan anıyı kim anlatmıştır?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.................................................................................................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2-)O dönemlerde Selanik’teki yaygın oyun neydi?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.................................................................................................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3-) Mustafa bu oyun esnasında ne yapardı?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.................................................................................................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4-) Anıda anlatılan oyun nasıl oynanıyordu?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.................................................................................................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5-) Size göre Mustafa neden bu oyun esnasında eğilmek istemedi?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.................................................................................................</w:t>
      </w: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C430A" w:rsidRDefault="00BC430A" w:rsidP="00AF44E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6-) Aşağıdaki kelimelerin eş anlamlılarını yanına yazınız.(10 PUAN)</w:t>
      </w:r>
    </w:p>
    <w:p w:rsidR="00BC430A" w:rsidRPr="00145A05" w:rsidRDefault="00BC430A" w:rsidP="00AF44E2">
      <w:pPr>
        <w:spacing w:after="120"/>
        <w:rPr>
          <w:rFonts w:ascii="Cambria" w:hAnsi="Cambria" w:cs="Cambria"/>
          <w:sz w:val="28"/>
          <w:szCs w:val="28"/>
        </w:rPr>
      </w:pPr>
      <w:r w:rsidRPr="00145A05">
        <w:rPr>
          <w:rFonts w:ascii="Cambria" w:hAnsi="Cambria" w:cs="Cambria"/>
          <w:sz w:val="28"/>
          <w:szCs w:val="28"/>
        </w:rPr>
        <w:t xml:space="preserve">hediye            …………………….                    </w:t>
      </w:r>
      <w:r>
        <w:rPr>
          <w:rFonts w:ascii="Cambria" w:hAnsi="Cambria" w:cs="Cambria"/>
          <w:sz w:val="28"/>
          <w:szCs w:val="28"/>
        </w:rPr>
        <w:tab/>
      </w:r>
      <w:r w:rsidRPr="00145A05">
        <w:rPr>
          <w:rFonts w:ascii="Cambria" w:hAnsi="Cambria" w:cs="Cambria"/>
          <w:sz w:val="28"/>
          <w:szCs w:val="28"/>
        </w:rPr>
        <w:t xml:space="preserve"> okul                      ………………………                 </w:t>
      </w:r>
    </w:p>
    <w:p w:rsidR="00BC430A" w:rsidRPr="00145A05" w:rsidRDefault="00BC430A" w:rsidP="00AF44E2">
      <w:pPr>
        <w:spacing w:after="120"/>
        <w:rPr>
          <w:rFonts w:ascii="Cambria" w:hAnsi="Cambria" w:cs="Cambria"/>
          <w:b/>
          <w:bCs/>
          <w:sz w:val="26"/>
          <w:szCs w:val="26"/>
        </w:rPr>
      </w:pPr>
      <w:r w:rsidRPr="00145A05">
        <w:rPr>
          <w:rFonts w:ascii="Cambria" w:hAnsi="Cambria" w:cs="Cambria"/>
          <w:sz w:val="28"/>
          <w:szCs w:val="28"/>
        </w:rPr>
        <w:t xml:space="preserve">hikaye            …………………….                    </w:t>
      </w:r>
      <w:r>
        <w:rPr>
          <w:rFonts w:ascii="Cambria" w:hAnsi="Cambria" w:cs="Cambria"/>
          <w:sz w:val="28"/>
          <w:szCs w:val="28"/>
        </w:rPr>
        <w:tab/>
      </w:r>
      <w:r w:rsidRPr="00145A05">
        <w:rPr>
          <w:rFonts w:ascii="Cambria" w:hAnsi="Cambria" w:cs="Cambria"/>
          <w:sz w:val="28"/>
          <w:szCs w:val="28"/>
        </w:rPr>
        <w:t xml:space="preserve"> öğrenci                ………………………</w:t>
      </w:r>
    </w:p>
    <w:p w:rsidR="00BC430A" w:rsidRPr="00145A05" w:rsidRDefault="00BC430A" w:rsidP="00AF44E2">
      <w:pPr>
        <w:tabs>
          <w:tab w:val="left" w:pos="6455"/>
        </w:tabs>
        <w:spacing w:after="120"/>
        <w:rPr>
          <w:rFonts w:ascii="Cambria" w:hAnsi="Cambria" w:cs="Cambria"/>
          <w:sz w:val="28"/>
          <w:szCs w:val="28"/>
        </w:rPr>
      </w:pPr>
      <w:r w:rsidRPr="00145A05">
        <w:rPr>
          <w:rFonts w:ascii="Cambria" w:hAnsi="Cambria" w:cs="Cambria"/>
          <w:sz w:val="28"/>
          <w:szCs w:val="28"/>
        </w:rPr>
        <w:t xml:space="preserve">hatıra              ……………………                    </w:t>
      </w:r>
      <w:r>
        <w:rPr>
          <w:rFonts w:ascii="Cambria" w:hAnsi="Cambria" w:cs="Cambria"/>
          <w:sz w:val="28"/>
          <w:szCs w:val="28"/>
        </w:rPr>
        <w:t xml:space="preserve">        </w:t>
      </w:r>
      <w:r w:rsidRPr="00145A05">
        <w:rPr>
          <w:rFonts w:ascii="Cambria" w:hAnsi="Cambria" w:cs="Cambria"/>
          <w:sz w:val="28"/>
          <w:szCs w:val="28"/>
        </w:rPr>
        <w:t>muallim</w:t>
      </w:r>
      <w:r w:rsidRPr="00145A05">
        <w:rPr>
          <w:rFonts w:ascii="Cambria" w:hAnsi="Cambria" w:cs="Cambria"/>
          <w:sz w:val="28"/>
          <w:szCs w:val="28"/>
        </w:rPr>
        <w:tab/>
      </w:r>
      <w:r>
        <w:rPr>
          <w:rFonts w:ascii="Cambria" w:hAnsi="Cambria" w:cs="Cambria"/>
          <w:sz w:val="28"/>
          <w:szCs w:val="28"/>
        </w:rPr>
        <w:t xml:space="preserve">        </w:t>
      </w:r>
      <w:r w:rsidRPr="00145A05">
        <w:rPr>
          <w:rFonts w:ascii="Cambria" w:hAnsi="Cambria" w:cs="Cambria"/>
          <w:sz w:val="28"/>
          <w:szCs w:val="28"/>
        </w:rPr>
        <w:t>………………………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ambria" w:hAnsi="Cambria" w:cs="Cambria"/>
          <w:sz w:val="28"/>
          <w:szCs w:val="28"/>
        </w:rPr>
      </w:pPr>
      <w:r w:rsidRPr="00145A05">
        <w:rPr>
          <w:rFonts w:ascii="Cambria" w:hAnsi="Cambria" w:cs="Cambria"/>
          <w:sz w:val="28"/>
          <w:szCs w:val="28"/>
        </w:rPr>
        <w:t xml:space="preserve">güz                   ……………………                    </w:t>
      </w:r>
      <w:r>
        <w:rPr>
          <w:rFonts w:ascii="Cambria" w:hAnsi="Cambria" w:cs="Cambria"/>
          <w:sz w:val="28"/>
          <w:szCs w:val="28"/>
        </w:rPr>
        <w:t xml:space="preserve">       </w:t>
      </w:r>
      <w:r w:rsidRPr="00145A05">
        <w:rPr>
          <w:rFonts w:ascii="Cambria" w:hAnsi="Cambria" w:cs="Cambria"/>
          <w:sz w:val="28"/>
          <w:szCs w:val="28"/>
        </w:rPr>
        <w:t xml:space="preserve"> kırmızı</w:t>
      </w:r>
      <w:r w:rsidRPr="00145A05">
        <w:rPr>
          <w:rFonts w:ascii="Cambria" w:hAnsi="Cambria" w:cs="Cambria"/>
          <w:sz w:val="28"/>
          <w:szCs w:val="28"/>
        </w:rPr>
        <w:tab/>
      </w:r>
      <w:r>
        <w:rPr>
          <w:rFonts w:ascii="Cambria" w:hAnsi="Cambria" w:cs="Cambria"/>
          <w:sz w:val="28"/>
          <w:szCs w:val="28"/>
        </w:rPr>
        <w:t xml:space="preserve">        </w:t>
      </w:r>
      <w:r w:rsidRPr="00145A05">
        <w:rPr>
          <w:rFonts w:ascii="Cambria" w:hAnsi="Cambria" w:cs="Cambria"/>
          <w:sz w:val="28"/>
          <w:szCs w:val="28"/>
        </w:rPr>
        <w:t>………………………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kanun</w:t>
      </w:r>
      <w:r w:rsidRPr="00145A05">
        <w:rPr>
          <w:rFonts w:ascii="Cambria" w:hAnsi="Cambria" w:cs="Cambria"/>
          <w:sz w:val="28"/>
          <w:szCs w:val="28"/>
        </w:rPr>
        <w:t xml:space="preserve">              ……………………                      </w:t>
      </w:r>
      <w:r>
        <w:rPr>
          <w:rFonts w:ascii="Cambria" w:hAnsi="Cambria" w:cs="Cambria"/>
          <w:sz w:val="28"/>
          <w:szCs w:val="28"/>
        </w:rPr>
        <w:t xml:space="preserve">      </w:t>
      </w:r>
      <w:r w:rsidRPr="00145A05">
        <w:rPr>
          <w:rFonts w:ascii="Cambria" w:hAnsi="Cambria" w:cs="Cambria"/>
          <w:sz w:val="28"/>
          <w:szCs w:val="28"/>
        </w:rPr>
        <w:t>sene</w:t>
      </w:r>
      <w:r w:rsidRPr="00145A05">
        <w:rPr>
          <w:rFonts w:ascii="Cambria" w:hAnsi="Cambria" w:cs="Cambria"/>
          <w:sz w:val="28"/>
          <w:szCs w:val="28"/>
        </w:rPr>
        <w:tab/>
      </w:r>
      <w:r>
        <w:rPr>
          <w:rFonts w:ascii="Cambria" w:hAnsi="Cambria" w:cs="Cambria"/>
          <w:sz w:val="28"/>
          <w:szCs w:val="28"/>
        </w:rPr>
        <w:t xml:space="preserve">        </w:t>
      </w:r>
      <w:r w:rsidRPr="00145A05">
        <w:rPr>
          <w:rFonts w:ascii="Cambria" w:hAnsi="Cambria" w:cs="Cambria"/>
          <w:sz w:val="28"/>
          <w:szCs w:val="28"/>
        </w:rPr>
        <w:t>………………………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ambria" w:hAnsi="Cambria" w:cs="Cambria"/>
          <w:sz w:val="28"/>
          <w:szCs w:val="28"/>
        </w:rPr>
      </w:pP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7-)Aşağıdaki kelimelerin zıt anlamlılarını yanlarına yazınız. (10 PUAN)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Kaba ………………       Cevap……………..        Barış …………………       İhtiyar……………..        Üst…………………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Dar ………………         Sol ………………..        Uslu  …………………        Cömert ……………..        Çok ……………..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4"/>
          <w:szCs w:val="24"/>
        </w:rPr>
      </w:pP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4"/>
          <w:szCs w:val="24"/>
        </w:rPr>
      </w:pP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4"/>
          <w:szCs w:val="24"/>
        </w:rPr>
      </w:pP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8-)Aşağıdaki cümlelerin harf ve hece sayılarını yanlarına yazınız.(20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985"/>
        <w:gridCol w:w="2016"/>
      </w:tblGrid>
      <w:tr w:rsidR="00BC430A" w:rsidRPr="00676E31">
        <w:tc>
          <w:tcPr>
            <w:tcW w:w="7054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676E3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HARF SAYISI</w:t>
            </w:r>
          </w:p>
        </w:tc>
        <w:tc>
          <w:tcPr>
            <w:tcW w:w="2016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676E31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HECE SAYISI</w:t>
            </w:r>
          </w:p>
        </w:tc>
      </w:tr>
      <w:tr w:rsidR="00BC430A" w:rsidRPr="00676E31">
        <w:tc>
          <w:tcPr>
            <w:tcW w:w="7054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676E31">
              <w:rPr>
                <w:rFonts w:ascii="Comic Sans MS" w:hAnsi="Comic Sans MS" w:cs="Comic Sans MS"/>
                <w:sz w:val="28"/>
                <w:szCs w:val="28"/>
              </w:rPr>
              <w:t>Metin  sana  üç  tane  kalem  aldı.</w:t>
            </w:r>
          </w:p>
        </w:tc>
        <w:tc>
          <w:tcPr>
            <w:tcW w:w="1985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  <w:tr w:rsidR="00BC430A" w:rsidRPr="00676E31">
        <w:tc>
          <w:tcPr>
            <w:tcW w:w="7054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676E31">
              <w:rPr>
                <w:rFonts w:ascii="Comic Sans MS" w:hAnsi="Comic Sans MS" w:cs="Comic Sans MS"/>
                <w:sz w:val="28"/>
                <w:szCs w:val="28"/>
              </w:rPr>
              <w:t>Bu  insanlar  çok  fazla  çalışıyor.</w:t>
            </w:r>
          </w:p>
        </w:tc>
        <w:tc>
          <w:tcPr>
            <w:tcW w:w="1985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  <w:tr w:rsidR="00BC430A" w:rsidRPr="00676E31">
        <w:tc>
          <w:tcPr>
            <w:tcW w:w="7054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676E31">
              <w:rPr>
                <w:rFonts w:ascii="Comic Sans MS" w:hAnsi="Comic Sans MS" w:cs="Comic Sans MS"/>
                <w:sz w:val="28"/>
                <w:szCs w:val="28"/>
              </w:rPr>
              <w:t>Bizim  zamanımızda  bayramlar  daha  güzeldi.</w:t>
            </w:r>
          </w:p>
        </w:tc>
        <w:tc>
          <w:tcPr>
            <w:tcW w:w="1985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  <w:tr w:rsidR="00BC430A" w:rsidRPr="00676E31">
        <w:tc>
          <w:tcPr>
            <w:tcW w:w="7054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sz w:val="28"/>
                <w:szCs w:val="28"/>
              </w:rPr>
            </w:pPr>
            <w:r w:rsidRPr="00676E31">
              <w:rPr>
                <w:rFonts w:ascii="Comic Sans MS" w:hAnsi="Comic Sans MS" w:cs="Comic Sans MS"/>
                <w:sz w:val="28"/>
                <w:szCs w:val="28"/>
              </w:rPr>
              <w:t xml:space="preserve">Başarı  ancak  çalışarak  elde  edilebilir. </w:t>
            </w:r>
          </w:p>
        </w:tc>
        <w:tc>
          <w:tcPr>
            <w:tcW w:w="1985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</w:tcPr>
          <w:p w:rsidR="00BC430A" w:rsidRPr="00676E31" w:rsidRDefault="00BC430A" w:rsidP="00676E31">
            <w:pPr>
              <w:tabs>
                <w:tab w:val="left" w:pos="6455"/>
              </w:tabs>
              <w:spacing w:after="12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</w:tbl>
    <w:p w:rsidR="00BC430A" w:rsidRPr="0016076D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9-) Aşağıdaki sözcükleri sözlük sırasına göre baştan sona doğru sıralayınız.(5 PUAN)</w:t>
      </w:r>
    </w:p>
    <w:p w:rsidR="00BC430A" w:rsidRPr="001618D1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Kapı-Sabah-Meyve-Limon</w:t>
      </w:r>
      <w:r w:rsidRPr="001618D1">
        <w:rPr>
          <w:rFonts w:ascii="Comic Sans MS" w:hAnsi="Comic Sans MS" w:cs="Comic Sans MS"/>
          <w:sz w:val="28"/>
          <w:szCs w:val="28"/>
        </w:rPr>
        <w:t>: ………………………………………………………………………………………………………</w:t>
      </w:r>
    </w:p>
    <w:p w:rsidR="00BC430A" w:rsidRPr="001618D1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8"/>
          <w:szCs w:val="28"/>
        </w:rPr>
      </w:pPr>
      <w:r w:rsidRPr="001618D1">
        <w:rPr>
          <w:rFonts w:ascii="Comic Sans MS" w:hAnsi="Comic Sans MS" w:cs="Comic Sans MS"/>
          <w:sz w:val="28"/>
          <w:szCs w:val="28"/>
        </w:rPr>
        <w:t>Cevap-Kömür-Cezve-Yosun: …………………………………………………………………………………………………….</w:t>
      </w:r>
    </w:p>
    <w:p w:rsidR="00BC430A" w:rsidRPr="001618D1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sz w:val="28"/>
          <w:szCs w:val="28"/>
        </w:rPr>
      </w:pP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10-) Aşağıdaki listeden sesteş olan 10 tane kelimeyi bulup kutulara yazınız.(10 PUAN)</w:t>
      </w:r>
    </w:p>
    <w:p w:rsidR="00BC430A" w:rsidRDefault="00BC430A" w:rsidP="00AF44E2">
      <w:pPr>
        <w:tabs>
          <w:tab w:val="left" w:pos="6455"/>
        </w:tabs>
        <w:spacing w:after="120"/>
        <w:rPr>
          <w:rFonts w:ascii="Comic Sans MS" w:hAnsi="Comic Sans MS" w:cs="Comic Sans MS"/>
          <w:b/>
          <w:bCs/>
          <w:sz w:val="24"/>
          <w:szCs w:val="24"/>
        </w:rPr>
      </w:pPr>
    </w:p>
    <w:p w:rsidR="00BC430A" w:rsidRPr="00337A3F" w:rsidRDefault="00BC430A" w:rsidP="00AF44E2">
      <w:pPr>
        <w:tabs>
          <w:tab w:val="left" w:pos="6455"/>
        </w:tabs>
        <w:spacing w:after="120"/>
        <w:rPr>
          <w:rFonts w:ascii="Cambria" w:hAnsi="Cambria" w:cs="Cambria"/>
          <w:b/>
          <w:bCs/>
          <w:sz w:val="28"/>
          <w:szCs w:val="28"/>
        </w:rPr>
      </w:pPr>
      <w:r w:rsidRPr="00337A3F">
        <w:rPr>
          <w:rFonts w:ascii="Cambria" w:hAnsi="Cambria" w:cs="Cambria"/>
          <w:b/>
          <w:bCs/>
          <w:sz w:val="28"/>
          <w:szCs w:val="28"/>
        </w:rPr>
        <w:t>BAL-KUM-SALI-CEVAP-İYİ-AL-DUR-KAZ-SU-YAZ-BUZ-KIR-YAP-SENE-GÜZEL</w:t>
      </w:r>
    </w:p>
    <w:p w:rsidR="00BC430A" w:rsidRPr="00337A3F" w:rsidRDefault="00BC430A" w:rsidP="00AF44E2">
      <w:pPr>
        <w:tabs>
          <w:tab w:val="left" w:pos="6455"/>
        </w:tabs>
        <w:spacing w:after="120"/>
        <w:rPr>
          <w:rFonts w:ascii="Cambria" w:hAnsi="Cambria" w:cs="Cambria"/>
          <w:b/>
          <w:bCs/>
          <w:sz w:val="28"/>
          <w:szCs w:val="28"/>
        </w:rPr>
      </w:pPr>
      <w:r w:rsidRPr="00337A3F">
        <w:rPr>
          <w:rFonts w:ascii="Cambria" w:hAnsi="Cambria" w:cs="Cambria"/>
          <w:b/>
          <w:bCs/>
          <w:sz w:val="28"/>
          <w:szCs w:val="28"/>
        </w:rPr>
        <w:t>SAYFA-MOR-AY-ARSA-OCAK-MEVSİM-ARALIK-GÜN-BUL-</w:t>
      </w:r>
      <w:r>
        <w:rPr>
          <w:rFonts w:ascii="Cambria" w:hAnsi="Cambria" w:cs="Cambria"/>
          <w:b/>
          <w:bCs/>
          <w:sz w:val="28"/>
          <w:szCs w:val="28"/>
        </w:rPr>
        <w:t>CEZA</w:t>
      </w:r>
      <w:r w:rsidRPr="00337A3F">
        <w:rPr>
          <w:rFonts w:ascii="Cambria" w:hAnsi="Cambria" w:cs="Cambria"/>
          <w:b/>
          <w:bCs/>
          <w:sz w:val="28"/>
          <w:szCs w:val="28"/>
        </w:rPr>
        <w:t xml:space="preserve"> -BEN-KONUT-EK</w:t>
      </w:r>
    </w:p>
    <w:p w:rsidR="00BC430A" w:rsidRPr="00337A3F" w:rsidRDefault="00BC430A" w:rsidP="00AF44E2">
      <w:pPr>
        <w:tabs>
          <w:tab w:val="left" w:pos="6455"/>
        </w:tabs>
        <w:spacing w:after="120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PARA-BALKON-</w:t>
      </w:r>
      <w:r w:rsidRPr="00E44AF6"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337A3F">
        <w:rPr>
          <w:rFonts w:ascii="Cambria" w:hAnsi="Cambria" w:cs="Cambria"/>
          <w:b/>
          <w:bCs/>
          <w:sz w:val="28"/>
          <w:szCs w:val="28"/>
        </w:rPr>
        <w:t>AT -BEBEK-SAYFA-OKUL-DERS-KALABALIK-OTOMOBİL-BOŞ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1"/>
        <w:gridCol w:w="2211"/>
        <w:gridCol w:w="2211"/>
        <w:gridCol w:w="2211"/>
        <w:gridCol w:w="2211"/>
      </w:tblGrid>
      <w:tr w:rsidR="00BC430A" w:rsidRPr="00676E31"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  <w:tr w:rsidR="00BC430A" w:rsidRPr="00676E31"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</w:tcPr>
          <w:p w:rsidR="00BC430A" w:rsidRPr="00676E31" w:rsidRDefault="00BC430A" w:rsidP="00676E31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</w:p>
        </w:tc>
      </w:tr>
    </w:tbl>
    <w:p w:rsidR="00BC430A" w:rsidRPr="00337A3F" w:rsidRDefault="00BC430A" w:rsidP="00337A3F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11-) Aşağıdaki cümleleri düzelterek altlarına yazınız.(20 PUAN)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ben Ahmete kalem aldım.  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………………………………………………………………………………………………………..…………………………..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yarın izmirden arkadaşlarım gelecek. 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sana bu hediyeyi kim aldı.   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……………………………………………………………………………………………..………………………………………</w:t>
      </w:r>
    </w:p>
    <w:p w:rsidR="00BC430A" w:rsidRDefault="00BC430A" w:rsidP="009043E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cemalin ismaile borcu varmı.  </w:t>
      </w:r>
    </w:p>
    <w:p w:rsidR="00BC430A" w:rsidRPr="00DC5FFF" w:rsidRDefault="00BC430A" w:rsidP="009043ED">
      <w:pPr>
        <w:rPr>
          <w:rFonts w:ascii="Comic Sans MS" w:hAnsi="Comic Sans MS" w:cs="Comic Sans MS"/>
          <w:b/>
          <w:bCs/>
          <w:sz w:val="28"/>
          <w:szCs w:val="28"/>
        </w:rPr>
      </w:pPr>
      <w:r w:rsidRPr="00DC5FFF">
        <w:rPr>
          <w:rFonts w:ascii="Comic Sans MS" w:hAnsi="Comic Sans MS" w:cs="Comic Sans MS"/>
          <w:b/>
          <w:bCs/>
          <w:sz w:val="28"/>
          <w:szCs w:val="28"/>
        </w:rPr>
        <w:t>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sz w:val="28"/>
          <w:szCs w:val="28"/>
        </w:rPr>
        <w:t>….</w:t>
      </w:r>
    </w:p>
    <w:p w:rsidR="00BC430A" w:rsidRDefault="00BC430A" w:rsidP="009043ED">
      <w:pPr>
        <w:rPr>
          <w:rFonts w:ascii="Cambria" w:hAnsi="Cambria" w:cs="Cambria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semih kınıktan Üç tane kitap almış. </w: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</w:p>
    <w:p w:rsidR="00BC430A" w:rsidRPr="00DC5FFF" w:rsidRDefault="00BC430A" w:rsidP="009043ED">
      <w:pPr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……………………………………………………………………………………………………</w:t>
      </w:r>
    </w:p>
    <w:sectPr w:rsidR="00BC430A" w:rsidRPr="00DC5FFF" w:rsidSect="009043ED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FD0"/>
    <w:multiLevelType w:val="hybridMultilevel"/>
    <w:tmpl w:val="5AFA947A"/>
    <w:lvl w:ilvl="0" w:tplc="EE4C5DF8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04802"/>
    <w:multiLevelType w:val="hybridMultilevel"/>
    <w:tmpl w:val="59300A8C"/>
    <w:lvl w:ilvl="0" w:tplc="2ED29CD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3ED"/>
    <w:rsid w:val="000C26F3"/>
    <w:rsid w:val="000C277F"/>
    <w:rsid w:val="00145A05"/>
    <w:rsid w:val="001475A8"/>
    <w:rsid w:val="0016076D"/>
    <w:rsid w:val="001618D1"/>
    <w:rsid w:val="001A4140"/>
    <w:rsid w:val="001B10A4"/>
    <w:rsid w:val="002061C4"/>
    <w:rsid w:val="00337A3F"/>
    <w:rsid w:val="00395D80"/>
    <w:rsid w:val="00676E31"/>
    <w:rsid w:val="00714644"/>
    <w:rsid w:val="009043ED"/>
    <w:rsid w:val="0098088C"/>
    <w:rsid w:val="00AF44E2"/>
    <w:rsid w:val="00BC430A"/>
    <w:rsid w:val="00BD2FD8"/>
    <w:rsid w:val="00C524EE"/>
    <w:rsid w:val="00D606BB"/>
    <w:rsid w:val="00DC5FFF"/>
    <w:rsid w:val="00E44AF6"/>
    <w:rsid w:val="00F5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1C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043E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9043ED"/>
    <w:pPr>
      <w:ind w:left="720"/>
    </w:pPr>
  </w:style>
  <w:style w:type="table" w:styleId="TableGrid">
    <w:name w:val="Table Grid"/>
    <w:basedOn w:val="TableNormal"/>
    <w:uiPriority w:val="99"/>
    <w:rsid w:val="001607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D2F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440</Words>
  <Characters>2514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edanur</cp:lastModifiedBy>
  <cp:revision>8</cp:revision>
  <dcterms:created xsi:type="dcterms:W3CDTF">2012-10-31T14:41:00Z</dcterms:created>
  <dcterms:modified xsi:type="dcterms:W3CDTF">2013-10-26T15:09:00Z</dcterms:modified>
  <cp:category>www.sorubak.com</cp:category>
</cp:coreProperties>
</file>