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B18" w:rsidRDefault="00D23B18" w:rsidP="00481CB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TÜRKÇE DERSİ DEĞERLENDİRME SORULARI</w:t>
      </w:r>
    </w:p>
    <w:p w:rsidR="00D23B18" w:rsidRDefault="00D23B18" w:rsidP="00481CB6">
      <w:pPr>
        <w:jc w:val="center"/>
        <w:rPr>
          <w:b/>
          <w:bCs/>
          <w:sz w:val="24"/>
          <w:szCs w:val="24"/>
        </w:rPr>
      </w:pPr>
      <w:hyperlink r:id="rId6" w:history="1">
        <w:r w:rsidRPr="00321ECA">
          <w:rPr>
            <w:rStyle w:val="Hyperlink"/>
            <w:b/>
            <w:bCs/>
            <w:sz w:val="24"/>
            <w:szCs w:val="24"/>
          </w:rPr>
          <w:t>www.sorubak.com</w:t>
        </w:r>
      </w:hyperlink>
    </w:p>
    <w:p w:rsidR="00D23B18" w:rsidRDefault="00D23B18" w:rsidP="00481CB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1.)Aşağıdaki kelimelerin karşısına eş anlamlarını yazınız.(20 Puan)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Hekim: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Yürek: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Amaç: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Kırmızı: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Kocaman: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2.)Aşağıdaki kelimelerin zıt anlamlarını karşısına yazınız.(20 Puan)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Küçük: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Aşağı: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Siyah: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Güney: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İyi: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3.)Gül ve Yaz, Sesteş(Yazılışı aynı,Anlamları farklı)kelimelerdir.Bu kelimeleri Farklı anlamlar içeren cümlelerde kullanınız.(20 Puan)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Gül: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Gül: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Yaz: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Yaz: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4.)Öğretenin-Kölesi-Bana-Bir-Olurum-Harf-Yıl-Bin  kelimeleri birbirine karışmış.Anlamlı bir cümle olarak aşağıya yazar mısınız?(20 Puan)</w:t>
      </w:r>
    </w:p>
    <w:p w:rsidR="00D23B18" w:rsidRDefault="00D23B18" w:rsidP="00481CB6">
      <w:pPr>
        <w:rPr>
          <w:b/>
          <w:bCs/>
          <w:sz w:val="24"/>
          <w:szCs w:val="24"/>
        </w:rPr>
      </w:pPr>
    </w:p>
    <w:p w:rsidR="00D23B18" w:rsidRDefault="00D23B18" w:rsidP="00481CB6">
      <w:pPr>
        <w:rPr>
          <w:b/>
          <w:bCs/>
          <w:sz w:val="24"/>
          <w:szCs w:val="24"/>
        </w:rPr>
      </w:pP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5.)’’Ne mutlu Türküm diyene!’’Cümlesindeki hece ve kelime sayısını yazınız.(20 Puan)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Hece Sayısı:</w:t>
      </w:r>
    </w:p>
    <w:p w:rsidR="00D23B18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Kelime sayısı:</w:t>
      </w:r>
    </w:p>
    <w:p w:rsidR="00D23B18" w:rsidRPr="00481CB6" w:rsidRDefault="00D23B18" w:rsidP="00481C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BAŞARILAR DİLERİM.</w:t>
      </w:r>
    </w:p>
    <w:sectPr w:rsidR="00D23B18" w:rsidRPr="00481CB6" w:rsidSect="002D52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B18" w:rsidRDefault="00D23B18" w:rsidP="008F562D">
      <w:pPr>
        <w:spacing w:after="0" w:line="240" w:lineRule="auto"/>
      </w:pPr>
      <w:r>
        <w:separator/>
      </w:r>
    </w:p>
  </w:endnote>
  <w:endnote w:type="continuationSeparator" w:id="1">
    <w:p w:rsidR="00D23B18" w:rsidRDefault="00D23B18" w:rsidP="008F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B18" w:rsidRDefault="00D23B18" w:rsidP="008F562D">
      <w:pPr>
        <w:spacing w:after="0" w:line="240" w:lineRule="auto"/>
      </w:pPr>
      <w:r>
        <w:separator/>
      </w:r>
    </w:p>
  </w:footnote>
  <w:footnote w:type="continuationSeparator" w:id="1">
    <w:p w:rsidR="00D23B18" w:rsidRDefault="00D23B18" w:rsidP="008F5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B18" w:rsidRDefault="00D23B18">
    <w:pPr>
      <w:pStyle w:val="Header"/>
    </w:pPr>
    <w:r>
      <w:t>Adı,Soyadı:                                                                                                                                           08.10.2012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1CB6"/>
    <w:rsid w:val="002D52A3"/>
    <w:rsid w:val="00321ECA"/>
    <w:rsid w:val="003C6D84"/>
    <w:rsid w:val="00481CB6"/>
    <w:rsid w:val="008F562D"/>
    <w:rsid w:val="00D23B18"/>
    <w:rsid w:val="00E23C3B"/>
    <w:rsid w:val="00E4741B"/>
    <w:rsid w:val="00F8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2A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F5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F562D"/>
  </w:style>
  <w:style w:type="paragraph" w:styleId="Footer">
    <w:name w:val="footer"/>
    <w:basedOn w:val="Normal"/>
    <w:link w:val="FooterChar"/>
    <w:uiPriority w:val="99"/>
    <w:semiHidden/>
    <w:rsid w:val="008F5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F562D"/>
  </w:style>
  <w:style w:type="character" w:styleId="Hyperlink">
    <w:name w:val="Hyperlink"/>
    <w:basedOn w:val="DefaultParagraphFont"/>
    <w:uiPriority w:val="99"/>
    <w:rsid w:val="003C6D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125</Words>
  <Characters>714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cp:keywords>www.sorubak.com</cp:keywords>
  <dc:description>www.sorubak.com</dc:description>
  <dcterms:created xsi:type="dcterms:W3CDTF">2012-10-07T05:34:00Z</dcterms:created>
  <dcterms:modified xsi:type="dcterms:W3CDTF">2013-09-29T18:40:00Z</dcterms:modified>
  <cp:category>www.sorubak.com</cp:category>
</cp:coreProperties>
</file>