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055" w:rsidRDefault="00515055" w:rsidP="008C214F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1. Romen rakamlarıyla IV , IX ,XIV ve XIX şeklinde yazılan doğal sayılar hangi seçenekte doğru verilmiştir?</w:t>
      </w:r>
      <w:r w:rsidRPr="008B55D1">
        <w:rPr>
          <w:rFonts w:ascii="Algerian" w:hAnsi="Algerian" w:cs="Algerian"/>
          <w:sz w:val="52"/>
          <w:szCs w:val="52"/>
        </w:rPr>
        <w:t xml:space="preserve"> </w:t>
      </w:r>
      <w:hyperlink r:id="rId6" w:history="1">
        <w:r>
          <w:rPr>
            <w:rStyle w:val="Hyperlink"/>
            <w:rFonts w:ascii="Algerian" w:hAnsi="Algerian" w:cs="Algerian"/>
            <w:sz w:val="52"/>
            <w:szCs w:val="52"/>
          </w:rPr>
          <w:t>www.sorubak.com</w:t>
        </w:r>
      </w:hyperlink>
    </w:p>
    <w:p w:rsidR="00515055" w:rsidRDefault="00515055" w:rsidP="008C214F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A) 4,6,14,19                    B) 4,9,14,19                 C) 6,9,14,19</w:t>
      </w:r>
    </w:p>
    <w:p w:rsidR="00515055" w:rsidRDefault="00515055" w:rsidP="008C214F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2. Romen rakamlarıyla I,III,V,VII,….. şeklinde oluşturulan sayı örüntüsünde noktalı yere gelecek sayı nedir ?</w:t>
      </w:r>
    </w:p>
    <w:p w:rsidR="00515055" w:rsidRDefault="00515055" w:rsidP="008C214F">
      <w:pPr>
        <w:spacing w:after="0"/>
        <w:ind w:left="-851"/>
        <w:rPr>
          <w:rFonts w:ascii="Comic Sans MS" w:hAnsi="Comic Sans MS" w:cs="Comic Sans MS"/>
        </w:rPr>
      </w:pPr>
    </w:p>
    <w:p w:rsidR="00515055" w:rsidRDefault="00515055" w:rsidP="008C214F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3.Romen rakamlarıyla yazılan XIX – XIV = ? işleminin sonucu Romen rakamıyla kaçtır?</w:t>
      </w:r>
    </w:p>
    <w:p w:rsidR="00515055" w:rsidRDefault="00515055" w:rsidP="008C214F">
      <w:pPr>
        <w:spacing w:after="0"/>
        <w:ind w:left="-851"/>
        <w:rPr>
          <w:rFonts w:ascii="Comic Sans MS" w:hAnsi="Comic Sans MS" w:cs="Comic Sans MS"/>
        </w:rPr>
      </w:pPr>
    </w:p>
    <w:p w:rsidR="00515055" w:rsidRDefault="00515055" w:rsidP="008C214F">
      <w:pPr>
        <w:spacing w:after="0"/>
        <w:ind w:left="-851"/>
        <w:rPr>
          <w:rFonts w:ascii="Comic Sans MS" w:hAnsi="Comic Sans MS" w:cs="Comic Sans MS"/>
        </w:rPr>
      </w:pPr>
    </w:p>
    <w:p w:rsidR="00515055" w:rsidRDefault="00515055" w:rsidP="008C214F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4. IX sayısından VI fazla olan sayı aşağıdakilerden hangisidir?</w:t>
      </w:r>
    </w:p>
    <w:p w:rsidR="00515055" w:rsidRDefault="00515055" w:rsidP="008C214F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A) XV                             B) XVI                         C) XVII</w:t>
      </w:r>
    </w:p>
    <w:p w:rsidR="00515055" w:rsidRDefault="00515055" w:rsidP="008C214F">
      <w:pPr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7.85pt;margin-top:16.9pt;width:152.3pt;height:21.3pt;z-index:251649024">
            <v:textbox>
              <w:txbxContent>
                <w:p w:rsidR="00515055" w:rsidRPr="004643BA" w:rsidRDefault="00515055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II , IV , VI , VIII , …</w:t>
                  </w:r>
                </w:p>
              </w:txbxContent>
            </v:textbox>
          </v:shape>
        </w:pict>
      </w:r>
    </w:p>
    <w:p w:rsidR="00515055" w:rsidRDefault="00515055" w:rsidP="00243038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5.</w:t>
      </w:r>
      <w:r>
        <w:rPr>
          <w:rFonts w:ascii="Comic Sans MS" w:hAnsi="Comic Sans MS" w:cs="Comic Sans MS"/>
        </w:rPr>
        <w:tab/>
      </w:r>
    </w:p>
    <w:p w:rsidR="00515055" w:rsidRDefault="00515055" w:rsidP="000020B2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Yukarıdaki romen rakamlarıyla verilen sayı örüntüsünde … ile gösterilen yere hangi Romen rakamı  gelmelidir?         …..</w:t>
      </w:r>
    </w:p>
    <w:p w:rsidR="00515055" w:rsidRDefault="00515055" w:rsidP="000020B2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</w:p>
    <w:p w:rsidR="00515055" w:rsidRDefault="00515055" w:rsidP="000020B2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6.   XIV + V = … işleminde noktalı yere hangi romen rakamı gelmelidir?</w:t>
      </w:r>
    </w:p>
    <w:p w:rsidR="00515055" w:rsidRDefault="00515055" w:rsidP="00243038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5.4pt;margin-top:13.45pt;width:9pt;height:23.25pt;flip:x y;z-index:2516510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left:0;text-align:left;margin-left:55.15pt;margin-top:14.2pt;width:12pt;height:21.75pt;flip:y;z-index:2516500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left:0;text-align:left;margin-left:74.65pt;margin-top:14.2pt;width:0;height:21.75pt;flip:y;z-index:2516520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left:0;text-align:left;margin-left:99.4pt;margin-top:14.95pt;width:0;height:21.75pt;flip:y;z-index:2516531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left:0;text-align:left;margin-left:125.65pt;margin-top:14.2pt;width:0;height:21.75pt;flip:y;z-index:2516541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left:0;text-align:left;margin-left:134.65pt;margin-top:14.2pt;width:0;height:21.75pt;flip:y;z-index:2516551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left:0;text-align:left;margin-left:144.35pt;margin-top:14.2pt;width:0;height:21.75pt;flip:y;z-index:2516561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left:0;text-align:left;margin-left:189.4pt;margin-top:14.95pt;width:9pt;height:23.25pt;flip:x y;z-index:2516602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left:0;text-align:left;margin-left:198.4pt;margin-top:15.7pt;width:12pt;height:21.75pt;flip:y;z-index:2516613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left:0;text-align:left;margin-left:217.15pt;margin-top:15.7pt;width:0;height:21.75pt;flip:y;z-index:2516623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left:0;text-align:left;margin-left:226.9pt;margin-top:15.7pt;width:0;height:21.75pt;flip:y;z-index:251663360" o:connectortype="straight">
            <v:stroke endarrow="block"/>
          </v:shape>
        </w:pict>
      </w:r>
    </w:p>
    <w:p w:rsidR="00515055" w:rsidRDefault="00515055" w:rsidP="00243038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8" type="#_x0000_t32" style="position:absolute;left:0;text-align:left;margin-left:85.95pt;margin-top:8.6pt;width:24.7pt;height:0;flip:x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left:0;text-align:left;margin-left:155pt;margin-top:14.6pt;width:24.7pt;height:0;flip:x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left:0;text-align:left;margin-left:155pt;margin-top:7.85pt;width:24.7pt;height:0;flip:x;z-index:251657216" o:connectortype="straight">
            <v:stroke endarrow="block"/>
          </v:shape>
        </w:pict>
      </w:r>
      <w:r>
        <w:rPr>
          <w:rFonts w:ascii="Comic Sans MS" w:hAnsi="Comic Sans MS" w:cs="Comic Sans MS"/>
        </w:rPr>
        <w:t xml:space="preserve">7.   </w:t>
      </w:r>
    </w:p>
    <w:p w:rsidR="00515055" w:rsidRDefault="00515055" w:rsidP="00243038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</w:p>
    <w:p w:rsidR="00515055" w:rsidRDefault="00515055" w:rsidP="00243038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Yukarıdaki işlemde kibrit çöplerinden birinin yerini değiştirerek eşitliği doğru hale getirebilir misin?(çizerek yap)</w:t>
      </w:r>
    </w:p>
    <w:p w:rsidR="00515055" w:rsidRDefault="00515055" w:rsidP="00243038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</w:p>
    <w:p w:rsidR="00515055" w:rsidRDefault="00515055" w:rsidP="00243038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</w:p>
    <w:p w:rsidR="00515055" w:rsidRDefault="00515055" w:rsidP="00243038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</w:p>
    <w:p w:rsidR="00515055" w:rsidRDefault="00515055" w:rsidP="00243038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8. Verilen sayıları Romen rakamı ile yazınız.</w:t>
      </w:r>
    </w:p>
    <w:p w:rsidR="00515055" w:rsidRDefault="00515055" w:rsidP="00621BAD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 =                                                            13 =</w:t>
      </w:r>
    </w:p>
    <w:p w:rsidR="00515055" w:rsidRDefault="00515055" w:rsidP="00243038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15 =                                                           9 =</w:t>
      </w:r>
    </w:p>
    <w:p w:rsidR="00515055" w:rsidRDefault="00515055" w:rsidP="00621BAD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20 =                                                         12 =</w:t>
      </w:r>
    </w:p>
    <w:p w:rsidR="00515055" w:rsidRDefault="00515055" w:rsidP="00621BAD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41" type="#_x0000_t202" style="position:absolute;left:0;text-align:left;margin-left:11.8pt;margin-top:5.95pt;width:118.05pt;height:115.5pt;z-index:251664384">
            <v:textbox>
              <w:txbxContent>
                <w:p w:rsidR="00515055" w:rsidRDefault="00515055" w:rsidP="00C619B3">
                  <w:pPr>
                    <w:spacing w:after="0"/>
                  </w:pPr>
                  <w:r>
                    <w:t xml:space="preserve">                    XII</w:t>
                  </w:r>
                </w:p>
                <w:p w:rsidR="00515055" w:rsidRDefault="00515055" w:rsidP="00C619B3">
                  <w:pPr>
                    <w:spacing w:after="0"/>
                  </w:pPr>
                  <w:r>
                    <w:t xml:space="preserve">           XI                I  </w:t>
                  </w:r>
                </w:p>
                <w:p w:rsidR="00515055" w:rsidRDefault="00515055" w:rsidP="00C619B3">
                  <w:pPr>
                    <w:spacing w:after="0"/>
                  </w:pPr>
                  <w:r>
                    <w:t xml:space="preserve">       X                          II     </w:t>
                  </w:r>
                </w:p>
                <w:p w:rsidR="00515055" w:rsidRDefault="00515055" w:rsidP="00C619B3">
                  <w:pPr>
                    <w:spacing w:after="0"/>
                  </w:pPr>
                  <w:r>
                    <w:t xml:space="preserve">   IX               </w:t>
                  </w:r>
                  <w:r>
                    <w:rPr>
                      <w:sz w:val="28"/>
                      <w:szCs w:val="28"/>
                    </w:rPr>
                    <w:t>.</w:t>
                  </w:r>
                  <w:r>
                    <w:t xml:space="preserve">               III</w:t>
                  </w:r>
                </w:p>
                <w:p w:rsidR="00515055" w:rsidRDefault="00515055" w:rsidP="00C619B3">
                  <w:pPr>
                    <w:spacing w:after="0"/>
                  </w:pPr>
                  <w:r>
                    <w:t xml:space="preserve">      VII                        IV</w:t>
                  </w:r>
                </w:p>
                <w:p w:rsidR="00515055" w:rsidRDefault="00515055" w:rsidP="00C619B3">
                  <w:pPr>
                    <w:spacing w:after="0"/>
                  </w:pPr>
                  <w:r>
                    <w:t xml:space="preserve">            VII            V</w:t>
                  </w:r>
                </w:p>
                <w:p w:rsidR="00515055" w:rsidRDefault="00515055" w:rsidP="00C619B3">
                  <w:pPr>
                    <w:spacing w:after="0"/>
                  </w:pPr>
                  <w:r>
                    <w:t xml:space="preserve">                    VI</w:t>
                  </w:r>
                </w:p>
                <w:p w:rsidR="00515055" w:rsidRDefault="00515055"/>
              </w:txbxContent>
            </v:textbox>
          </v:shape>
        </w:pict>
      </w:r>
    </w:p>
    <w:p w:rsidR="00515055" w:rsidRDefault="00515055" w:rsidP="00621BAD">
      <w:pPr>
        <w:tabs>
          <w:tab w:val="left" w:pos="4680"/>
        </w:tabs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42" type="#_x0000_t32" style="position:absolute;left:0;text-align:left;margin-left:73.15pt;margin-top:51.3pt;width:16.5pt;height:0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left:0;text-align:left;margin-left:72.4pt;margin-top:16.15pt;width:0;height:35.2pt;flip:y;z-index:251666432" o:connectortype="straight">
            <v:stroke endarrow="block"/>
          </v:shape>
        </w:pict>
      </w:r>
      <w:r>
        <w:rPr>
          <w:rFonts w:ascii="Comic Sans MS" w:hAnsi="Comic Sans MS" w:cs="Comic Sans MS"/>
        </w:rPr>
        <w:t>9.</w:t>
      </w:r>
    </w:p>
    <w:p w:rsidR="00515055" w:rsidRPr="00E80543" w:rsidRDefault="00515055" w:rsidP="00E80543">
      <w:pPr>
        <w:rPr>
          <w:rFonts w:ascii="Comic Sans MS" w:hAnsi="Comic Sans MS" w:cs="Comic Sans MS"/>
        </w:rPr>
      </w:pPr>
    </w:p>
    <w:p w:rsidR="00515055" w:rsidRPr="00E80543" w:rsidRDefault="00515055" w:rsidP="00E80543">
      <w:pPr>
        <w:rPr>
          <w:rFonts w:ascii="Comic Sans MS" w:hAnsi="Comic Sans MS" w:cs="Comic Sans MS"/>
        </w:rPr>
      </w:pPr>
    </w:p>
    <w:p w:rsidR="00515055" w:rsidRDefault="00515055" w:rsidP="00E80543">
      <w:pPr>
        <w:rPr>
          <w:rFonts w:ascii="Comic Sans MS" w:hAnsi="Comic Sans MS" w:cs="Comic Sans MS"/>
        </w:rPr>
      </w:pPr>
    </w:p>
    <w:p w:rsidR="00515055" w:rsidRDefault="00515055" w:rsidP="00E80543">
      <w:pPr>
        <w:rPr>
          <w:rFonts w:ascii="Comic Sans MS" w:hAnsi="Comic Sans MS" w:cs="Comic Sans MS"/>
        </w:rPr>
      </w:pPr>
    </w:p>
    <w:p w:rsidR="00515055" w:rsidRPr="00E80543" w:rsidRDefault="00515055" w:rsidP="00E8054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Yukarıdaki saat kaçtır? Sizde saat 18.30 gösteren romen rakamlarıyla bir saat çizin.</w:t>
      </w:r>
    </w:p>
    <w:sectPr w:rsidR="00515055" w:rsidRPr="00E80543" w:rsidSect="003C189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055" w:rsidRDefault="00515055" w:rsidP="00FB42BA">
      <w:pPr>
        <w:spacing w:after="0" w:line="240" w:lineRule="auto"/>
      </w:pPr>
      <w:r>
        <w:separator/>
      </w:r>
    </w:p>
  </w:endnote>
  <w:endnote w:type="continuationSeparator" w:id="1">
    <w:p w:rsidR="00515055" w:rsidRDefault="00515055" w:rsidP="00FB4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055" w:rsidRDefault="00515055" w:rsidP="00FB42BA">
      <w:pPr>
        <w:spacing w:after="0" w:line="240" w:lineRule="auto"/>
      </w:pPr>
      <w:r>
        <w:separator/>
      </w:r>
    </w:p>
  </w:footnote>
  <w:footnote w:type="continuationSeparator" w:id="1">
    <w:p w:rsidR="00515055" w:rsidRDefault="00515055" w:rsidP="00FB4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055" w:rsidRDefault="00515055">
    <w:pPr>
      <w:pStyle w:val="Header"/>
    </w:pPr>
    <w:r>
      <w:t xml:space="preserve">                                                 3.SINIF ROMEN RAKAMLARI  TESTİ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471"/>
    <w:rsid w:val="000020B2"/>
    <w:rsid w:val="00005A4A"/>
    <w:rsid w:val="000071C7"/>
    <w:rsid w:val="00064412"/>
    <w:rsid w:val="000B4909"/>
    <w:rsid w:val="00115211"/>
    <w:rsid w:val="00123552"/>
    <w:rsid w:val="00140B00"/>
    <w:rsid w:val="002136DC"/>
    <w:rsid w:val="002173CB"/>
    <w:rsid w:val="002409CC"/>
    <w:rsid w:val="00243038"/>
    <w:rsid w:val="0028657F"/>
    <w:rsid w:val="003C1893"/>
    <w:rsid w:val="004643BA"/>
    <w:rsid w:val="004A213B"/>
    <w:rsid w:val="004F4471"/>
    <w:rsid w:val="00515055"/>
    <w:rsid w:val="00621BAD"/>
    <w:rsid w:val="006922DC"/>
    <w:rsid w:val="007B49B5"/>
    <w:rsid w:val="007D28E8"/>
    <w:rsid w:val="008B55D1"/>
    <w:rsid w:val="008C214F"/>
    <w:rsid w:val="009E1407"/>
    <w:rsid w:val="00A50968"/>
    <w:rsid w:val="00AE42D3"/>
    <w:rsid w:val="00AF5ABC"/>
    <w:rsid w:val="00B40D34"/>
    <w:rsid w:val="00BE70DF"/>
    <w:rsid w:val="00C56BFB"/>
    <w:rsid w:val="00C619B3"/>
    <w:rsid w:val="00D416D5"/>
    <w:rsid w:val="00D6713C"/>
    <w:rsid w:val="00DD58F8"/>
    <w:rsid w:val="00DF03DB"/>
    <w:rsid w:val="00E80543"/>
    <w:rsid w:val="00F26953"/>
    <w:rsid w:val="00F37339"/>
    <w:rsid w:val="00FB4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89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64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43B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B42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42BA"/>
  </w:style>
  <w:style w:type="paragraph" w:styleId="Footer">
    <w:name w:val="footer"/>
    <w:basedOn w:val="Normal"/>
    <w:link w:val="FooterChar"/>
    <w:uiPriority w:val="99"/>
    <w:semiHidden/>
    <w:rsid w:val="00FB42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42BA"/>
  </w:style>
  <w:style w:type="character" w:styleId="Hyperlink">
    <w:name w:val="Hyperlink"/>
    <w:basedOn w:val="DefaultParagraphFont"/>
    <w:uiPriority w:val="99"/>
    <w:rsid w:val="008B55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193</Words>
  <Characters>1105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LG</dc:creator>
  <cp:keywords>www.sorubak.com</cp:keywords>
  <dc:description>www.sorubak.com</dc:description>
  <cp:lastModifiedBy>edanur</cp:lastModifiedBy>
  <cp:revision>4</cp:revision>
  <dcterms:created xsi:type="dcterms:W3CDTF">2012-10-09T19:41:00Z</dcterms:created>
  <dcterms:modified xsi:type="dcterms:W3CDTF">2013-09-16T09:35:00Z</dcterms:modified>
  <cp:category>www.sorubak.com</cp:category>
</cp:coreProperties>
</file>