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0E" w:rsidRDefault="00CC2C0E" w:rsidP="009F638F">
      <w:pPr>
        <w:rPr>
          <w:rFonts w:ascii="Comic Sans MS" w:hAnsi="Comic Sans MS" w:cs="Comic Sans MS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7" o:spid="_x0000_s1026" type="#_x0000_t75" style="position:absolute;margin-left:494.7pt;margin-top:-12.95pt;width:32.7pt;height:53.25pt;z-index:-251636224;visibility:visible">
            <v:imagedata r:id="rId5" o:title=""/>
          </v:shape>
        </w:pict>
      </w:r>
      <w:bookmarkEnd w:id="0"/>
      <w:r>
        <w:rPr>
          <w:rFonts w:ascii="Comic Sans MS" w:hAnsi="Comic Sans MS" w:cs="Comic Sans MS"/>
        </w:rPr>
        <w:t>Adım Soyadım:                           Numaram:                                               Notum:</w:t>
      </w:r>
    </w:p>
    <w:p w:rsidR="00CC2C0E" w:rsidRDefault="00CC2C0E" w:rsidP="009F638F">
      <w:pPr>
        <w:rPr>
          <w:rFonts w:ascii="Comic Sans MS" w:hAnsi="Comic Sans MS" w:cs="Comic Sans MS"/>
        </w:rPr>
      </w:pPr>
    </w:p>
    <w:p w:rsidR="00CC2C0E" w:rsidRPr="009F638F" w:rsidRDefault="00CC2C0E" w:rsidP="009F638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1.</w:t>
      </w:r>
      <w:r w:rsidRPr="009F638F">
        <w:rPr>
          <w:rFonts w:ascii="Comic Sans MS" w:hAnsi="Comic Sans MS" w:cs="Comic Sans MS"/>
        </w:rPr>
        <w:t>Aşağıdaki doğal sayıların basamak değerini yazınız ?(10 puan)</w:t>
      </w:r>
    </w:p>
    <w:p w:rsidR="00CC2C0E" w:rsidRPr="00B54374" w:rsidRDefault="00CC2C0E" w:rsidP="00B54374">
      <w:pPr>
        <w:rPr>
          <w:rFonts w:ascii="Comic Sans MS" w:hAnsi="Comic Sans MS" w:cs="Comic Sans MS"/>
        </w:rPr>
      </w:pPr>
      <w:r>
        <w:t>51 8            632                                   70 7                                 843</w:t>
      </w:r>
    </w:p>
    <w:p w:rsidR="00CC2C0E" w:rsidRDefault="00CC2C0E" w:rsidP="00B940A2">
      <w:r>
        <w:rPr>
          <w:noProof/>
        </w:rPr>
        <w:pict>
          <v:group id="Grup 34" o:spid="_x0000_s1027" style="position:absolute;margin-left:8.85pt;margin-top:2.6pt;width:36pt;height:22.1pt;z-index:251637248" coordorigin="1047,9747" coordsize="600,540">
            <v:line id="Line 3" o:spid="_x0000_s1028" style="position:absolute;visibility:visible" from="1047,9747" to="1047,10287" o:connectortype="straight"/>
            <v:line id="Line 4" o:spid="_x0000_s1029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40" o:spid="_x0000_s1030" style="position:absolute;margin-left:161.85pt;margin-top:2.6pt;width:36pt;height:22.1pt;z-index:251638272" coordorigin="1047,9747" coordsize="600,540">
            <v:line id="Line 15" o:spid="_x0000_s1031" style="position:absolute;visibility:visible" from="1047,9747" to="1047,10287" o:connectortype="straight"/>
            <v:line id="Line 16" o:spid="_x0000_s1032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49" o:spid="_x0000_s1033" style="position:absolute;margin-left:314.85pt;margin-top:2.6pt;width:36pt;height:22.1pt;z-index:251639296" coordorigin="1047,9747" coordsize="600,540">
            <v:line id="Line 24" o:spid="_x0000_s1034" style="position:absolute;visibility:visible" from="1047,9747" to="1047,10287" o:connectortype="straight"/>
            <v:line id="Line 25" o:spid="_x0000_s1035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4" o:spid="_x0000_s1036" style="position:absolute;margin-left:427pt;margin-top:6.75pt;width:45pt;height:31.8pt;z-index:251640320" coordorigin="1047,9747" coordsize="600,540">
            <v:line id="Line 33" o:spid="_x0000_s1037" style="position:absolute;visibility:visible" from="1047,9747" to="1047,10287" o:connectortype="straight"/>
            <v:line id="Line 34" o:spid="_x0000_s1038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7" o:spid="_x0000_s1039" style="position:absolute;margin-left:436pt;margin-top:5.4pt;width:36pt;height:19.35pt;z-index:251641344" coordorigin="1047,9747" coordsize="600,540">
            <v:line id="Line 30" o:spid="_x0000_s1040" style="position:absolute;visibility:visible" from="1047,9747" to="1047,10287" o:connectortype="straight"/>
            <v:line id="Line 31" o:spid="_x0000_s1041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1" o:spid="_x0000_s1042" style="position:absolute;margin-left:442.35pt;margin-top:5.4pt;width:30pt;height:9pt;z-index:251642368" coordorigin="1047,9747" coordsize="600,540">
            <v:line id="Line 36" o:spid="_x0000_s1043" style="position:absolute;visibility:visible" from="1047,9747" to="1047,10287" o:connectortype="straight"/>
            <v:line id="Line 37" o:spid="_x0000_s1044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52" o:spid="_x0000_s1045" style="position:absolute;margin-left:324pt;margin-top:3pt;width:30pt;height:9pt;z-index:251643392" coordorigin="1047,9747" coordsize="600,540">
            <v:line id="Line 21" o:spid="_x0000_s1046" style="position:absolute;visibility:visible" from="1047,9747" to="1047,10287" o:connectortype="straight"/>
            <v:line id="Line 22" o:spid="_x0000_s1047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46" o:spid="_x0000_s1048" style="position:absolute;margin-left:306pt;margin-top:3pt;width:45pt;height:36pt;z-index:251644416" coordorigin="1047,9747" coordsize="600,540">
            <v:line id="Line 27" o:spid="_x0000_s1049" style="position:absolute;visibility:visible" from="1047,9747" to="1047,10287" o:connectortype="straight"/>
            <v:line id="Line 28" o:spid="_x0000_s1050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43" o:spid="_x0000_s1051" style="position:absolute;margin-left:153pt;margin-top:3pt;width:45pt;height:36pt;z-index:251645440" coordorigin="1047,9747" coordsize="600,540">
            <v:line id="Line 18" o:spid="_x0000_s1052" style="position:absolute;visibility:visible" from="1047,9747" to="1047,10287" o:connectortype="straight"/>
            <v:line id="Line 19" o:spid="_x0000_s1053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37" o:spid="_x0000_s1054" style="position:absolute;margin-left:171pt;margin-top:3pt;width:30pt;height:9pt;z-index:251646464" coordorigin="1047,9747" coordsize="600,540">
            <v:line id="Line 12" o:spid="_x0000_s1055" style="position:absolute;visibility:visible" from="1047,9747" to="1047,10287" o:connectortype="straight"/>
            <v:line id="Line 13" o:spid="_x0000_s1056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31" o:spid="_x0000_s1057" style="position:absolute;margin-left:0;margin-top:3pt;width:45pt;height:36pt;z-index:251647488" coordorigin="1047,9747" coordsize="600,540">
            <v:line id="Line 6" o:spid="_x0000_s1058" style="position:absolute;visibility:visible" from="1047,9747" to="1047,10287" o:connectortype="straight"/>
            <v:line id="Line 7" o:spid="_x0000_s1059" style="position:absolute;visibility:visible" from="1047,10287" to="1647,10287" o:connectortype="straight">
              <v:stroke endarrow="block"/>
            </v:line>
          </v:group>
        </w:pict>
      </w:r>
      <w:r>
        <w:rPr>
          <w:noProof/>
        </w:rPr>
        <w:pict>
          <v:group id="Grup 28" o:spid="_x0000_s1060" style="position:absolute;margin-left:18pt;margin-top:3pt;width:30pt;height:9pt;z-index:251648512" coordorigin="1047,9747" coordsize="600,540">
            <v:line id="Line 9" o:spid="_x0000_s1061" style="position:absolute;visibility:visible" from="1047,9747" to="1047,10287" o:connectortype="straight"/>
            <v:line id="Line 10" o:spid="_x0000_s1062" style="position:absolute;visibility:visible" from="1047,10287" to="1647,10287" o:connectortype="straight">
              <v:stroke endarrow="block"/>
            </v:line>
          </v:group>
        </w:pict>
      </w:r>
      <w:r>
        <w:t>……………………………</w:t>
      </w:r>
    </w:p>
    <w:p w:rsidR="00CC2C0E" w:rsidRDefault="00CC2C0E" w:rsidP="00B940A2">
      <w:r>
        <w:t>………………………………..</w:t>
      </w:r>
    </w:p>
    <w:p w:rsidR="00CC2C0E" w:rsidRDefault="00CC2C0E" w:rsidP="00721278">
      <w:pPr>
        <w:widowControl w:val="0"/>
        <w:tabs>
          <w:tab w:val="left" w:pos="0"/>
          <w:tab w:val="left" w:pos="5103"/>
        </w:tabs>
        <w:autoSpaceDE w:val="0"/>
        <w:autoSpaceDN w:val="0"/>
        <w:adjustRightInd w:val="0"/>
        <w:spacing w:line="456" w:lineRule="exact"/>
        <w:ind w:right="638"/>
        <w:rPr>
          <w:rFonts w:ascii="Arial" w:hAnsi="Arial" w:cs="Arial"/>
          <w:b/>
          <w:bCs/>
          <w:color w:val="000000"/>
          <w:spacing w:val="-1"/>
          <w:sz w:val="28"/>
          <w:szCs w:val="28"/>
        </w:rPr>
      </w:pPr>
    </w:p>
    <w:p w:rsidR="00CC2C0E" w:rsidRPr="00721278" w:rsidRDefault="00CC2C0E" w:rsidP="00721278">
      <w:pPr>
        <w:widowControl w:val="0"/>
        <w:tabs>
          <w:tab w:val="left" w:pos="0"/>
          <w:tab w:val="left" w:pos="5103"/>
        </w:tabs>
        <w:autoSpaceDE w:val="0"/>
        <w:autoSpaceDN w:val="0"/>
        <w:adjustRightInd w:val="0"/>
        <w:spacing w:line="456" w:lineRule="exact"/>
        <w:ind w:left="142" w:right="638"/>
        <w:rPr>
          <w:rFonts w:ascii="Comic Sans MS" w:hAnsi="Comic Sans MS" w:cs="Comic Sans MS"/>
        </w:rPr>
      </w:pPr>
      <w:r w:rsidRPr="009F638F">
        <w:rPr>
          <w:rFonts w:ascii="Comic Sans MS" w:hAnsi="Comic Sans MS" w:cs="Comic Sans MS"/>
          <w:color w:val="000000"/>
          <w:spacing w:val="-1"/>
        </w:rPr>
        <w:t>3</w:t>
      </w:r>
      <w:r>
        <w:rPr>
          <w:rFonts w:ascii="Comic Sans MS" w:hAnsi="Comic Sans MS" w:cs="Comic Sans MS"/>
        </w:rPr>
        <w:t xml:space="preserve"> .Aşağıdaki sayı modellerine </w:t>
      </w:r>
      <w:r w:rsidRPr="00721278">
        <w:rPr>
          <w:rFonts w:ascii="Comic Sans MS" w:hAnsi="Comic Sans MS" w:cs="Comic Sans MS"/>
        </w:rPr>
        <w:t xml:space="preserve">bakarak </w:t>
      </w:r>
      <w:r>
        <w:rPr>
          <w:rFonts w:ascii="Comic Sans MS" w:hAnsi="Comic Sans MS" w:cs="Comic Sans MS"/>
        </w:rPr>
        <w:t>2. Ö</w:t>
      </w:r>
      <w:r w:rsidRPr="00721278">
        <w:rPr>
          <w:rFonts w:ascii="Comic Sans MS" w:hAnsi="Comic Sans MS" w:cs="Comic Sans MS"/>
        </w:rPr>
        <w:t>rneğe bakarak</w:t>
      </w:r>
      <w:r>
        <w:rPr>
          <w:rFonts w:ascii="Comic Sans MS" w:hAnsi="Comic Sans MS" w:cs="Comic Sans MS"/>
        </w:rPr>
        <w:t xml:space="preserve"> aşağıdaki boşlukları</w:t>
      </w:r>
      <w:r w:rsidRPr="00721278">
        <w:rPr>
          <w:rFonts w:ascii="Comic Sans MS" w:hAnsi="Comic Sans MS" w:cs="Comic Sans MS"/>
        </w:rPr>
        <w:t>aşağıdaki tabloyu doldurunuz. (</w:t>
      </w:r>
      <w:r>
        <w:rPr>
          <w:rFonts w:ascii="Comic Sans MS" w:hAnsi="Comic Sans MS" w:cs="Comic Sans MS"/>
        </w:rPr>
        <w:t>1</w:t>
      </w:r>
      <w:r w:rsidRPr="00721278">
        <w:rPr>
          <w:rFonts w:ascii="Comic Sans MS" w:hAnsi="Comic Sans MS" w:cs="Comic Sans MS"/>
        </w:rPr>
        <w:t>0 puan)</w:t>
      </w:r>
    </w:p>
    <w:p w:rsidR="00CC2C0E" w:rsidRPr="00721278" w:rsidRDefault="00CC2C0E" w:rsidP="00721278">
      <w:pPr>
        <w:widowControl w:val="0"/>
        <w:tabs>
          <w:tab w:val="left" w:pos="0"/>
          <w:tab w:val="left" w:pos="5103"/>
        </w:tabs>
        <w:autoSpaceDE w:val="0"/>
        <w:autoSpaceDN w:val="0"/>
        <w:adjustRightInd w:val="0"/>
        <w:spacing w:line="456" w:lineRule="exact"/>
        <w:ind w:left="142" w:right="638"/>
        <w:rPr>
          <w:rFonts w:ascii="Comic Sans MS" w:hAnsi="Comic Sans MS" w:cs="Comic Sans MS"/>
          <w:color w:val="000000"/>
          <w:spacing w:val="-1"/>
        </w:rPr>
      </w:pPr>
      <w:r>
        <w:rPr>
          <w:noProof/>
        </w:rPr>
        <w:pict>
          <v:shape id="Resim 55" o:spid="_x0000_s1063" type="#_x0000_t75" style="position:absolute;left:0;text-align:left;margin-left:336.2pt;margin-top:209.8pt;width:220.15pt;height:229.15pt;z-index:-251681280;visibility:visible;mso-position-horizontal-relative:page;mso-position-vertical-relative:page" o:allowincell="f">
            <v:imagedata r:id="rId6" o:title="" croptop="29433f" cropbottom="6670f" cropleft="4481f" cropright="19163f"/>
            <w10:wrap anchorx="page" anchory="page"/>
          </v:shape>
        </w:pict>
      </w:r>
      <w:r>
        <w:rPr>
          <w:rFonts w:ascii="Comic Sans MS" w:hAnsi="Comic Sans MS" w:cs="Comic Sans MS"/>
          <w:color w:val="000000"/>
          <w:spacing w:val="-1"/>
        </w:rPr>
        <w:t>d</w:t>
      </w:r>
      <w:r w:rsidRPr="00721278">
        <w:rPr>
          <w:rFonts w:ascii="Comic Sans MS" w:hAnsi="Comic Sans MS" w:cs="Comic Sans MS"/>
          <w:color w:val="000000"/>
          <w:spacing w:val="-1"/>
        </w:rPr>
        <w:t>oldurunuz</w:t>
      </w:r>
      <w:r>
        <w:rPr>
          <w:rFonts w:ascii="Comic Sans MS" w:hAnsi="Comic Sans MS" w:cs="Comic Sans MS"/>
          <w:color w:val="000000"/>
          <w:spacing w:val="-1"/>
        </w:rPr>
        <w:t>.</w:t>
      </w:r>
      <w:r>
        <w:rPr>
          <w:rFonts w:ascii="Comic Sans MS" w:hAnsi="Comic Sans MS" w:cs="Comic Sans MS"/>
        </w:rPr>
        <w:t>(10 puan)</w:t>
      </w:r>
    </w:p>
    <w:p w:rsidR="00CC2C0E" w:rsidRDefault="00CC2C0E" w:rsidP="00B940A2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b/>
          <w:bCs/>
          <w:color w:val="000000"/>
          <w:spacing w:val="-1"/>
          <w:sz w:val="28"/>
          <w:szCs w:val="28"/>
        </w:rPr>
      </w:pPr>
      <w:r>
        <w:rPr>
          <w:rFonts w:ascii="Arial" w:hAnsi="Arial" w:cs="Arial"/>
          <w:color w:val="000000"/>
          <w:spacing w:val="-1"/>
          <w:sz w:val="28"/>
          <w:szCs w:val="28"/>
        </w:rPr>
        <w:t>a</w:t>
      </w:r>
      <w:r w:rsidRPr="00721278">
        <w:rPr>
          <w:rFonts w:ascii="Comic Sans MS" w:hAnsi="Comic Sans MS" w:cs="Comic Sans MS"/>
          <w:b/>
          <w:bCs/>
          <w:color w:val="000000"/>
          <w:spacing w:val="-1"/>
        </w:rPr>
        <w:t xml:space="preserve"> yüzlük 4 onluk 2 birlik=  142</w:t>
      </w:r>
    </w:p>
    <w:p w:rsidR="00CC2C0E" w:rsidRDefault="00CC2C0E" w:rsidP="00B940A2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1"/>
          <w:sz w:val="28"/>
          <w:szCs w:val="28"/>
        </w:rPr>
      </w:pPr>
      <w:r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b.</w:t>
      </w:r>
      <w:r>
        <w:rPr>
          <w:rFonts w:ascii="Arial" w:hAnsi="Arial" w:cs="Arial"/>
          <w:color w:val="000000"/>
          <w:spacing w:val="-1"/>
          <w:sz w:val="28"/>
          <w:szCs w:val="28"/>
        </w:rPr>
        <w:t>1 yüzlük 9 onluk 5 birlik =………</w:t>
      </w:r>
    </w:p>
    <w:p w:rsidR="00CC2C0E" w:rsidRDefault="00CC2C0E" w:rsidP="00B940A2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1"/>
          <w:sz w:val="28"/>
          <w:szCs w:val="28"/>
        </w:rPr>
      </w:pPr>
      <w:r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c.</w:t>
      </w:r>
      <w:r>
        <w:rPr>
          <w:rFonts w:ascii="Arial" w:hAnsi="Arial" w:cs="Arial"/>
          <w:color w:val="000000"/>
          <w:spacing w:val="-1"/>
          <w:sz w:val="28"/>
          <w:szCs w:val="28"/>
        </w:rPr>
        <w:t>4 yüzlük 7 onluk 0 birlik = ……</w:t>
      </w:r>
    </w:p>
    <w:p w:rsidR="00CC2C0E" w:rsidRDefault="00CC2C0E" w:rsidP="00B940A2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1"/>
          <w:sz w:val="28"/>
          <w:szCs w:val="28"/>
        </w:rPr>
      </w:pPr>
      <w:r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ç.</w:t>
      </w:r>
      <w:r>
        <w:rPr>
          <w:rFonts w:ascii="Arial" w:hAnsi="Arial" w:cs="Arial"/>
          <w:color w:val="000000"/>
          <w:spacing w:val="-1"/>
          <w:sz w:val="28"/>
          <w:szCs w:val="28"/>
        </w:rPr>
        <w:t>7 yüzlük 0 onluk 8 birlik =……</w:t>
      </w:r>
    </w:p>
    <w:p w:rsidR="00CC2C0E" w:rsidRDefault="00CC2C0E" w:rsidP="00B940A2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1"/>
          <w:sz w:val="28"/>
          <w:szCs w:val="28"/>
        </w:rPr>
      </w:pPr>
      <w:r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d.</w:t>
      </w:r>
      <w:r>
        <w:rPr>
          <w:rFonts w:ascii="Arial" w:hAnsi="Arial" w:cs="Arial"/>
          <w:color w:val="000000"/>
          <w:spacing w:val="-1"/>
          <w:sz w:val="28"/>
          <w:szCs w:val="28"/>
        </w:rPr>
        <w:t>5 yüzlük 2 onluk 9 birlik =……..</w:t>
      </w:r>
    </w:p>
    <w:p w:rsidR="00CC2C0E" w:rsidRDefault="00CC2C0E" w:rsidP="00B940A2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1"/>
          <w:sz w:val="28"/>
          <w:szCs w:val="28"/>
        </w:rPr>
      </w:pPr>
      <w:r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e.</w:t>
      </w:r>
      <w:r>
        <w:rPr>
          <w:rFonts w:ascii="Arial" w:hAnsi="Arial" w:cs="Arial"/>
          <w:color w:val="000000"/>
          <w:spacing w:val="-1"/>
          <w:sz w:val="28"/>
          <w:szCs w:val="28"/>
        </w:rPr>
        <w:t>8 yüzlük 3 onluk 1 birlik =……..</w:t>
      </w:r>
    </w:p>
    <w:p w:rsidR="00CC2C0E" w:rsidRDefault="00CC2C0E" w:rsidP="00B940A2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f.</w:t>
      </w:r>
      <w:r>
        <w:rPr>
          <w:rFonts w:ascii="Arial" w:hAnsi="Arial" w:cs="Arial"/>
          <w:color w:val="000000"/>
          <w:sz w:val="28"/>
          <w:szCs w:val="28"/>
        </w:rPr>
        <w:t>2 yüzlük 0 onluk 7 birlik = ……</w:t>
      </w:r>
    </w:p>
    <w:p w:rsidR="00CC2C0E" w:rsidRDefault="00CC2C0E" w:rsidP="00B940A2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1"/>
          <w:sz w:val="28"/>
          <w:szCs w:val="28"/>
        </w:rPr>
      </w:pPr>
      <w:r>
        <w:rPr>
          <w:rFonts w:ascii="Arial" w:hAnsi="Arial" w:cs="Arial"/>
          <w:b/>
          <w:bCs/>
          <w:color w:val="000000"/>
          <w:spacing w:val="-1"/>
          <w:sz w:val="28"/>
          <w:szCs w:val="28"/>
        </w:rPr>
        <w:t>g.</w:t>
      </w:r>
      <w:r>
        <w:rPr>
          <w:rFonts w:ascii="Arial" w:hAnsi="Arial" w:cs="Arial"/>
          <w:color w:val="000000"/>
          <w:spacing w:val="-1"/>
          <w:sz w:val="28"/>
          <w:szCs w:val="28"/>
        </w:rPr>
        <w:t>3 yüzlük 0 onluk 0 birlik =…….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ğ</w:t>
      </w:r>
      <w:r>
        <w:rPr>
          <w:rFonts w:ascii="Arial" w:hAnsi="Arial" w:cs="Arial"/>
          <w:b/>
          <w:bCs/>
          <w:color w:val="000000"/>
          <w:spacing w:val="-2"/>
          <w:sz w:val="28"/>
          <w:szCs w:val="28"/>
        </w:rPr>
        <w:t>.</w:t>
      </w:r>
      <w:r>
        <w:rPr>
          <w:rFonts w:ascii="Arial" w:hAnsi="Arial" w:cs="Arial"/>
          <w:color w:val="000000"/>
          <w:spacing w:val="-2"/>
          <w:sz w:val="28"/>
          <w:szCs w:val="28"/>
        </w:rPr>
        <w:t>9 yüzlük 1 onluk 6 birlik = ……..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noProof/>
        </w:rPr>
      </w:pPr>
    </w:p>
    <w:p w:rsidR="00CC2C0E" w:rsidRPr="00A648F9" w:rsidRDefault="00CC2C0E" w:rsidP="00A648F9">
      <w:pPr>
        <w:tabs>
          <w:tab w:val="left" w:pos="7920"/>
        </w:tabs>
      </w:pPr>
    </w:p>
    <w:p w:rsidR="00CC2C0E" w:rsidRDefault="00CC2C0E" w:rsidP="00CF6F65">
      <w:pPr>
        <w:widowControl w:val="0"/>
        <w:autoSpaceDE w:val="0"/>
        <w:autoSpaceDN w:val="0"/>
        <w:adjustRightInd w:val="0"/>
        <w:spacing w:line="456" w:lineRule="exact"/>
        <w:rPr>
          <w:rFonts w:ascii="Arial" w:hAnsi="Arial" w:cs="Arial"/>
          <w:color w:val="000000"/>
          <w:spacing w:val="-2"/>
          <w:sz w:val="28"/>
          <w:szCs w:val="28"/>
        </w:rPr>
      </w:pPr>
    </w:p>
    <w:p w:rsidR="00CC2C0E" w:rsidRPr="00CF6F65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Comic Sans MS" w:hAnsi="Comic Sans MS" w:cs="Comic Sans MS"/>
          <w:color w:val="000000"/>
          <w:spacing w:val="-2"/>
        </w:rPr>
      </w:pPr>
      <w:r w:rsidRPr="00CF6F65">
        <w:rPr>
          <w:rFonts w:ascii="Comic Sans MS" w:hAnsi="Comic Sans MS" w:cs="Comic Sans MS"/>
          <w:color w:val="000000"/>
          <w:spacing w:val="-2"/>
        </w:rPr>
        <w:t>4.  Aşağıdaki sayıların arasına “&lt;” , “&gt;” , “=” işaretlerinden uygun olanları koyunuz.(15 puan)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rFonts w:ascii="Arial" w:hAnsi="Arial" w:cs="Arial"/>
          <w:color w:val="000000"/>
          <w:spacing w:val="-2"/>
          <w:sz w:val="28"/>
          <w:szCs w:val="28"/>
        </w:rPr>
        <w:t>35     &lt;    56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78       89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98        69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rFonts w:ascii="Arial" w:hAnsi="Arial" w:cs="Arial"/>
          <w:color w:val="000000"/>
          <w:spacing w:val="-2"/>
          <w:sz w:val="28"/>
          <w:szCs w:val="28"/>
        </w:rPr>
        <w:t>101      109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124     121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345      674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rFonts w:ascii="Arial" w:hAnsi="Arial" w:cs="Arial"/>
          <w:color w:val="000000"/>
          <w:spacing w:val="-2"/>
          <w:sz w:val="28"/>
          <w:szCs w:val="28"/>
        </w:rPr>
        <w:t>654       654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807     708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611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 xml:space="preserve">   811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rFonts w:ascii="Arial" w:hAnsi="Arial" w:cs="Arial"/>
          <w:color w:val="000000"/>
          <w:spacing w:val="-2"/>
          <w:sz w:val="28"/>
          <w:szCs w:val="28"/>
        </w:rPr>
        <w:t>750      752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567     562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987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 xml:space="preserve">   789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rFonts w:ascii="Arial" w:hAnsi="Arial" w:cs="Arial"/>
          <w:color w:val="000000"/>
          <w:spacing w:val="-2"/>
          <w:sz w:val="28"/>
          <w:szCs w:val="28"/>
        </w:rPr>
        <w:t>205      503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605      605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788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 xml:space="preserve">   780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</w:p>
    <w:p w:rsidR="00CC2C0E" w:rsidRPr="009F638F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Comic Sans MS" w:hAnsi="Comic Sans MS" w:cs="Comic Sans MS"/>
          <w:color w:val="000000"/>
          <w:spacing w:val="-2"/>
        </w:rPr>
      </w:pPr>
      <w:r w:rsidRPr="009F638F">
        <w:rPr>
          <w:rFonts w:ascii="Comic Sans MS" w:hAnsi="Comic Sans MS" w:cs="Comic Sans MS"/>
          <w:color w:val="000000"/>
          <w:spacing w:val="-2"/>
        </w:rPr>
        <w:t>5. Aşağıdaki sayıları en yakın onluğa yuvarlayınız?</w:t>
      </w:r>
      <w:r w:rsidRPr="009F638F">
        <w:rPr>
          <w:rFonts w:ascii="Comic Sans MS" w:hAnsi="Comic Sans MS" w:cs="Comic Sans MS"/>
        </w:rPr>
        <w:t>(15 puan)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0" o:spid="_x0000_s1064" type="#_x0000_t32" style="position:absolute;left:0;text-align:left;margin-left:415.95pt;margin-top:13.1pt;width:35.25pt;height:.75pt;flip:y;z-index:251652608;visibility:visible" strokecolor="#4579b8">
            <v:stroke endarrow="open"/>
          </v:shape>
        </w:pict>
      </w:r>
      <w:r>
        <w:rPr>
          <w:noProof/>
        </w:rPr>
        <w:pict>
          <v:shape id="Düz Ok Bağlayıcısı 65" o:spid="_x0000_s1065" type="#_x0000_t32" style="position:absolute;left:0;text-align:left;margin-left:238.2pt;margin-top:10.1pt;width:35.25pt;height:.75pt;flip:y;z-index:251657728;visibility:visible" strokecolor="#4579b8">
            <v:stroke endarrow="open"/>
          </v:shape>
        </w:pict>
      </w:r>
      <w:r>
        <w:rPr>
          <w:noProof/>
        </w:rPr>
        <w:pict>
          <v:shape id="Düz Ok Bağlayıcısı 57" o:spid="_x0000_s1066" type="#_x0000_t32" style="position:absolute;left:0;text-align:left;margin-left:30.45pt;margin-top:13.1pt;width:35.25pt;height:.75pt;flip:y;z-index:251649536;visibility:visible" strokecolor="#4579b8">
            <v:stroke endarrow="open"/>
          </v:shape>
        </w:pict>
      </w:r>
      <w:r>
        <w:rPr>
          <w:rFonts w:ascii="Arial" w:hAnsi="Arial" w:cs="Arial"/>
          <w:color w:val="000000"/>
          <w:spacing w:val="-2"/>
          <w:sz w:val="28"/>
          <w:szCs w:val="28"/>
        </w:rPr>
        <w:t>24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 xml:space="preserve">  20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38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49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noProof/>
        </w:rPr>
        <w:pict>
          <v:shape id="Düz Ok Bağlayıcısı 70" o:spid="_x0000_s1067" type="#_x0000_t32" style="position:absolute;left:0;text-align:left;margin-left:415.2pt;margin-top:9.8pt;width:35.25pt;height:.75pt;flip:y;z-index:251662848;visibility:visible" strokecolor="#4579b8">
            <v:stroke endarrow="open"/>
          </v:shape>
        </w:pict>
      </w:r>
      <w:r>
        <w:rPr>
          <w:noProof/>
        </w:rPr>
        <w:pict>
          <v:shape id="Düz Ok Bağlayıcısı 64" o:spid="_x0000_s1068" type="#_x0000_t32" style="position:absolute;left:0;text-align:left;margin-left:238.2pt;margin-top:12.05pt;width:35.25pt;height:.75pt;flip:y;z-index:251656704;visibility:visible" strokecolor="#4579b8">
            <v:stroke endarrow="open"/>
          </v:shape>
        </w:pict>
      </w:r>
      <w:r>
        <w:rPr>
          <w:noProof/>
        </w:rPr>
        <w:pict>
          <v:shape id="Düz Ok Bağlayıcısı 58" o:spid="_x0000_s1069" type="#_x0000_t32" style="position:absolute;left:0;text-align:left;margin-left:28.2pt;margin-top:11.3pt;width:35.25pt;height:.75pt;flip:y;z-index:251650560;visibility:visible" strokecolor="#4579b8">
            <v:stroke endarrow="open"/>
          </v:shape>
        </w:pict>
      </w:r>
      <w:r>
        <w:rPr>
          <w:rFonts w:ascii="Arial" w:hAnsi="Arial" w:cs="Arial"/>
          <w:color w:val="000000"/>
          <w:spacing w:val="-2"/>
          <w:sz w:val="28"/>
          <w:szCs w:val="28"/>
        </w:rPr>
        <w:t xml:space="preserve">12  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25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57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noProof/>
        </w:rPr>
        <w:pict>
          <v:shape id="Düz Ok Bağlayıcısı 59" o:spid="_x0000_s1070" type="#_x0000_t32" style="position:absolute;left:0;text-align:left;margin-left:31.2pt;margin-top:11.75pt;width:35.25pt;height:.75pt;flip:y;z-index:251651584;visibility:visible" strokecolor="#4579b8">
            <v:stroke endarrow="open"/>
          </v:shape>
        </w:pict>
      </w:r>
      <w:r>
        <w:rPr>
          <w:noProof/>
        </w:rPr>
        <w:pict>
          <v:shape id="Düz Ok Bağlayıcısı 69" o:spid="_x0000_s1071" type="#_x0000_t32" style="position:absolute;left:0;text-align:left;margin-left:415.2pt;margin-top:11.75pt;width:35.25pt;height:.75pt;flip:y;z-index:251661824;visibility:visible" strokecolor="#4579b8">
            <v:stroke endarrow="open"/>
          </v:shape>
        </w:pict>
      </w:r>
      <w:r>
        <w:rPr>
          <w:noProof/>
        </w:rPr>
        <w:pict>
          <v:shape id="Düz Ok Bağlayıcısı 63" o:spid="_x0000_s1072" type="#_x0000_t32" style="position:absolute;left:0;text-align:left;margin-left:238.2pt;margin-top:12.5pt;width:35.25pt;height:.75pt;flip:y;z-index:251655680;visibility:visible" strokecolor="#4579b8">
            <v:stroke endarrow="open"/>
          </v:shape>
        </w:pict>
      </w:r>
      <w:r>
        <w:rPr>
          <w:rFonts w:ascii="Arial" w:hAnsi="Arial" w:cs="Arial"/>
          <w:color w:val="000000"/>
          <w:spacing w:val="-2"/>
          <w:sz w:val="28"/>
          <w:szCs w:val="28"/>
        </w:rPr>
        <w:t>89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102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249</w:t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noProof/>
        </w:rPr>
        <w:pict>
          <v:shape id="Düz Ok Bağlayıcısı 66" o:spid="_x0000_s1073" type="#_x0000_t32" style="position:absolute;left:0;text-align:left;margin-left:37.95pt;margin-top:12.95pt;width:35.25pt;height:.75pt;flip:y;z-index:251658752;visibility:visible" strokecolor="#4579b8">
            <v:stroke endarrow="open"/>
          </v:shape>
        </w:pict>
      </w:r>
      <w:r>
        <w:rPr>
          <w:noProof/>
        </w:rPr>
        <w:pict>
          <v:shape id="Düz Ok Bağlayıcısı 68" o:spid="_x0000_s1074" type="#_x0000_t32" style="position:absolute;left:0;text-align:left;margin-left:415.2pt;margin-top:11.45pt;width:35.25pt;height:.75pt;flip:y;z-index:251660800;visibility:visible" strokecolor="#4579b8">
            <v:stroke endarrow="open"/>
          </v:shape>
        </w:pict>
      </w:r>
      <w:r>
        <w:rPr>
          <w:noProof/>
        </w:rPr>
        <w:pict>
          <v:shape id="Düz Ok Bağlayıcısı 62" o:spid="_x0000_s1075" type="#_x0000_t32" style="position:absolute;left:0;text-align:left;margin-left:238.2pt;margin-top:12.2pt;width:35.25pt;height:.75pt;flip:y;z-index:251654656;visibility:visible" strokecolor="#4579b8">
            <v:stroke endarrow="open"/>
          </v:shape>
        </w:pict>
      </w:r>
      <w:r>
        <w:rPr>
          <w:rFonts w:ascii="Arial" w:hAnsi="Arial" w:cs="Arial"/>
          <w:color w:val="000000"/>
          <w:spacing w:val="-2"/>
          <w:sz w:val="28"/>
          <w:szCs w:val="28"/>
        </w:rPr>
        <w:t>368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521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427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</w:p>
    <w:p w:rsidR="00CC2C0E" w:rsidRDefault="00CC2C0E" w:rsidP="00B54374">
      <w:pPr>
        <w:widowControl w:val="0"/>
        <w:autoSpaceDE w:val="0"/>
        <w:autoSpaceDN w:val="0"/>
        <w:adjustRightInd w:val="0"/>
        <w:spacing w:line="456" w:lineRule="exact"/>
        <w:ind w:left="142"/>
        <w:rPr>
          <w:rFonts w:ascii="Arial" w:hAnsi="Arial" w:cs="Arial"/>
          <w:color w:val="000000"/>
          <w:spacing w:val="-2"/>
          <w:sz w:val="28"/>
          <w:szCs w:val="28"/>
        </w:rPr>
      </w:pPr>
      <w:r>
        <w:rPr>
          <w:noProof/>
        </w:rPr>
        <w:pict>
          <v:shape id="Düz Ok Bağlayıcısı 71" o:spid="_x0000_s1076" type="#_x0000_t32" style="position:absolute;left:0;text-align:left;margin-left:37.95pt;margin-top:13.4pt;width:35.25pt;height:.75pt;flip:y;z-index:251663872;visibility:visible" strokecolor="#4579b8">
            <v:stroke endarrow="open"/>
          </v:shape>
        </w:pict>
      </w:r>
      <w:r>
        <w:rPr>
          <w:noProof/>
        </w:rPr>
        <w:pict>
          <v:shape id="Düz Ok Bağlayıcısı 67" o:spid="_x0000_s1077" type="#_x0000_t32" style="position:absolute;left:0;text-align:left;margin-left:418.2pt;margin-top:14.15pt;width:35.25pt;height:.75pt;flip:y;z-index:251659776;visibility:visible" strokecolor="#4579b8">
            <v:stroke endarrow="open"/>
          </v:shape>
        </w:pict>
      </w:r>
      <w:r>
        <w:rPr>
          <w:noProof/>
        </w:rPr>
        <w:pict>
          <v:shape id="Düz Ok Bağlayıcısı 61" o:spid="_x0000_s1078" type="#_x0000_t32" style="position:absolute;left:0;text-align:left;margin-left:238.2pt;margin-top:14.15pt;width:35.25pt;height:.75pt;flip:y;z-index:251653632;visibility:visible" strokecolor="#4579b8">
            <v:stroke endarrow="open"/>
          </v:shape>
        </w:pict>
      </w:r>
      <w:r>
        <w:rPr>
          <w:rFonts w:ascii="Arial" w:hAnsi="Arial" w:cs="Arial"/>
          <w:color w:val="000000"/>
          <w:spacing w:val="-2"/>
          <w:sz w:val="28"/>
          <w:szCs w:val="28"/>
        </w:rPr>
        <w:t>851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546</w:t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</w:r>
      <w:r>
        <w:rPr>
          <w:rFonts w:ascii="Arial" w:hAnsi="Arial" w:cs="Arial"/>
          <w:color w:val="000000"/>
          <w:spacing w:val="-2"/>
          <w:sz w:val="28"/>
          <w:szCs w:val="28"/>
        </w:rPr>
        <w:tab/>
        <w:t>456</w:t>
      </w:r>
    </w:p>
    <w:p w:rsidR="00CC2C0E" w:rsidRPr="009F638F" w:rsidRDefault="00CC2C0E" w:rsidP="00823461">
      <w:pPr>
        <w:widowControl w:val="0"/>
        <w:autoSpaceDE w:val="0"/>
        <w:autoSpaceDN w:val="0"/>
        <w:adjustRightInd w:val="0"/>
        <w:spacing w:line="456" w:lineRule="exact"/>
        <w:rPr>
          <w:rFonts w:ascii="Comic Sans MS" w:hAnsi="Comic Sans MS" w:cs="Comic Sans MS"/>
          <w:color w:val="000000"/>
          <w:spacing w:val="-2"/>
        </w:rPr>
      </w:pPr>
      <w:r>
        <w:rPr>
          <w:rFonts w:ascii="Arial" w:hAnsi="Arial" w:cs="Arial"/>
          <w:color w:val="000000"/>
          <w:spacing w:val="-2"/>
          <w:sz w:val="28"/>
          <w:szCs w:val="28"/>
        </w:rPr>
        <w:br w:type="column"/>
      </w:r>
      <w:r w:rsidRPr="009F638F">
        <w:rPr>
          <w:rFonts w:ascii="Comic Sans MS" w:hAnsi="Comic Sans MS" w:cs="Comic Sans MS"/>
          <w:color w:val="000000"/>
          <w:spacing w:val="-2"/>
        </w:rPr>
        <w:t>6</w:t>
      </w:r>
      <w:r>
        <w:rPr>
          <w:rFonts w:ascii="Comic Sans MS" w:hAnsi="Comic Sans MS" w:cs="Comic Sans MS"/>
          <w:color w:val="000000"/>
          <w:spacing w:val="-2"/>
        </w:rPr>
        <w:t>.</w:t>
      </w:r>
      <w:r w:rsidRPr="009F638F">
        <w:rPr>
          <w:rFonts w:ascii="Comic Sans MS" w:hAnsi="Comic Sans MS" w:cs="Comic Sans MS"/>
          <w:color w:val="000000"/>
          <w:spacing w:val="-2"/>
        </w:rPr>
        <w:t xml:space="preserve"> Abaküslere takılı olan boncuklara bakarak sayıları aşağıdaki kutucuklara yazınız.</w:t>
      </w:r>
      <w:r w:rsidRPr="009F638F">
        <w:rPr>
          <w:rFonts w:ascii="Comic Sans MS" w:hAnsi="Comic Sans MS" w:cs="Comic Sans MS"/>
        </w:rPr>
        <w:t>(10 puan)</w:t>
      </w:r>
    </w:p>
    <w:p w:rsidR="00CC2C0E" w:rsidRDefault="00CC2C0E" w:rsidP="00B940A2">
      <w:pPr>
        <w:widowControl w:val="0"/>
        <w:autoSpaceDE w:val="0"/>
        <w:autoSpaceDN w:val="0"/>
        <w:adjustRightInd w:val="0"/>
        <w:spacing w:line="209" w:lineRule="exact"/>
        <w:ind w:right="4138"/>
        <w:rPr>
          <w:rFonts w:ascii="Arial" w:hAnsi="Arial" w:cs="Arial"/>
          <w:color w:val="000000"/>
          <w:spacing w:val="1"/>
          <w:sz w:val="20"/>
          <w:szCs w:val="20"/>
        </w:rPr>
      </w:pPr>
      <w:r>
        <w:rPr>
          <w:noProof/>
        </w:rPr>
        <w:pict>
          <v:shape id="Resim 56" o:spid="_x0000_s1079" type="#_x0000_t75" style="position:absolute;margin-left:29.85pt;margin-top:63.7pt;width:304.6pt;height:396.65pt;z-index:-251680256;visibility:visible;mso-position-horizontal-relative:page;mso-position-vertical-relative:page" o:allowincell="f">
            <v:imagedata r:id="rId7" o:title="" croptop="10663f" cropbottom="7421f" cropleft="12241f" cropright="6455f"/>
            <w10:wrap anchorx="page" anchory="page"/>
          </v:shape>
        </w:pict>
      </w:r>
    </w:p>
    <w:p w:rsidR="00CC2C0E" w:rsidRDefault="00CC2C0E" w:rsidP="00DB33D5"/>
    <w:p w:rsidR="00CC2C0E" w:rsidRDefault="00CC2C0E" w:rsidP="00DB33D5"/>
    <w:p w:rsidR="00CC2C0E" w:rsidRDefault="00CC2C0E" w:rsidP="00DB33D5">
      <w:pPr>
        <w:ind w:left="-709"/>
      </w:pPr>
    </w:p>
    <w:p w:rsidR="00CC2C0E" w:rsidRDefault="00CC2C0E" w:rsidP="00DB33D5">
      <w:pPr>
        <w:ind w:left="-709"/>
      </w:pPr>
      <w:r>
        <w:rPr>
          <w:noProof/>
        </w:rPr>
        <w:pict>
          <v:shape id="Resim 95" o:spid="_x0000_s1080" type="#_x0000_t75" style="position:absolute;left:0;text-align:left;margin-left:385.5pt;margin-top:76.15pt;width:82.8pt;height:55.85pt;z-index:251678208;visibility:visible;mso-position-horizontal-relative:margin;mso-position-vertical-relative:margin">
            <v:imagedata r:id="rId8" o:title=""/>
            <w10:wrap type="square" anchorx="margin" anchory="margin"/>
          </v:shape>
        </w:pict>
      </w:r>
    </w:p>
    <w:p w:rsidR="00CC2C0E" w:rsidRDefault="00CC2C0E" w:rsidP="00DB33D5">
      <w:pPr>
        <w:ind w:left="-709"/>
      </w:pPr>
      <w:r>
        <w:rPr>
          <w:noProof/>
        </w:rPr>
        <w:pict>
          <v:rect id="Dikdörtgen 76" o:spid="_x0000_s1081" style="position:absolute;left:0;text-align:left;margin-left:134.7pt;margin-top:12.6pt;width:47.25pt;height:17.25pt;z-index:251668992;visibility:visible;v-text-anchor:middle" strokecolor="#f79646" strokeweight="2pt"/>
        </w:pict>
      </w:r>
      <w:r>
        <w:rPr>
          <w:noProof/>
        </w:rPr>
        <w:pict>
          <v:rect id="Dikdörtgen 77" o:spid="_x0000_s1082" style="position:absolute;left:0;text-align:left;margin-left:239.7pt;margin-top:12.6pt;width:47.25pt;height:17.25pt;z-index:251670016;visibility:visible;v-text-anchor:middle" strokecolor="#f79646" strokeweight="2pt"/>
        </w:pict>
      </w:r>
      <w:r>
        <w:rPr>
          <w:noProof/>
        </w:rPr>
        <w:pict>
          <v:rect id="Dikdörtgen 72" o:spid="_x0000_s1083" style="position:absolute;left:0;text-align:left;margin-left:33.45pt;margin-top:12.6pt;width:47.25pt;height:17.25pt;z-index:251664896;visibility:visible;v-text-anchor:middle" strokecolor="#f79646" strokeweight="2pt"/>
        </w:pict>
      </w:r>
    </w:p>
    <w:p w:rsidR="00CC2C0E" w:rsidRDefault="00CC2C0E" w:rsidP="00DB33D5">
      <w:pPr>
        <w:ind w:left="-709"/>
      </w:pPr>
    </w:p>
    <w:p w:rsidR="00CC2C0E" w:rsidRDefault="00CC2C0E" w:rsidP="00DB33D5">
      <w:pPr>
        <w:ind w:left="-709"/>
      </w:pPr>
    </w:p>
    <w:p w:rsidR="00CC2C0E" w:rsidRDefault="00CC2C0E" w:rsidP="00DB33D5">
      <w:pPr>
        <w:ind w:left="-709"/>
      </w:pPr>
    </w:p>
    <w:p w:rsidR="00CC2C0E" w:rsidRDefault="00CC2C0E" w:rsidP="00DB33D5">
      <w:pPr>
        <w:ind w:left="-709"/>
      </w:pPr>
    </w:p>
    <w:p w:rsidR="00CC2C0E" w:rsidRDefault="00CC2C0E" w:rsidP="00DB33D5">
      <w:pPr>
        <w:ind w:left="-709"/>
      </w:pPr>
    </w:p>
    <w:p w:rsidR="00CC2C0E" w:rsidRDefault="00CC2C0E" w:rsidP="00DB33D5">
      <w:pPr>
        <w:ind w:left="-709"/>
      </w:pPr>
    </w:p>
    <w:p w:rsidR="00CC2C0E" w:rsidRDefault="00CC2C0E" w:rsidP="00DB33D5">
      <w:pPr>
        <w:ind w:left="-709"/>
      </w:pPr>
      <w:r>
        <w:rPr>
          <w:noProof/>
        </w:rPr>
        <w:pict>
          <v:rect id="Dikdörtgen 73" o:spid="_x0000_s1084" style="position:absolute;left:0;text-align:left;margin-left:33.45pt;margin-top:9.75pt;width:47.25pt;height:17.25pt;z-index:251665920;visibility:visible;v-text-anchor:middle" strokecolor="#f79646" strokeweight="2pt"/>
        </w:pict>
      </w:r>
      <w:r>
        <w:rPr>
          <w:noProof/>
        </w:rPr>
        <w:pict>
          <v:rect id="Dikdörtgen 75" o:spid="_x0000_s1085" style="position:absolute;left:0;text-align:left;margin-left:139.2pt;margin-top:9.75pt;width:47.25pt;height:17.25pt;z-index:251667968;visibility:visible;v-text-anchor:middle" strokecolor="#f79646" strokeweight="2pt"/>
        </w:pict>
      </w:r>
    </w:p>
    <w:p w:rsidR="00CC2C0E" w:rsidRDefault="00CC2C0E" w:rsidP="00DB33D5">
      <w:pPr>
        <w:ind w:left="-709"/>
      </w:pPr>
      <w:r>
        <w:rPr>
          <w:noProof/>
        </w:rPr>
        <w:pict>
          <v:rect id="Dikdörtgen 74" o:spid="_x0000_s1086" style="position:absolute;left:0;text-align:left;margin-left:245.7pt;margin-top:1.2pt;width:47.25pt;height:17.25pt;z-index:251666944;visibility:visible;v-text-anchor:middle" strokecolor="#f79646" strokeweight="2pt"/>
        </w:pict>
      </w:r>
    </w:p>
    <w:p w:rsidR="00CC2C0E" w:rsidRDefault="00CC2C0E" w:rsidP="00DB33D5">
      <w:pPr>
        <w:ind w:left="-709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2" o:spid="_x0000_s1087" type="#_x0000_t202" style="position:absolute;left:0;text-align:left;margin-left:8.7pt;margin-top:10.65pt;width:533.25pt;height:25.5pt;z-index:251677184;visibility:visible" filled="f" stroked="f" strokeweight=".5pt">
            <v:textbox>
              <w:txbxContent>
                <w:p w:rsidR="00CC2C0E" w:rsidRPr="009F638F" w:rsidRDefault="00CC2C0E" w:rsidP="009F638F">
                  <w:pPr>
                    <w:rPr>
                      <w:rFonts w:ascii="Comic Sans MS" w:hAnsi="Comic Sans MS" w:cs="Comic Sans MS"/>
                    </w:rPr>
                  </w:pPr>
                  <w:r w:rsidRPr="009F638F">
                    <w:rPr>
                      <w:rFonts w:ascii="Comic Sans MS" w:hAnsi="Comic Sans MS" w:cs="Comic Sans MS"/>
                    </w:rPr>
                    <w:t>7.  Kutucuklardaki sayılara bakarak abaküslere boncukları takınız. (10 puan)</w:t>
                  </w:r>
                </w:p>
              </w:txbxContent>
            </v:textbox>
          </v:shape>
        </w:pict>
      </w:r>
    </w:p>
    <w:p w:rsidR="00CC2C0E" w:rsidRDefault="00CC2C0E" w:rsidP="00DB33D5">
      <w:pPr>
        <w:ind w:left="-709"/>
      </w:pPr>
    </w:p>
    <w:p w:rsidR="00CC2C0E" w:rsidRDefault="00CC2C0E" w:rsidP="00DB33D5">
      <w:pPr>
        <w:ind w:left="-709"/>
      </w:pPr>
    </w:p>
    <w:p w:rsidR="00CC2C0E" w:rsidRDefault="00CC2C0E" w:rsidP="00DB33D5">
      <w:pPr>
        <w:ind w:left="-709"/>
      </w:pPr>
      <w:r>
        <w:rPr>
          <w:noProof/>
        </w:rPr>
        <w:pict>
          <v:shape id="Resim 96" o:spid="_x0000_s1088" type="#_x0000_t75" style="position:absolute;left:0;text-align:left;margin-left:387.9pt;margin-top:263.95pt;width:117.6pt;height:99.6pt;z-index:251679232;visibility:visible;mso-position-horizontal-relative:margin;mso-position-vertical-relative:margin">
            <v:imagedata r:id="rId9" o:title=""/>
            <w10:wrap type="square" anchorx="margin" anchory="margin"/>
          </v:shape>
        </w:pict>
      </w:r>
    </w:p>
    <w:p w:rsidR="00CC2C0E" w:rsidRDefault="00CC2C0E" w:rsidP="00DB33D5">
      <w:pPr>
        <w:ind w:left="-709"/>
      </w:pPr>
    </w:p>
    <w:p w:rsidR="00CC2C0E" w:rsidRDefault="00CC2C0E" w:rsidP="009F638F">
      <w:pPr>
        <w:tabs>
          <w:tab w:val="left" w:pos="9735"/>
        </w:tabs>
        <w:ind w:left="-709"/>
      </w:pPr>
      <w:r>
        <w:tab/>
      </w:r>
    </w:p>
    <w:p w:rsidR="00CC2C0E" w:rsidRDefault="00CC2C0E" w:rsidP="00DB33D5">
      <w:pPr>
        <w:ind w:left="-709"/>
      </w:pPr>
    </w:p>
    <w:p w:rsidR="00CC2C0E" w:rsidRDefault="00CC2C0E" w:rsidP="00823461">
      <w:pPr>
        <w:ind w:left="-709"/>
        <w:sectPr w:rsidR="00CC2C0E" w:rsidSect="00823461">
          <w:type w:val="continuous"/>
          <w:pgSz w:w="11906" w:h="16838"/>
          <w:pgMar w:top="709" w:right="424" w:bottom="709" w:left="426" w:header="708" w:footer="708" w:gutter="0"/>
          <w:cols w:space="708"/>
          <w:docGrid w:linePitch="360"/>
        </w:sectPr>
      </w:pPr>
    </w:p>
    <w:p w:rsidR="00CC2C0E" w:rsidRDefault="00CC2C0E" w:rsidP="00823461">
      <w:r>
        <w:rPr>
          <w:noProof/>
        </w:rPr>
        <w:pict>
          <v:shape id="Metin Kutusu 87" o:spid="_x0000_s1089" type="#_x0000_t202" style="position:absolute;margin-left:11.8pt;margin-top:115.8pt;width:50.25pt;height:25.5pt;z-index:251673088;visibility:visible" strokeweight=".5pt">
            <v:textbox>
              <w:txbxContent>
                <w:p w:rsidR="00CC2C0E" w:rsidRDefault="00CC2C0E" w:rsidP="00823461">
                  <w:r>
                    <w:t xml:space="preserve"> 409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8" o:spid="_x0000_s1090" type="#_x0000_t202" style="position:absolute;margin-left:117.55pt;margin-top:115.8pt;width:50.25pt;height:25.5pt;z-index:251674112;visibility:visible" strokeweight=".5pt">
            <v:textbox>
              <w:txbxContent>
                <w:p w:rsidR="00CC2C0E" w:rsidRDefault="00CC2C0E" w:rsidP="00823461">
                  <w:r>
                    <w:t xml:space="preserve"> 750 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9" o:spid="_x0000_s1091" type="#_x0000_t202" style="position:absolute;margin-left:222.55pt;margin-top:115.8pt;width:50.25pt;height:25.5pt;z-index:251675136;visibility:visible" strokeweight=".5pt">
            <v:textbox>
              <w:txbxContent>
                <w:p w:rsidR="00CC2C0E" w:rsidRDefault="00CC2C0E" w:rsidP="00823461">
                  <w:r>
                    <w:t xml:space="preserve">    28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0" o:spid="_x0000_s1092" type="#_x0000_t202" style="position:absolute;margin-left:220.3pt;margin-top:5.55pt;width:50.25pt;height:25.5pt;z-index:251676160;visibility:visible" strokeweight=".5pt">
            <v:textbox>
              <w:txbxContent>
                <w:p w:rsidR="00CC2C0E" w:rsidRDefault="00CC2C0E" w:rsidP="00823461">
                  <w:r>
                    <w:t xml:space="preserve"> 175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6" o:spid="_x0000_s1093" type="#_x0000_t202" style="position:absolute;margin-left:117.55pt;margin-top:5.55pt;width:50.25pt;height:25.5pt;z-index:251672064;visibility:visible" strokeweight=".5pt">
            <v:textbox>
              <w:txbxContent>
                <w:p w:rsidR="00CC2C0E" w:rsidRDefault="00CC2C0E" w:rsidP="00823461">
                  <w:r>
                    <w:t xml:space="preserve">  421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5" o:spid="_x0000_s1094" type="#_x0000_t202" style="position:absolute;margin-left:11.8pt;margin-top:5.55pt;width:50.25pt;height:25.5pt;z-index:251671040;visibility:visible" strokeweight=".5pt">
            <v:textbox>
              <w:txbxContent>
                <w:p w:rsidR="00CC2C0E" w:rsidRDefault="00CC2C0E">
                  <w:r>
                    <w:t>758</w:t>
                  </w:r>
                </w:p>
              </w:txbxContent>
            </v:textbox>
          </v:shape>
        </w:pict>
      </w:r>
    </w:p>
    <w:p w:rsidR="00CC2C0E" w:rsidRPr="009F638F" w:rsidRDefault="00CC2C0E" w:rsidP="009F638F"/>
    <w:p w:rsidR="00CC2C0E" w:rsidRPr="009F638F" w:rsidRDefault="00CC2C0E" w:rsidP="009F638F"/>
    <w:p w:rsidR="00CC2C0E" w:rsidRPr="009F638F" w:rsidRDefault="00CC2C0E" w:rsidP="009F638F"/>
    <w:p w:rsidR="00CC2C0E" w:rsidRPr="009F638F" w:rsidRDefault="00CC2C0E" w:rsidP="009F638F"/>
    <w:p w:rsidR="00CC2C0E" w:rsidRPr="009F638F" w:rsidRDefault="00CC2C0E" w:rsidP="009F638F"/>
    <w:p w:rsidR="00CC2C0E" w:rsidRPr="009F638F" w:rsidRDefault="00CC2C0E" w:rsidP="009F638F"/>
    <w:p w:rsidR="00CC2C0E" w:rsidRPr="009F638F" w:rsidRDefault="00CC2C0E" w:rsidP="009F638F"/>
    <w:p w:rsidR="00CC2C0E" w:rsidRPr="009F638F" w:rsidRDefault="00CC2C0E" w:rsidP="009F638F"/>
    <w:p w:rsidR="00CC2C0E" w:rsidRPr="009F638F" w:rsidRDefault="00CC2C0E" w:rsidP="009F638F"/>
    <w:p w:rsidR="00CC2C0E" w:rsidRDefault="00CC2C0E" w:rsidP="009F638F"/>
    <w:p w:rsidR="00CC2C0E" w:rsidRDefault="00CC2C0E" w:rsidP="009F638F"/>
    <w:p w:rsidR="00CC2C0E" w:rsidRDefault="00CC2C0E" w:rsidP="009F638F"/>
    <w:p w:rsidR="00CC2C0E" w:rsidRDefault="00CC2C0E" w:rsidP="009F638F">
      <w:r>
        <w:t>Aşağıdaki soruların her biri 4 puandır</w:t>
      </w:r>
    </w:p>
    <w:p w:rsidR="00CC2C0E" w:rsidRDefault="00CC2C0E" w:rsidP="009F638F"/>
    <w:p w:rsidR="00CC2C0E" w:rsidRPr="009F638F" w:rsidRDefault="00CC2C0E" w:rsidP="009F638F">
      <w:pPr>
        <w:spacing w:after="200" w:line="276" w:lineRule="auto"/>
        <w:rPr>
          <w:rFonts w:ascii="Comic Sans MS" w:hAnsi="Comic Sans MS" w:cs="Comic Sans MS"/>
        </w:rPr>
      </w:pPr>
      <w:r w:rsidRPr="009F638F">
        <w:rPr>
          <w:rFonts w:ascii="Comic Sans MS" w:hAnsi="Comic Sans MS" w:cs="Comic Sans MS"/>
        </w:rPr>
        <w:t>8</w:t>
      </w:r>
      <w:r>
        <w:t xml:space="preserve">.)      </w:t>
      </w:r>
      <w:r>
        <w:rPr>
          <w:rFonts w:ascii="Comic Sans MS" w:hAnsi="Comic Sans MS" w:cs="Comic Sans MS"/>
        </w:rPr>
        <w:t>33</w:t>
      </w:r>
      <w:r w:rsidRPr="009F638F">
        <w:rPr>
          <w:rFonts w:ascii="Comic Sans MS" w:hAnsi="Comic Sans MS" w:cs="Comic Sans MS"/>
        </w:rPr>
        <w:t>8 sayısındaki tekrar eden rakamların basamak değerleri toplamı kaçtır?</w:t>
      </w:r>
      <w:r>
        <w:rPr>
          <w:rFonts w:ascii="Comic Sans MS" w:hAnsi="Comic Sans MS" w:cs="Comic Sans MS"/>
        </w:rPr>
        <w:t>………………..</w:t>
      </w:r>
    </w:p>
    <w:p w:rsidR="00CC2C0E" w:rsidRPr="009F638F" w:rsidRDefault="00CC2C0E" w:rsidP="009F638F">
      <w:pPr>
        <w:spacing w:after="200" w:line="276" w:lineRule="auto"/>
        <w:rPr>
          <w:rFonts w:ascii="Comic Sans MS" w:hAnsi="Comic Sans MS" w:cs="Comic Sans MS"/>
        </w:rPr>
      </w:pPr>
      <w:r w:rsidRPr="009F638F">
        <w:rPr>
          <w:rFonts w:ascii="Comic Sans MS" w:hAnsi="Comic Sans MS" w:cs="Comic Sans MS"/>
        </w:rPr>
        <w:t>9.</w:t>
      </w:r>
      <w:r>
        <w:rPr>
          <w:rFonts w:ascii="Comic Sans MS" w:hAnsi="Comic Sans MS" w:cs="Comic Sans MS"/>
        </w:rPr>
        <w:t>)</w:t>
      </w:r>
      <w:r w:rsidRPr="009F638F">
        <w:rPr>
          <w:rFonts w:ascii="Comic Sans MS" w:hAnsi="Comic Sans MS" w:cs="Comic Sans MS"/>
          <w:b/>
          <w:bCs/>
        </w:rPr>
        <w:t>9 onluk, 2 yüzlükten</w:t>
      </w:r>
      <w:r w:rsidRPr="009F638F">
        <w:rPr>
          <w:rFonts w:ascii="Comic Sans MS" w:hAnsi="Comic Sans MS" w:cs="Comic Sans MS"/>
        </w:rPr>
        <w:t xml:space="preserve"> oluşan sayı ile </w:t>
      </w:r>
      <w:r w:rsidRPr="009F638F">
        <w:rPr>
          <w:rFonts w:ascii="Comic Sans MS" w:hAnsi="Comic Sans MS" w:cs="Comic Sans MS"/>
          <w:b/>
          <w:bCs/>
        </w:rPr>
        <w:t>3 yüzlük, 2 birlik, 4 onluktan</w:t>
      </w:r>
      <w:r w:rsidRPr="009F638F">
        <w:rPr>
          <w:rFonts w:ascii="Comic Sans MS" w:hAnsi="Comic Sans MS" w:cs="Comic Sans MS"/>
        </w:rPr>
        <w:t xml:space="preserve"> oluşan sayının </w:t>
      </w:r>
      <w:r w:rsidRPr="009F638F">
        <w:rPr>
          <w:rFonts w:ascii="Comic Sans MS" w:hAnsi="Comic Sans MS" w:cs="Comic Sans MS"/>
          <w:b/>
          <w:bCs/>
        </w:rPr>
        <w:t>toplamı</w:t>
      </w:r>
      <w:r w:rsidRPr="009F638F">
        <w:rPr>
          <w:rFonts w:ascii="Comic Sans MS" w:hAnsi="Comic Sans MS" w:cs="Comic Sans MS"/>
        </w:rPr>
        <w:t xml:space="preserve"> kaçtır?</w:t>
      </w:r>
      <w:r>
        <w:rPr>
          <w:rFonts w:ascii="Comic Sans MS" w:hAnsi="Comic Sans MS" w:cs="Comic Sans MS"/>
        </w:rPr>
        <w:t>.........................</w:t>
      </w:r>
    </w:p>
    <w:p w:rsidR="00CC2C0E" w:rsidRDefault="00CC2C0E" w:rsidP="009F638F">
      <w:pPr>
        <w:spacing w:after="20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10.)</w:t>
      </w:r>
      <w:r w:rsidRPr="009F638F">
        <w:rPr>
          <w:rFonts w:ascii="Comic Sans MS" w:hAnsi="Comic Sans MS" w:cs="Comic Sans MS"/>
        </w:rPr>
        <w:t xml:space="preserve">582 Yandaki sayıları birer defa kullanarak yazılabilecek üç basamaklı </w:t>
      </w:r>
      <w:r w:rsidRPr="009F638F">
        <w:rPr>
          <w:rFonts w:ascii="Comic Sans MS" w:hAnsi="Comic Sans MS" w:cs="Comic Sans MS"/>
          <w:b/>
          <w:bCs/>
          <w:u w:val="single"/>
        </w:rPr>
        <w:t>en büyük sayı</w:t>
      </w:r>
      <w:r w:rsidRPr="009F638F">
        <w:rPr>
          <w:rFonts w:ascii="Comic Sans MS" w:hAnsi="Comic Sans MS" w:cs="Comic Sans MS"/>
        </w:rPr>
        <w:t xml:space="preserve"> ile, üç basamaklı </w:t>
      </w:r>
      <w:r w:rsidRPr="009F638F">
        <w:rPr>
          <w:rFonts w:ascii="Comic Sans MS" w:hAnsi="Comic Sans MS" w:cs="Comic Sans MS"/>
          <w:b/>
          <w:bCs/>
          <w:u w:val="single"/>
        </w:rPr>
        <w:t>en küçük sayınınfarkı</w:t>
      </w:r>
      <w:r w:rsidRPr="009F638F">
        <w:rPr>
          <w:rFonts w:ascii="Comic Sans MS" w:hAnsi="Comic Sans MS" w:cs="Comic Sans MS"/>
        </w:rPr>
        <w:t xml:space="preserve"> kaçtır</w:t>
      </w:r>
      <w:r>
        <w:rPr>
          <w:rFonts w:ascii="Comic Sans MS" w:hAnsi="Comic Sans MS" w:cs="Comic Sans MS"/>
        </w:rPr>
        <w:t>?................</w:t>
      </w:r>
    </w:p>
    <w:p w:rsidR="00CC2C0E" w:rsidRDefault="00CC2C0E" w:rsidP="009F638F">
      <w:pPr>
        <w:spacing w:after="20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11)</w:t>
      </w:r>
      <w:r w:rsidRPr="00A648F9">
        <w:rPr>
          <w:rFonts w:ascii="Comic Sans MS" w:hAnsi="Comic Sans MS" w:cs="Comic Sans MS"/>
        </w:rPr>
        <w:t>Üç basamaklı en büyük ve en küçük sayının farkı kaçtır? …………………</w:t>
      </w:r>
    </w:p>
    <w:p w:rsidR="00CC2C0E" w:rsidRPr="009F638F" w:rsidRDefault="00CC2C0E" w:rsidP="009F638F">
      <w:pPr>
        <w:spacing w:after="200"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12)  6-1 -9  rakamlarını kullanarak yazacağınız en büyük sayı kaçtır?................</w:t>
      </w:r>
    </w:p>
    <w:p w:rsidR="00CC2C0E" w:rsidRDefault="00CC2C0E" w:rsidP="009F638F">
      <w:hyperlink r:id="rId10" w:history="1">
        <w:r>
          <w:rPr>
            <w:rStyle w:val="Hyperlink"/>
            <w:rFonts w:ascii="Algerian" w:hAnsi="Algerian" w:cs="Algerian"/>
            <w:sz w:val="52"/>
            <w:szCs w:val="52"/>
          </w:rPr>
          <w:t>www.sorubak.com</w:t>
        </w:r>
      </w:hyperlink>
    </w:p>
    <w:p w:rsidR="00CC2C0E" w:rsidRDefault="00CC2C0E" w:rsidP="009F638F">
      <w:r w:rsidRPr="00B67667">
        <w:rPr>
          <w:noProof/>
        </w:rPr>
        <w:pict>
          <v:shape id="Resim 94" o:spid="_x0000_i1025" type="#_x0000_t75" style="width:36.75pt;height:33.75pt;visibility:visible">
            <v:imagedata r:id="rId11" o:title=""/>
          </v:shape>
        </w:pict>
      </w:r>
      <w:r>
        <w:t xml:space="preserve">Başarılar dilerim </w:t>
      </w:r>
      <w:r w:rsidRPr="00B67667">
        <w:rPr>
          <w:noProof/>
        </w:rPr>
        <w:pict>
          <v:shape id="Resim 93" o:spid="_x0000_i1026" type="#_x0000_t75" style="width:36.75pt;height:33.75pt;visibility:visible">
            <v:imagedata r:id="rId11" o:title=""/>
          </v:shape>
        </w:pict>
      </w:r>
    </w:p>
    <w:p w:rsidR="00CC2C0E" w:rsidRPr="009F638F" w:rsidRDefault="00CC2C0E" w:rsidP="009F638F"/>
    <w:sectPr w:rsidR="00CC2C0E" w:rsidRPr="009F638F" w:rsidSect="00B54374">
      <w:type w:val="continuous"/>
      <w:pgSz w:w="11906" w:h="16838"/>
      <w:pgMar w:top="709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64412"/>
    <w:multiLevelType w:val="hybridMultilevel"/>
    <w:tmpl w:val="F4E6A9E8"/>
    <w:lvl w:ilvl="0" w:tplc="92C8A9F0">
      <w:start w:val="1"/>
      <w:numFmt w:val="decimal"/>
      <w:lvlText w:val="%1-"/>
      <w:lvlJc w:val="left"/>
      <w:pPr>
        <w:ind w:left="720" w:hanging="360"/>
      </w:pPr>
      <w:rPr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54536"/>
    <w:multiLevelType w:val="hybridMultilevel"/>
    <w:tmpl w:val="4210C39C"/>
    <w:lvl w:ilvl="0" w:tplc="D7C064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8C5"/>
    <w:rsid w:val="00163166"/>
    <w:rsid w:val="00505768"/>
    <w:rsid w:val="00721278"/>
    <w:rsid w:val="00823461"/>
    <w:rsid w:val="008F2A78"/>
    <w:rsid w:val="009F638F"/>
    <w:rsid w:val="00A648F9"/>
    <w:rsid w:val="00A82744"/>
    <w:rsid w:val="00B54374"/>
    <w:rsid w:val="00B67667"/>
    <w:rsid w:val="00B940A2"/>
    <w:rsid w:val="00CC2B66"/>
    <w:rsid w:val="00CC2C0E"/>
    <w:rsid w:val="00CD38C5"/>
    <w:rsid w:val="00CF6F65"/>
    <w:rsid w:val="00DB33D5"/>
    <w:rsid w:val="00E01FCB"/>
    <w:rsid w:val="00F92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3D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437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A648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48F9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5057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24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wmf"/><Relationship Id="rId5" Type="http://schemas.openxmlformats.org/officeDocument/2006/relationships/image" Target="media/image1.jpe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3</Pages>
  <Words>302</Words>
  <Characters>1727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ilker</dc:creator>
  <cp:keywords>www.sorubak.com</cp:keywords>
  <dc:description>www.sorubak.com</dc:description>
  <cp:lastModifiedBy>edanur</cp:lastModifiedBy>
  <cp:revision>3</cp:revision>
  <dcterms:created xsi:type="dcterms:W3CDTF">2012-10-07T13:36:00Z</dcterms:created>
  <dcterms:modified xsi:type="dcterms:W3CDTF">2013-09-16T09:29:00Z</dcterms:modified>
  <cp:category>www.sorubak.com</cp:category>
</cp:coreProperties>
</file>