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98" w:rsidRPr="00484584" w:rsidRDefault="00545998" w:rsidP="00E524C4">
      <w:pPr>
        <w:contextualSpacing/>
        <w:rPr>
          <w:rFonts w:ascii="Comic Sans MS" w:hAnsi="Comic Sans MS" w:cs="Narkisim"/>
          <w:b/>
          <w:sz w:val="24"/>
          <w:szCs w:val="24"/>
          <w:lang w:bidi="he-IL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8.65pt;margin-top:-14.85pt;width:0;height:763.5pt;z-index:251658240" o:connectortype="straight"/>
        </w:pict>
      </w:r>
      <w:r w:rsidRPr="00484584">
        <w:rPr>
          <w:rFonts w:ascii="Comic Sans MS" w:hAnsi="Comic Sans MS" w:cs="Narkisim"/>
          <w:b/>
          <w:sz w:val="24"/>
          <w:szCs w:val="24"/>
          <w:lang w:bidi="he-IL"/>
        </w:rPr>
        <w:t>ADI-SOYADI:…………………………………………………………</w:t>
      </w:r>
    </w:p>
    <w:p w:rsidR="00545998" w:rsidRPr="004224B9" w:rsidRDefault="00545998" w:rsidP="00E524C4">
      <w:pPr>
        <w:contextualSpacing/>
        <w:rPr>
          <w:rFonts w:ascii="Comic Sans MS" w:hAnsi="Comic Sans MS" w:cs="Narkisim"/>
          <w:sz w:val="24"/>
          <w:szCs w:val="24"/>
          <w:lang w:bidi="he-IL"/>
        </w:rPr>
      </w:pPr>
      <w:r w:rsidRPr="004224B9">
        <w:rPr>
          <w:rFonts w:ascii="Comic Sans MS" w:hAnsi="Comic Sans MS" w:cs="Narkisim"/>
          <w:sz w:val="24"/>
          <w:szCs w:val="24"/>
          <w:lang w:bidi="he-IL"/>
        </w:rPr>
        <w:t>1-) “Üç basamaklı en küçük tek sayı ………. Sayısıdır.” Cümlesinde boşluğa hangi sayı yazılmalıdır?</w:t>
      </w:r>
    </w:p>
    <w:p w:rsidR="00545998" w:rsidRPr="004224B9" w:rsidRDefault="00545998" w:rsidP="00E524C4">
      <w:pPr>
        <w:contextualSpacing/>
        <w:rPr>
          <w:rFonts w:ascii="Comic Sans MS" w:hAnsi="Comic Sans MS" w:cs="Narkisim"/>
          <w:sz w:val="24"/>
          <w:szCs w:val="24"/>
          <w:lang w:bidi="he-IL"/>
        </w:rPr>
      </w:pPr>
      <w:r w:rsidRPr="004224B9">
        <w:rPr>
          <w:rFonts w:ascii="Comic Sans MS" w:hAnsi="Comic Sans MS" w:cs="Narkisim"/>
          <w:sz w:val="24"/>
          <w:szCs w:val="24"/>
          <w:lang w:bidi="he-IL"/>
        </w:rPr>
        <w:t xml:space="preserve">a-) 100 </w:t>
      </w:r>
      <w:r w:rsidRPr="004224B9">
        <w:rPr>
          <w:rFonts w:ascii="Comic Sans MS" w:hAnsi="Comic Sans MS" w:cs="Narkisim"/>
          <w:sz w:val="24"/>
          <w:szCs w:val="24"/>
          <w:lang w:bidi="he-IL"/>
        </w:rPr>
        <w:tab/>
      </w:r>
      <w:r w:rsidRPr="004224B9">
        <w:rPr>
          <w:rFonts w:ascii="Comic Sans MS" w:hAnsi="Comic Sans MS" w:cs="Narkisim"/>
          <w:sz w:val="24"/>
          <w:szCs w:val="24"/>
          <w:lang w:bidi="he-IL"/>
        </w:rPr>
        <w:tab/>
        <w:t xml:space="preserve"> b-)102 </w:t>
      </w:r>
      <w:r w:rsidRPr="004224B9">
        <w:rPr>
          <w:rFonts w:ascii="Comic Sans MS" w:hAnsi="Comic Sans MS" w:cs="Narkisim"/>
          <w:sz w:val="24"/>
          <w:szCs w:val="24"/>
          <w:lang w:bidi="he-IL"/>
        </w:rPr>
        <w:tab/>
      </w:r>
      <w:r w:rsidRPr="004224B9">
        <w:rPr>
          <w:rFonts w:ascii="Comic Sans MS" w:hAnsi="Comic Sans MS" w:cs="Narkisim"/>
          <w:sz w:val="24"/>
          <w:szCs w:val="24"/>
          <w:lang w:bidi="he-IL"/>
        </w:rPr>
        <w:tab/>
        <w:t>c)101</w:t>
      </w:r>
    </w:p>
    <w:p w:rsidR="00545998" w:rsidRPr="004224B9" w:rsidRDefault="00545998" w:rsidP="00E524C4">
      <w:pPr>
        <w:contextualSpacing/>
        <w:rPr>
          <w:rFonts w:ascii="Comic Sans MS" w:hAnsi="Comic Sans MS" w:cs="Narkisim"/>
          <w:sz w:val="24"/>
          <w:szCs w:val="24"/>
          <w:lang w:bidi="he-IL"/>
        </w:rPr>
      </w:pPr>
      <w:hyperlink r:id="rId7" w:history="1">
        <w:r w:rsidRPr="008E2E17"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</w:p>
    <w:p w:rsidR="00545998" w:rsidRPr="004224B9" w:rsidRDefault="00545998" w:rsidP="00E524C4">
      <w:pPr>
        <w:pStyle w:val="NormalWeb"/>
        <w:contextualSpacing/>
        <w:rPr>
          <w:rFonts w:ascii="Comic Sans MS" w:hAnsi="Comic Sans MS" w:cs="Arial"/>
          <w:b/>
          <w:color w:val="000000"/>
        </w:rPr>
      </w:pPr>
      <w:r w:rsidRPr="004224B9">
        <w:rPr>
          <w:rFonts w:ascii="Comic Sans MS" w:hAnsi="Comic Sans MS" w:cs="Narkisim"/>
          <w:lang w:bidi="he-IL"/>
        </w:rPr>
        <w:t xml:space="preserve">2-) Esma aşağıda bir sayıyı çözümledi: </w:t>
      </w:r>
      <w:r w:rsidRPr="004224B9">
        <w:rPr>
          <w:rFonts w:ascii="Comic Sans MS" w:hAnsi="Comic Sans MS" w:cs="Narkisim"/>
          <w:b/>
          <w:lang w:bidi="he-IL"/>
        </w:rPr>
        <w:t>“</w:t>
      </w:r>
      <w:r w:rsidRPr="004224B9">
        <w:rPr>
          <w:rFonts w:ascii="Comic Sans MS" w:hAnsi="Comic Sans MS" w:cs="Arial"/>
          <w:b/>
          <w:color w:val="000000"/>
        </w:rPr>
        <w:t>100+100+100+100+10+10+1+1+1+1+1+</w:t>
      </w:r>
      <w:smartTag w:uri="urn:schemas-microsoft-com:office:smarttags" w:element="metricconverter">
        <w:smartTagPr>
          <w:attr w:name="ProductID" w:val="1”"/>
        </w:smartTagPr>
        <w:r w:rsidRPr="004224B9">
          <w:rPr>
            <w:rFonts w:ascii="Comic Sans MS" w:hAnsi="Comic Sans MS" w:cs="Arial"/>
            <w:b/>
            <w:color w:val="000000"/>
          </w:rPr>
          <w:t>1”</w:t>
        </w:r>
      </w:smartTag>
    </w:p>
    <w:p w:rsidR="00545998" w:rsidRPr="004224B9" w:rsidRDefault="00545998" w:rsidP="00E524C4">
      <w:pPr>
        <w:pStyle w:val="NormalWeb"/>
        <w:contextualSpacing/>
        <w:rPr>
          <w:rFonts w:ascii="Comic Sans MS" w:hAnsi="Comic Sans MS" w:cs="Arial"/>
          <w:color w:val="000000"/>
        </w:rPr>
      </w:pPr>
      <w:r w:rsidRPr="004224B9">
        <w:rPr>
          <w:rFonts w:ascii="Comic Sans MS" w:hAnsi="Comic Sans MS" w:cs="Arial"/>
          <w:color w:val="000000"/>
        </w:rPr>
        <w:t>Esma’nın çözümlediği sayı kaçtır?</w:t>
      </w:r>
      <w:r w:rsidRPr="004224B9">
        <w:rPr>
          <w:rFonts w:ascii="Comic Sans MS" w:hAnsi="Comic Sans MS" w:cs="Arial"/>
          <w:color w:val="000000"/>
        </w:rPr>
        <w:br/>
        <w:t> a-) 430                 b-)320                    c-)426 </w:t>
      </w:r>
    </w:p>
    <w:p w:rsidR="00545998" w:rsidRPr="004224B9" w:rsidRDefault="00545998" w:rsidP="00E524C4">
      <w:pPr>
        <w:pStyle w:val="NormalWeb"/>
        <w:contextualSpacing/>
        <w:rPr>
          <w:rFonts w:ascii="Comic Sans MS" w:hAnsi="Comic Sans MS" w:cs="Arial"/>
          <w:color w:val="000000"/>
        </w:rPr>
      </w:pPr>
    </w:p>
    <w:p w:rsidR="00545998" w:rsidRDefault="00545998" w:rsidP="00E524C4">
      <w:pPr>
        <w:pStyle w:val="NormalWeb"/>
        <w:contextualSpacing/>
        <w:rPr>
          <w:rFonts w:ascii="Comic Sans MS" w:hAnsi="Comic Sans MS" w:cs="Arial"/>
          <w:color w:val="000000"/>
        </w:rPr>
      </w:pPr>
    </w:p>
    <w:p w:rsidR="00545998" w:rsidRPr="004224B9" w:rsidRDefault="00545998" w:rsidP="00E524C4">
      <w:pPr>
        <w:pStyle w:val="NormalWeb"/>
        <w:contextualSpacing/>
        <w:rPr>
          <w:rFonts w:ascii="Comic Sans MS" w:hAnsi="Comic Sans MS"/>
        </w:rPr>
      </w:pPr>
      <w:r w:rsidRPr="004224B9">
        <w:rPr>
          <w:rFonts w:ascii="Comic Sans MS" w:hAnsi="Comic Sans MS" w:cs="Arial"/>
          <w:color w:val="000000"/>
        </w:rPr>
        <w:t xml:space="preserve">3-) </w:t>
      </w:r>
      <w:r w:rsidRPr="004224B9">
        <w:rPr>
          <w:rFonts w:ascii="Comic Sans MS" w:hAnsi="Comic Sans MS" w:cs="Arial"/>
        </w:rPr>
        <w:t>.</w:t>
      </w:r>
      <w:r w:rsidRPr="004224B9">
        <w:rPr>
          <w:rFonts w:ascii="Comic Sans MS" w:hAnsi="Comic Sans MS"/>
        </w:rPr>
        <w:t>Okunuşu  ”sekiz yüz altmış sekiz” olan sayı hangisidir</w:t>
      </w:r>
    </w:p>
    <w:p w:rsidR="00545998" w:rsidRPr="004224B9" w:rsidRDefault="00545998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 xml:space="preserve"> a-)686               b-)886                    c-)868</w:t>
      </w:r>
    </w:p>
    <w:p w:rsidR="00545998" w:rsidRPr="004224B9" w:rsidRDefault="00545998" w:rsidP="00E524C4">
      <w:pPr>
        <w:pStyle w:val="NormalWeb"/>
        <w:contextualSpacing/>
        <w:rPr>
          <w:rFonts w:ascii="Comic Sans MS" w:hAnsi="Comic Sans MS"/>
          <w:color w:val="000000"/>
        </w:rPr>
      </w:pPr>
    </w:p>
    <w:p w:rsidR="00545998" w:rsidRDefault="00545998" w:rsidP="00E524C4">
      <w:pPr>
        <w:pStyle w:val="NormalWeb"/>
        <w:contextualSpacing/>
        <w:rPr>
          <w:rFonts w:ascii="Comic Sans MS" w:hAnsi="Comic Sans MS"/>
          <w:color w:val="000000"/>
        </w:rPr>
      </w:pPr>
    </w:p>
    <w:p w:rsidR="00545998" w:rsidRPr="004224B9" w:rsidRDefault="00545998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>4-) 999 sayısı için hangisi söylenemez?</w:t>
      </w:r>
    </w:p>
    <w:p w:rsidR="00545998" w:rsidRPr="004224B9" w:rsidRDefault="00545998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>a-)3 basamaklı en büyük tek sayıdır.</w:t>
      </w:r>
    </w:p>
    <w:p w:rsidR="00545998" w:rsidRPr="004224B9" w:rsidRDefault="00545998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>b-)3 basamaklı en büyük sayıdır.</w:t>
      </w:r>
    </w:p>
    <w:p w:rsidR="00545998" w:rsidRPr="004224B9" w:rsidRDefault="00545998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>c-)Rakamları farklı 3 basamaklı en büyük sayıdır.</w:t>
      </w:r>
    </w:p>
    <w:p w:rsidR="00545998" w:rsidRPr="004224B9" w:rsidRDefault="00545998" w:rsidP="00E524C4">
      <w:pPr>
        <w:pStyle w:val="NormalWeb"/>
        <w:contextualSpacing/>
        <w:rPr>
          <w:rFonts w:ascii="Comic Sans MS" w:hAnsi="Comic Sans MS"/>
          <w:color w:val="000000"/>
        </w:rPr>
      </w:pPr>
    </w:p>
    <w:p w:rsidR="00545998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5-) 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267 doğal sayısındaki rakamların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sayı değerlerini topladım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 ve………….buldum.”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diyen Bartu sonucu kaç olarak bulmuştur?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a-) 15                     b-)14                       c-)13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45998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6-) 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"/>
        <w:gridCol w:w="708"/>
        <w:gridCol w:w="708"/>
        <w:gridCol w:w="708"/>
        <w:gridCol w:w="709"/>
        <w:gridCol w:w="709"/>
        <w:gridCol w:w="709"/>
        <w:gridCol w:w="709"/>
      </w:tblGrid>
      <w:tr w:rsidR="00545998" w:rsidRPr="000F65C6" w:rsidTr="000F65C6">
        <w:tc>
          <w:tcPr>
            <w:tcW w:w="708" w:type="dxa"/>
          </w:tcPr>
          <w:p w:rsidR="00545998" w:rsidRPr="000F65C6" w:rsidRDefault="00545998" w:rsidP="000F65C6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0F65C6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545998" w:rsidRPr="000F65C6" w:rsidRDefault="00545998" w:rsidP="000F65C6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0F65C6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8" w:type="dxa"/>
          </w:tcPr>
          <w:p w:rsidR="00545998" w:rsidRPr="000F65C6" w:rsidRDefault="00545998" w:rsidP="000F65C6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0F65C6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545998" w:rsidRPr="000F65C6" w:rsidRDefault="00545998" w:rsidP="000F65C6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0F65C6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 xml:space="preserve">  A</w:t>
            </w:r>
          </w:p>
        </w:tc>
        <w:tc>
          <w:tcPr>
            <w:tcW w:w="709" w:type="dxa"/>
          </w:tcPr>
          <w:p w:rsidR="00545998" w:rsidRPr="000F65C6" w:rsidRDefault="00545998" w:rsidP="000F65C6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0F65C6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545998" w:rsidRPr="000F65C6" w:rsidRDefault="00545998" w:rsidP="000F65C6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0F65C6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545998" w:rsidRPr="000F65C6" w:rsidRDefault="00545998" w:rsidP="000F65C6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0F65C6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:rsidR="00545998" w:rsidRPr="000F65C6" w:rsidRDefault="00545998" w:rsidP="000F65C6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0F65C6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70</w:t>
            </w:r>
          </w:p>
        </w:tc>
      </w:tr>
    </w:tbl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Yukarıdaki örüntüde A ve B harflerinin yerine hangi sayılar yazılmalıdır?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a-)51-63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ab/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ab/>
        <w:t>b-)54-66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ab/>
        <w:t xml:space="preserve">   c-)54-65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45998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7-) 7,  0,  1    rakamlarını birer defa kullanarak  yazılabilecek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en küçük sayı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 kaçtır?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 a-)170                    b-)107              c-)710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8-) Aşağıdaki doğal sayılardan hangisi yanlış sıralanmıştır?</w:t>
      </w:r>
    </w:p>
    <w:p w:rsidR="00545998" w:rsidRPr="004224B9" w:rsidRDefault="00545998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      a-) 816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 xml:space="preserve">&lt; 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806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 xml:space="preserve">&lt; 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798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 xml:space="preserve">&lt; 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789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      b-)165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&lt;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 175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&lt;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 715 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&lt;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751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      c-)236 </w:t>
      </w:r>
      <w:r w:rsidRPr="004224B9">
        <w:rPr>
          <w:rFonts w:ascii="Comic Sans MS" w:hAnsi="Comic Sans MS"/>
          <w:b/>
          <w:color w:val="000000"/>
          <w:sz w:val="24"/>
          <w:szCs w:val="24"/>
        </w:rPr>
        <w:t>&gt;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 235 </w:t>
      </w:r>
      <w:r w:rsidRPr="004224B9">
        <w:rPr>
          <w:rFonts w:ascii="Comic Sans MS" w:hAnsi="Comic Sans MS"/>
          <w:b/>
          <w:color w:val="000000"/>
          <w:sz w:val="24"/>
          <w:szCs w:val="24"/>
        </w:rPr>
        <w:t>&gt;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 234 </w:t>
      </w:r>
      <w:r w:rsidRPr="004224B9">
        <w:rPr>
          <w:rFonts w:ascii="Comic Sans MS" w:hAnsi="Comic Sans MS"/>
          <w:b/>
          <w:color w:val="000000"/>
          <w:sz w:val="24"/>
          <w:szCs w:val="24"/>
        </w:rPr>
        <w:t xml:space="preserve">&gt; </w:t>
      </w:r>
      <w:r w:rsidRPr="004224B9">
        <w:rPr>
          <w:rFonts w:ascii="Comic Sans MS" w:hAnsi="Comic Sans MS"/>
          <w:color w:val="000000"/>
          <w:sz w:val="24"/>
          <w:szCs w:val="24"/>
        </w:rPr>
        <w:t>233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b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9-)  </w:t>
      </w:r>
      <w:r>
        <w:rPr>
          <w:rFonts w:ascii="Comic Sans MS" w:hAnsi="Comic Sans MS"/>
          <w:color w:val="000000"/>
          <w:sz w:val="24"/>
          <w:szCs w:val="24"/>
        </w:rPr>
        <w:tab/>
      </w:r>
      <w:r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b/>
          <w:color w:val="000000"/>
          <w:sz w:val="24"/>
          <w:szCs w:val="24"/>
        </w:rPr>
        <w:t>65—47—50—63—48</w:t>
      </w:r>
    </w:p>
    <w:p w:rsidR="00545998" w:rsidRPr="004224B9" w:rsidRDefault="00545998" w:rsidP="00484584">
      <w:pPr>
        <w:ind w:left="1416"/>
        <w:contextualSpacing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4224B9">
        <w:rPr>
          <w:rFonts w:ascii="Comic Sans MS" w:hAnsi="Comic Sans MS"/>
          <w:b/>
          <w:color w:val="000000"/>
          <w:sz w:val="24"/>
          <w:szCs w:val="24"/>
        </w:rPr>
        <w:t>17—101—234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Yukarıdaki sayılardan kaç tanesi çift sayıdır?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4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>b-)3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>c-)5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10-)  768 sayısındaki “</w:t>
      </w:r>
      <w:smartTag w:uri="urn:schemas-microsoft-com:office:smarttags" w:element="metricconverter">
        <w:smartTagPr>
          <w:attr w:name="ProductID" w:val="6”"/>
        </w:smartTagPr>
        <w:r w:rsidRPr="004224B9">
          <w:rPr>
            <w:rFonts w:ascii="Comic Sans MS" w:hAnsi="Comic Sans MS"/>
            <w:color w:val="000000"/>
            <w:sz w:val="24"/>
            <w:szCs w:val="24"/>
          </w:rPr>
          <w:t>6”</w:t>
        </w:r>
      </w:smartTag>
      <w:r w:rsidRPr="004224B9">
        <w:rPr>
          <w:rFonts w:ascii="Comic Sans MS" w:hAnsi="Comic Sans MS"/>
          <w:color w:val="000000"/>
          <w:sz w:val="24"/>
          <w:szCs w:val="24"/>
        </w:rPr>
        <w:t xml:space="preserve"> rakamının basamak değeri ile 325 sayısındaki “</w:t>
      </w:r>
      <w:smartTag w:uri="urn:schemas-microsoft-com:office:smarttags" w:element="metricconverter">
        <w:smartTagPr>
          <w:attr w:name="ProductID" w:val="2”"/>
        </w:smartTagPr>
        <w:r w:rsidRPr="004224B9">
          <w:rPr>
            <w:rFonts w:ascii="Comic Sans MS" w:hAnsi="Comic Sans MS"/>
            <w:color w:val="000000"/>
            <w:sz w:val="24"/>
            <w:szCs w:val="24"/>
          </w:rPr>
          <w:t>2”</w:t>
        </w:r>
      </w:smartTag>
      <w:r w:rsidRPr="004224B9">
        <w:rPr>
          <w:rFonts w:ascii="Comic Sans MS" w:hAnsi="Comic Sans MS"/>
          <w:color w:val="000000"/>
          <w:sz w:val="24"/>
          <w:szCs w:val="24"/>
        </w:rPr>
        <w:t xml:space="preserve"> rakamının basamak değerini toplarsak hangi sayıyı buluruz?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a-)8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>b-)62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>c-)80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11-) Aşağıdaki eşleşmelerden hangisi doğrudur?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88- Tek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 xml:space="preserve">b-)21-Çift </w:t>
      </w:r>
      <w:r w:rsidRPr="004224B9">
        <w:rPr>
          <w:rFonts w:ascii="Comic Sans MS" w:hAnsi="Comic Sans MS"/>
          <w:color w:val="000000"/>
          <w:sz w:val="24"/>
          <w:szCs w:val="24"/>
        </w:rPr>
        <w:tab/>
        <w:t xml:space="preserve">       c-) 16-Çift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12-) Aşağıdaki bilgilerden hangisi doğrudur?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3 basamaklı en büyük tek sayı 997’dir.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b-) 3 basamaklı en küçük sayı 111’dir.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c-)3 basamaklı en büyük çift sayı 998’dir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13-) Aşağıdaki örüntülerden hangisi yanlıştır?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22-24-26-28-30-32-34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b-) 60-56-52-48-44-40-36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c-) 70-68-67-64-62-60</w:t>
      </w:r>
      <w:r>
        <w:rPr>
          <w:rFonts w:ascii="Comic Sans MS" w:hAnsi="Comic Sans MS"/>
          <w:color w:val="000000"/>
          <w:sz w:val="24"/>
          <w:szCs w:val="24"/>
        </w:rPr>
        <w:t>-55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14-)  “</w:t>
      </w:r>
      <w:smartTag w:uri="urn:schemas-microsoft-com:office:smarttags" w:element="metricconverter">
        <w:smartTagPr>
          <w:attr w:name="ProductID" w:val="303”"/>
        </w:smartTagPr>
        <w:r w:rsidRPr="004224B9">
          <w:rPr>
            <w:rFonts w:ascii="Comic Sans MS" w:hAnsi="Comic Sans MS"/>
            <w:color w:val="000000"/>
            <w:sz w:val="24"/>
            <w:szCs w:val="24"/>
          </w:rPr>
          <w:t>303”</w:t>
        </w:r>
      </w:smartTag>
      <w:r w:rsidRPr="004224B9">
        <w:rPr>
          <w:rFonts w:ascii="Comic Sans MS" w:hAnsi="Comic Sans MS"/>
          <w:color w:val="000000"/>
          <w:sz w:val="24"/>
          <w:szCs w:val="24"/>
        </w:rPr>
        <w:t xml:space="preserve"> sayısı hangi en yakın onluğa yuvarlanabilir?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a-) 305 </w:t>
      </w:r>
      <w:r w:rsidRPr="004224B9">
        <w:rPr>
          <w:rFonts w:ascii="Comic Sans MS" w:hAnsi="Comic Sans MS"/>
          <w:color w:val="000000"/>
          <w:sz w:val="24"/>
          <w:szCs w:val="24"/>
        </w:rPr>
        <w:tab/>
        <w:t xml:space="preserve">       b-)300 </w:t>
      </w:r>
      <w:r w:rsidRPr="004224B9">
        <w:rPr>
          <w:rFonts w:ascii="Comic Sans MS" w:hAnsi="Comic Sans MS"/>
          <w:color w:val="000000"/>
          <w:sz w:val="24"/>
          <w:szCs w:val="24"/>
        </w:rPr>
        <w:tab/>
        <w:t xml:space="preserve">           c-)310</w:t>
      </w:r>
    </w:p>
    <w:p w:rsidR="00545998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15-) Aşağıdaki çözümlemelerden hangisi yanlıştır?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515= 5 yüzlük + 1 onluk + 5 birlik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b-) 202= 2 yüzlük + 2 birlik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c-) 909= 9 yüzlük + 9 onluk</w:t>
      </w: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45998" w:rsidRPr="004224B9" w:rsidRDefault="00545998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16-) “563 ……….  </w:t>
      </w:r>
      <w:smartTag w:uri="urn:schemas-microsoft-com:office:smarttags" w:element="metricconverter">
        <w:smartTagPr>
          <w:attr w:name="ProductID" w:val="499”"/>
        </w:smartTagPr>
        <w:r w:rsidRPr="004224B9">
          <w:rPr>
            <w:rFonts w:ascii="Comic Sans MS" w:hAnsi="Comic Sans MS"/>
            <w:color w:val="000000"/>
            <w:sz w:val="24"/>
            <w:szCs w:val="24"/>
          </w:rPr>
          <w:t>499”</w:t>
        </w:r>
      </w:smartTag>
      <w:r w:rsidRPr="004224B9">
        <w:rPr>
          <w:rFonts w:ascii="Comic Sans MS" w:hAnsi="Comic Sans MS"/>
          <w:color w:val="000000"/>
          <w:sz w:val="24"/>
          <w:szCs w:val="24"/>
        </w:rPr>
        <w:t xml:space="preserve"> iki sayının arasına hangi işaret gelmelidir?</w:t>
      </w:r>
    </w:p>
    <w:p w:rsidR="00545998" w:rsidRPr="00E524C4" w:rsidRDefault="00545998" w:rsidP="00E524C4">
      <w:pPr>
        <w:contextualSpacing/>
        <w:rPr>
          <w:rFonts w:ascii="Comic Sans MS" w:hAnsi="Comic Sans MS"/>
          <w:b/>
          <w:snapToGrid w:val="0"/>
          <w:color w:val="000000"/>
          <w:sz w:val="28"/>
          <w:szCs w:val="28"/>
        </w:rPr>
      </w:pPr>
      <w:r w:rsidRPr="00E524C4">
        <w:rPr>
          <w:rFonts w:ascii="Comic Sans MS" w:hAnsi="Comic Sans MS"/>
          <w:color w:val="000000"/>
          <w:sz w:val="28"/>
          <w:szCs w:val="28"/>
        </w:rPr>
        <w:t xml:space="preserve">a-)  &gt;  </w:t>
      </w:r>
      <w:r w:rsidRPr="00E524C4">
        <w:rPr>
          <w:rFonts w:ascii="Comic Sans MS" w:hAnsi="Comic Sans MS"/>
          <w:color w:val="000000"/>
          <w:sz w:val="28"/>
          <w:szCs w:val="28"/>
        </w:rPr>
        <w:tab/>
        <w:t xml:space="preserve">       b-)  = </w:t>
      </w:r>
      <w:r w:rsidRPr="00E524C4">
        <w:rPr>
          <w:rFonts w:ascii="Comic Sans MS" w:hAnsi="Comic Sans MS"/>
          <w:color w:val="000000"/>
          <w:sz w:val="28"/>
          <w:szCs w:val="28"/>
        </w:rPr>
        <w:tab/>
        <w:t xml:space="preserve">         c-)  </w:t>
      </w:r>
      <w:r w:rsidRPr="00E524C4">
        <w:rPr>
          <w:rFonts w:ascii="Comic Sans MS" w:hAnsi="Comic Sans MS"/>
          <w:b/>
          <w:snapToGrid w:val="0"/>
          <w:color w:val="000000"/>
          <w:sz w:val="28"/>
          <w:szCs w:val="28"/>
        </w:rPr>
        <w:t>&lt;</w:t>
      </w:r>
    </w:p>
    <w:p w:rsidR="00545998" w:rsidRPr="004224B9" w:rsidRDefault="00545998" w:rsidP="00E524C4">
      <w:pPr>
        <w:contextualSpacing/>
        <w:rPr>
          <w:rFonts w:ascii="Comic Sans MS" w:hAnsi="Comic Sans MS"/>
          <w:b/>
          <w:snapToGrid w:val="0"/>
          <w:color w:val="000000"/>
          <w:sz w:val="24"/>
          <w:szCs w:val="24"/>
        </w:rPr>
      </w:pPr>
    </w:p>
    <w:p w:rsidR="00545998" w:rsidRDefault="00545998" w:rsidP="00E524C4">
      <w:pPr>
        <w:pStyle w:val="Default"/>
        <w:contextualSpacing/>
        <w:rPr>
          <w:rFonts w:ascii="Comic Sans MS" w:hAnsi="Comic Sans MS" w:cs="Times New Roman"/>
          <w:snapToGrid w:val="0"/>
        </w:rPr>
      </w:pPr>
    </w:p>
    <w:p w:rsidR="00545998" w:rsidRPr="004224B9" w:rsidRDefault="00545998" w:rsidP="00E524C4">
      <w:pPr>
        <w:pStyle w:val="Default"/>
        <w:contextualSpacing/>
        <w:rPr>
          <w:rFonts w:ascii="Comic Sans MS" w:hAnsi="Comic Sans MS"/>
        </w:rPr>
      </w:pPr>
      <w:r w:rsidRPr="004224B9">
        <w:rPr>
          <w:rFonts w:ascii="Comic Sans MS" w:hAnsi="Comic Sans MS" w:cs="Times New Roman"/>
          <w:snapToGrid w:val="0"/>
        </w:rPr>
        <w:t xml:space="preserve">17-)  </w:t>
      </w:r>
      <w:r w:rsidRPr="004224B9">
        <w:rPr>
          <w:rFonts w:ascii="Comic Sans MS" w:hAnsi="Comic Sans MS"/>
        </w:rPr>
        <w:t xml:space="preserve">Hangi seçenekte 649, 642, 648, 640, 643 sayılarının büyükten küçüğe sıralanışı doğru olarak yapılmıştır? </w:t>
      </w:r>
    </w:p>
    <w:p w:rsidR="00545998" w:rsidRPr="004224B9" w:rsidRDefault="00545998" w:rsidP="00E524C4">
      <w:pPr>
        <w:pStyle w:val="Default"/>
        <w:contextualSpacing/>
        <w:rPr>
          <w:rFonts w:ascii="Comic Sans MS" w:hAnsi="Comic Sans MS"/>
        </w:rPr>
      </w:pPr>
      <w:r w:rsidRPr="004224B9">
        <w:rPr>
          <w:rFonts w:ascii="Comic Sans MS" w:hAnsi="Comic Sans MS"/>
        </w:rPr>
        <w:t xml:space="preserve">A) 640 &lt; 642 &lt; 643 &lt; 648 &lt; 649 </w:t>
      </w:r>
    </w:p>
    <w:p w:rsidR="00545998" w:rsidRPr="004224B9" w:rsidRDefault="00545998" w:rsidP="00E524C4">
      <w:pPr>
        <w:pStyle w:val="Default"/>
        <w:contextualSpacing/>
        <w:rPr>
          <w:rFonts w:ascii="Comic Sans MS" w:hAnsi="Comic Sans MS"/>
        </w:rPr>
      </w:pPr>
      <w:r w:rsidRPr="004224B9">
        <w:rPr>
          <w:rFonts w:ascii="Comic Sans MS" w:hAnsi="Comic Sans MS"/>
        </w:rPr>
        <w:t xml:space="preserve">B) 649 &gt; 648 &gt; 643 &gt; 642 &gt; 640 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 w:rsidRPr="004224B9">
        <w:rPr>
          <w:rFonts w:ascii="Comic Sans MS" w:hAnsi="Comic Sans MS"/>
          <w:sz w:val="24"/>
          <w:szCs w:val="24"/>
        </w:rPr>
        <w:t>C) 649 &lt; 648 &lt; 642 &lt; 643 &lt; 640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18-)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456 &gt; 466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288 </w:t>
      </w:r>
      <w:r w:rsidRPr="004224B9">
        <w:rPr>
          <w:rFonts w:ascii="Comic Sans MS" w:hAnsi="Comic Sans MS"/>
          <w:sz w:val="24"/>
          <w:szCs w:val="24"/>
        </w:rPr>
        <w:t>&lt;</w:t>
      </w:r>
      <w:r>
        <w:rPr>
          <w:rFonts w:ascii="Comic Sans MS" w:hAnsi="Comic Sans MS"/>
          <w:sz w:val="24"/>
          <w:szCs w:val="24"/>
        </w:rPr>
        <w:t xml:space="preserve"> 299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139 &gt; 120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899 &gt; 901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554 </w:t>
      </w:r>
      <w:r w:rsidRPr="004224B9">
        <w:rPr>
          <w:rFonts w:ascii="Comic Sans MS" w:hAnsi="Comic Sans MS"/>
          <w:sz w:val="24"/>
          <w:szCs w:val="24"/>
        </w:rPr>
        <w:t>&lt;</w:t>
      </w:r>
      <w:r>
        <w:rPr>
          <w:rFonts w:ascii="Comic Sans MS" w:hAnsi="Comic Sans MS"/>
          <w:sz w:val="24"/>
          <w:szCs w:val="24"/>
        </w:rPr>
        <w:t xml:space="preserve"> 559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Yukarıdakilerin kaç tanesi doğrudur?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a-) 3</w:t>
      </w:r>
      <w:r>
        <w:rPr>
          <w:rFonts w:ascii="Comic Sans MS" w:hAnsi="Comic Sans MS"/>
          <w:sz w:val="24"/>
          <w:szCs w:val="24"/>
        </w:rPr>
        <w:tab/>
        <w:t xml:space="preserve">               b-) 5              c-) 4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19-) İki basamaklı en küçük tek sayı ile, iki basamaklı en büyük çift sayıyı toplarsak sonuç kaç olur?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a-)109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b-)108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c-)105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-3.3pt;margin-top:-10.35pt;width:0;height:763.5pt;z-index:251659264" o:connectortype="straight"/>
        </w:pict>
      </w:r>
      <w:r>
        <w:rPr>
          <w:rFonts w:ascii="Comic Sans MS" w:hAnsi="Comic Sans MS"/>
          <w:sz w:val="24"/>
          <w:szCs w:val="24"/>
        </w:rPr>
        <w:t>20-) 7-1-4 sayılarını kullanarak yazılabilecek 3 basamaklı en küçük tek sayı hangisidir?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741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b-)147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c-) 417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21-) 6-0-2 sayılarını kullanarak yazılabilecek 3 basamaklı en küçük çift sayı hangisidir?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620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b-)260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c-) 602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22-) Aşağıdakilerden hangisi tek sayı değildir?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909 </w:t>
      </w:r>
      <w:r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ab/>
        <w:t xml:space="preserve">b-)901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c-)912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23-) Aşağıdaki örüntü hangi harf ile devam etmelidir?</w:t>
      </w:r>
    </w:p>
    <w:p w:rsidR="00545998" w:rsidRPr="00761DAB" w:rsidRDefault="00545998" w:rsidP="00E524C4">
      <w:pPr>
        <w:contextualSpacing/>
        <w:rPr>
          <w:rFonts w:ascii="Comic Sans MS" w:hAnsi="Comic Sans MS"/>
          <w:b/>
          <w:i/>
          <w:sz w:val="32"/>
          <w:szCs w:val="32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761DAB">
        <w:rPr>
          <w:rFonts w:ascii="Comic Sans MS" w:hAnsi="Comic Sans MS"/>
          <w:b/>
          <w:i/>
          <w:sz w:val="32"/>
          <w:szCs w:val="32"/>
        </w:rPr>
        <w:t>A-Z-T-K-R-A-Z-T-K-R-A-Z-</w:t>
      </w:r>
      <w:r>
        <w:rPr>
          <w:rFonts w:ascii="Comic Sans MS" w:hAnsi="Comic Sans MS"/>
          <w:b/>
          <w:i/>
          <w:sz w:val="32"/>
          <w:szCs w:val="32"/>
        </w:rPr>
        <w:t>…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Z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b-) 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c-) K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8" style="position:absolute;margin-left:104.7pt;margin-top:9.15pt;width:33.75pt;height:18.75pt;z-index:251660288" arcsize="10923f"/>
        </w:pict>
      </w:r>
      <w:r>
        <w:rPr>
          <w:rFonts w:ascii="Comic Sans MS" w:hAnsi="Comic Sans MS"/>
          <w:sz w:val="24"/>
          <w:szCs w:val="24"/>
        </w:rPr>
        <w:t xml:space="preserve">24-)    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</w:t>
      </w:r>
      <w:r w:rsidRPr="00FA211B">
        <w:rPr>
          <w:rFonts w:ascii="Comic Sans MS" w:hAnsi="Comic Sans MS"/>
          <w:sz w:val="44"/>
          <w:szCs w:val="44"/>
        </w:rPr>
        <w:t>&gt;</w:t>
      </w:r>
      <w:r>
        <w:rPr>
          <w:rFonts w:ascii="Comic Sans MS" w:hAnsi="Comic Sans MS"/>
          <w:sz w:val="24"/>
          <w:szCs w:val="24"/>
        </w:rPr>
        <w:t xml:space="preserve"> 281  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Kutunun içine hangi sayı yazılamaz?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289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b-) 199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c-) 290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25-) Aşağıdaki örüntü hangi sayı ile sonlanmalıdır?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Pr="001172CC" w:rsidRDefault="00545998" w:rsidP="001172CC">
      <w:pPr>
        <w:ind w:firstLine="708"/>
        <w:contextualSpacing/>
        <w:rPr>
          <w:rFonts w:ascii="Comic Sans MS" w:hAnsi="Comic Sans MS"/>
          <w:b/>
          <w:i/>
          <w:sz w:val="32"/>
          <w:szCs w:val="32"/>
        </w:rPr>
      </w:pPr>
      <w:r>
        <w:rPr>
          <w:noProof/>
          <w:lang w:eastAsia="tr-TR"/>
        </w:rPr>
        <w:pict>
          <v:roundrect id="_x0000_s1029" style="position:absolute;left:0;text-align:left;margin-left:171.45pt;margin-top:.5pt;width:33.75pt;height:24pt;z-index:251661312" arcsize="10923f"/>
        </w:pict>
      </w:r>
      <w:r w:rsidRPr="001172CC">
        <w:rPr>
          <w:rFonts w:ascii="Comic Sans MS" w:hAnsi="Comic Sans MS"/>
          <w:b/>
          <w:i/>
          <w:sz w:val="32"/>
          <w:szCs w:val="32"/>
        </w:rPr>
        <w:t xml:space="preserve">5-10-20-40-80- 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a-)100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b-) 90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c-) 160</w:t>
      </w: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Default="00545998" w:rsidP="00E524C4">
      <w:pPr>
        <w:contextualSpacing/>
        <w:rPr>
          <w:rFonts w:ascii="Comic Sans MS" w:hAnsi="Comic Sans MS"/>
          <w:sz w:val="24"/>
          <w:szCs w:val="24"/>
        </w:rPr>
      </w:pPr>
    </w:p>
    <w:p w:rsidR="00545998" w:rsidRPr="00DF66A4" w:rsidRDefault="00545998" w:rsidP="00DF66A4">
      <w:pPr>
        <w:ind w:left="1416" w:firstLine="708"/>
        <w:contextualSpacing/>
        <w:rPr>
          <w:rFonts w:ascii="Comic Sans MS" w:hAnsi="Comic Sans MS"/>
          <w:b/>
          <w:i/>
          <w:sz w:val="24"/>
          <w:szCs w:val="24"/>
          <w:u w:val="single"/>
        </w:rPr>
      </w:pPr>
      <w:r w:rsidRPr="00DF66A4">
        <w:rPr>
          <w:rFonts w:ascii="Comic Sans MS" w:hAnsi="Comic Sans MS"/>
          <w:b/>
          <w:i/>
          <w:sz w:val="24"/>
          <w:szCs w:val="24"/>
          <w:u w:val="single"/>
        </w:rPr>
        <w:t>Her soru 4 puandı</w:t>
      </w:r>
      <w:r>
        <w:rPr>
          <w:rFonts w:ascii="Comic Sans MS" w:hAnsi="Comic Sans MS"/>
          <w:b/>
          <w:i/>
          <w:sz w:val="24"/>
          <w:szCs w:val="24"/>
          <w:u w:val="single"/>
        </w:rPr>
        <w:t>r</w:t>
      </w:r>
    </w:p>
    <w:p w:rsidR="00545998" w:rsidRPr="004224B9" w:rsidRDefault="00545998" w:rsidP="00E524C4">
      <w:pPr>
        <w:pStyle w:val="NormalWeb"/>
        <w:contextualSpacing/>
        <w:rPr>
          <w:rFonts w:ascii="Comic Sans MS" w:hAnsi="Comic Sans MS" w:cs="Narkisim"/>
          <w:lang w:bidi="he-IL"/>
        </w:rPr>
      </w:pPr>
    </w:p>
    <w:p w:rsidR="00545998" w:rsidRPr="004224B9" w:rsidRDefault="00545998" w:rsidP="00E524C4">
      <w:pPr>
        <w:contextualSpacing/>
        <w:rPr>
          <w:rFonts w:ascii="Comic Sans MS" w:hAnsi="Comic Sans MS" w:cs="Narkisim"/>
          <w:sz w:val="24"/>
          <w:szCs w:val="24"/>
          <w:lang w:bidi="he-IL"/>
        </w:rPr>
      </w:pPr>
    </w:p>
    <w:sectPr w:rsidR="00545998" w:rsidRPr="004224B9" w:rsidSect="00DC744F">
      <w:headerReference w:type="default" r:id="rId8"/>
      <w:pgSz w:w="11906" w:h="16838"/>
      <w:pgMar w:top="248" w:right="282" w:bottom="426" w:left="426" w:header="284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998" w:rsidRDefault="00545998" w:rsidP="00DC744F">
      <w:pPr>
        <w:spacing w:after="0" w:line="240" w:lineRule="auto"/>
      </w:pPr>
      <w:r>
        <w:separator/>
      </w:r>
    </w:p>
  </w:endnote>
  <w:endnote w:type="continuationSeparator" w:id="0">
    <w:p w:rsidR="00545998" w:rsidRDefault="00545998" w:rsidP="00DC7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998" w:rsidRDefault="00545998" w:rsidP="00DC744F">
      <w:pPr>
        <w:spacing w:after="0" w:line="240" w:lineRule="auto"/>
      </w:pPr>
      <w:r>
        <w:separator/>
      </w:r>
    </w:p>
  </w:footnote>
  <w:footnote w:type="continuationSeparator" w:id="0">
    <w:p w:rsidR="00545998" w:rsidRDefault="00545998" w:rsidP="00DC7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998" w:rsidRPr="00DC744F" w:rsidRDefault="00545998" w:rsidP="00DC744F">
    <w:pPr>
      <w:ind w:left="2832" w:firstLine="708"/>
      <w:rPr>
        <w:rFonts w:ascii="Comic Sans MS" w:hAnsi="Comic Sans MS" w:cs="Narkisim"/>
        <w:sz w:val="24"/>
        <w:szCs w:val="24"/>
        <w:u w:val="single"/>
        <w:lang w:bidi="he-IL"/>
      </w:rPr>
    </w:pPr>
    <w:r w:rsidRPr="00DC744F">
      <w:rPr>
        <w:rFonts w:ascii="Comic Sans MS" w:hAnsi="Comic Sans MS" w:cs="Narkisim"/>
        <w:sz w:val="24"/>
        <w:szCs w:val="24"/>
        <w:u w:val="single"/>
        <w:lang w:bidi="he-IL"/>
      </w:rPr>
      <w:t>3-B SINIFI MATEMATİK TESTİ</w:t>
    </w:r>
  </w:p>
  <w:p w:rsidR="00545998" w:rsidRDefault="005459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C3BDF"/>
    <w:multiLevelType w:val="hybridMultilevel"/>
    <w:tmpl w:val="A16C5CEA"/>
    <w:lvl w:ilvl="0" w:tplc="B090048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44F"/>
    <w:rsid w:val="00050512"/>
    <w:rsid w:val="000F65C6"/>
    <w:rsid w:val="001172CC"/>
    <w:rsid w:val="003219BD"/>
    <w:rsid w:val="00395EFF"/>
    <w:rsid w:val="004224B9"/>
    <w:rsid w:val="00484584"/>
    <w:rsid w:val="004C2551"/>
    <w:rsid w:val="00545998"/>
    <w:rsid w:val="006B3B71"/>
    <w:rsid w:val="00761DAB"/>
    <w:rsid w:val="008021FD"/>
    <w:rsid w:val="008E2E17"/>
    <w:rsid w:val="00970E91"/>
    <w:rsid w:val="009F66E1"/>
    <w:rsid w:val="00DC744F"/>
    <w:rsid w:val="00DF66A4"/>
    <w:rsid w:val="00E524C4"/>
    <w:rsid w:val="00E60EA2"/>
    <w:rsid w:val="00F8686D"/>
    <w:rsid w:val="00FA2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8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C7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744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C7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744F"/>
    <w:rPr>
      <w:rFonts w:cs="Times New Roman"/>
    </w:rPr>
  </w:style>
  <w:style w:type="paragraph" w:styleId="NormalWeb">
    <w:name w:val="Normal (Web)"/>
    <w:basedOn w:val="Normal"/>
    <w:uiPriority w:val="99"/>
    <w:semiHidden/>
    <w:rsid w:val="00DC74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970E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70E91"/>
    <w:pPr>
      <w:ind w:left="720"/>
      <w:contextualSpacing/>
    </w:pPr>
  </w:style>
  <w:style w:type="paragraph" w:customStyle="1" w:styleId="Default">
    <w:name w:val="Default"/>
    <w:uiPriority w:val="99"/>
    <w:rsid w:val="004224B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0505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www.sorubak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2</Pages>
  <Words>515</Words>
  <Characters>2939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BİRSEN</cp:lastModifiedBy>
  <cp:revision>7</cp:revision>
  <dcterms:created xsi:type="dcterms:W3CDTF">2012-10-18T15:55:00Z</dcterms:created>
  <dcterms:modified xsi:type="dcterms:W3CDTF">2013-10-09T15:22:00Z</dcterms:modified>
</cp:coreProperties>
</file>