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978" w:rsidRPr="006153BE" w:rsidRDefault="00963978" w:rsidP="006153BE">
      <w:pPr>
        <w:jc w:val="center"/>
        <w:rPr>
          <w:rFonts w:ascii="Comic Sans MS" w:hAnsi="Comic Sans MS" w:cs="Comic Sans MS"/>
          <w:b/>
          <w:bCs/>
          <w:sz w:val="24"/>
          <w:szCs w:val="24"/>
        </w:rPr>
      </w:pPr>
      <w:r w:rsidRPr="006153BE">
        <w:rPr>
          <w:rFonts w:ascii="Comic Sans MS" w:hAnsi="Comic Sans MS" w:cs="Comic Sans MS"/>
          <w:b/>
          <w:bCs/>
          <w:sz w:val="24"/>
          <w:szCs w:val="24"/>
        </w:rPr>
        <w:t>MATEMATİK DERSİ DEĞERLENDİRME SORULARI</w:t>
      </w:r>
    </w:p>
    <w:p w:rsidR="00963978" w:rsidRPr="006153BE" w:rsidRDefault="00963978" w:rsidP="006153BE">
      <w:pPr>
        <w:rPr>
          <w:rFonts w:ascii="Comic Sans MS" w:hAnsi="Comic Sans MS" w:cs="Comic Sans MS"/>
          <w:b/>
          <w:bCs/>
          <w:sz w:val="24"/>
          <w:szCs w:val="24"/>
        </w:rPr>
      </w:pPr>
      <w:r w:rsidRPr="006153BE">
        <w:rPr>
          <w:rFonts w:ascii="Comic Sans MS" w:hAnsi="Comic Sans MS" w:cs="Comic Sans MS"/>
          <w:b/>
          <w:bCs/>
          <w:sz w:val="24"/>
          <w:szCs w:val="24"/>
        </w:rPr>
        <w:t>1.)Aşağıdaki sayıların okunuşunu yazınız.</w:t>
      </w:r>
      <w:r>
        <w:rPr>
          <w:rFonts w:ascii="Comic Sans MS" w:hAnsi="Comic Sans MS" w:cs="Comic Sans MS"/>
          <w:b/>
          <w:bCs/>
          <w:sz w:val="24"/>
          <w:szCs w:val="24"/>
        </w:rPr>
        <w:t>(10 Puan)</w:t>
      </w:r>
    </w:p>
    <w:p w:rsidR="00963978" w:rsidRDefault="00963978" w:rsidP="006153BE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459:</w:t>
      </w:r>
    </w:p>
    <w:p w:rsidR="00963978" w:rsidRDefault="00963978" w:rsidP="006153BE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705:</w:t>
      </w:r>
    </w:p>
    <w:p w:rsidR="00963978" w:rsidRDefault="00963978" w:rsidP="006153BE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2.)Okunuşu verilen sayıları rakamla yazınız.(10.Puan)</w:t>
      </w:r>
    </w:p>
    <w:p w:rsidR="00963978" w:rsidRDefault="00963978" w:rsidP="006153BE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Yüz iki:</w:t>
      </w:r>
    </w:p>
    <w:p w:rsidR="00963978" w:rsidRDefault="00963978" w:rsidP="006153BE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Üç yüz sekiz:</w:t>
      </w:r>
    </w:p>
    <w:p w:rsidR="00963978" w:rsidRDefault="00963978" w:rsidP="006153BE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3.)672 sayısının sayı değerleri toplamını bulunuz.(10 Puan)</w:t>
      </w:r>
    </w:p>
    <w:p w:rsidR="00963978" w:rsidRDefault="00963978" w:rsidP="006153BE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963978" w:rsidRDefault="00963978" w:rsidP="006153BE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4.)4 Yüzlük-2 Birlik-9 Onluk şeklinde çözümlenen sayıyı yazınız.(10 Puan)</w:t>
      </w:r>
    </w:p>
    <w:p w:rsidR="00963978" w:rsidRDefault="00963978" w:rsidP="006153BE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963978" w:rsidRDefault="00963978" w:rsidP="006153BE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5.)227 sayısını çözümleyiniz.(10 Puan)</w:t>
      </w:r>
    </w:p>
    <w:p w:rsidR="00963978" w:rsidRDefault="00963978" w:rsidP="006153BE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963978" w:rsidRDefault="00963978" w:rsidP="006153BE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6.)681 sayısının basamak değerlerini gösteriniz.(10 Puan)</w:t>
      </w:r>
    </w:p>
    <w:p w:rsidR="00963978" w:rsidRDefault="00963978" w:rsidP="006153BE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963978" w:rsidRDefault="00963978" w:rsidP="006153BE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7.)124-110-135-105 sayılarını </w:t>
      </w:r>
      <w:r w:rsidRPr="006153BE">
        <w:rPr>
          <w:rFonts w:ascii="Comic Sans MS" w:hAnsi="Comic Sans MS" w:cs="Comic Sans MS"/>
          <w:b/>
          <w:bCs/>
          <w:sz w:val="24"/>
          <w:szCs w:val="24"/>
          <w:u w:val="single"/>
        </w:rPr>
        <w:t>büyükten küçüğe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sembol kullanarak sıralayınız.( &gt;  Büyük sembolü)(10 Puan)</w:t>
      </w:r>
    </w:p>
    <w:p w:rsidR="00963978" w:rsidRDefault="00963978" w:rsidP="006153BE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963978" w:rsidRDefault="00963978" w:rsidP="006153BE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8.)832-800-810-825 sayılarını küçükten büyüğe sembol kullanarak sıralayınız.(  &lt; Küçük sembolü)(10 Puan)</w:t>
      </w:r>
    </w:p>
    <w:p w:rsidR="00963978" w:rsidRDefault="00963978" w:rsidP="006153BE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963978" w:rsidRDefault="00963978" w:rsidP="006153BE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9.) Üç basamaklı en büyük ve en küçük sayıyı yazınız.(10 Puan)</w:t>
      </w:r>
    </w:p>
    <w:p w:rsidR="00963978" w:rsidRDefault="00963978" w:rsidP="006153BE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963978" w:rsidRDefault="00963978" w:rsidP="006153BE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10.)+ + - + + - ? ? ? Örüntüsü nasıl devam eder?(10 Puan)</w:t>
      </w:r>
    </w:p>
    <w:p w:rsidR="00963978" w:rsidRDefault="00963978" w:rsidP="006153BE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                                             BAŞARILAR DİLERİM</w:t>
      </w:r>
    </w:p>
    <w:p w:rsidR="00963978" w:rsidRPr="006153BE" w:rsidRDefault="00963978" w:rsidP="006153BE">
      <w:pPr>
        <w:rPr>
          <w:rFonts w:ascii="Comic Sans MS" w:hAnsi="Comic Sans MS" w:cs="Comic Sans MS"/>
          <w:b/>
          <w:bCs/>
          <w:sz w:val="24"/>
          <w:szCs w:val="24"/>
        </w:rPr>
      </w:pPr>
      <w:hyperlink r:id="rId6" w:history="1">
        <w:r>
          <w:rPr>
            <w:rStyle w:val="Hyperlink"/>
            <w:rFonts w:ascii="Algerian" w:hAnsi="Algerian" w:cs="Algerian"/>
            <w:sz w:val="52"/>
            <w:szCs w:val="52"/>
          </w:rPr>
          <w:t>www.sorubak.com</w:t>
        </w:r>
      </w:hyperlink>
    </w:p>
    <w:sectPr w:rsidR="00963978" w:rsidRPr="006153BE" w:rsidSect="006123D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3978" w:rsidRDefault="00963978" w:rsidP="004E736E">
      <w:pPr>
        <w:spacing w:after="0" w:line="240" w:lineRule="auto"/>
      </w:pPr>
      <w:r>
        <w:separator/>
      </w:r>
    </w:p>
  </w:endnote>
  <w:endnote w:type="continuationSeparator" w:id="1">
    <w:p w:rsidR="00963978" w:rsidRDefault="00963978" w:rsidP="004E7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gerian">
    <w:altName w:val="Imprint MT Shado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3978" w:rsidRDefault="00963978" w:rsidP="004E736E">
      <w:pPr>
        <w:spacing w:after="0" w:line="240" w:lineRule="auto"/>
      </w:pPr>
      <w:r>
        <w:separator/>
      </w:r>
    </w:p>
  </w:footnote>
  <w:footnote w:type="continuationSeparator" w:id="1">
    <w:p w:rsidR="00963978" w:rsidRDefault="00963978" w:rsidP="004E73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978" w:rsidRDefault="00963978">
    <w:pPr>
      <w:pStyle w:val="Header"/>
    </w:pPr>
    <w:r>
      <w:t>Adı,Soyadı:                                                                                                                                              08.10.2012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53BE"/>
    <w:rsid w:val="002D493C"/>
    <w:rsid w:val="004E736E"/>
    <w:rsid w:val="006123DD"/>
    <w:rsid w:val="006153BE"/>
    <w:rsid w:val="00677610"/>
    <w:rsid w:val="00963978"/>
    <w:rsid w:val="00A320A5"/>
    <w:rsid w:val="00B34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3DD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153BE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153BE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153BE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153BE"/>
    <w:rPr>
      <w:rFonts w:ascii="Cambria" w:hAnsi="Cambria" w:cs="Cambria"/>
      <w:b/>
      <w:bCs/>
      <w:color w:val="4F81BD"/>
      <w:sz w:val="26"/>
      <w:szCs w:val="26"/>
    </w:rPr>
  </w:style>
  <w:style w:type="paragraph" w:styleId="NoSpacing">
    <w:name w:val="No Spacing"/>
    <w:uiPriority w:val="99"/>
    <w:qFormat/>
    <w:rsid w:val="006153BE"/>
    <w:rPr>
      <w:rFonts w:cs="Calibri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4E73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E736E"/>
  </w:style>
  <w:style w:type="paragraph" w:styleId="Footer">
    <w:name w:val="footer"/>
    <w:basedOn w:val="Normal"/>
    <w:link w:val="FooterChar"/>
    <w:uiPriority w:val="99"/>
    <w:semiHidden/>
    <w:rsid w:val="004E73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E736E"/>
  </w:style>
  <w:style w:type="character" w:styleId="Hyperlink">
    <w:name w:val="Hyperlink"/>
    <w:basedOn w:val="DefaultParagraphFont"/>
    <w:uiPriority w:val="99"/>
    <w:rsid w:val="0067761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2</Pages>
  <Words>131</Words>
  <Characters>751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Admin</dc:creator>
  <cp:keywords>www.sorubak.com</cp:keywords>
  <dc:description>www.sorubak.com</dc:description>
  <cp:lastModifiedBy>edanur</cp:lastModifiedBy>
  <cp:revision>2</cp:revision>
  <dcterms:created xsi:type="dcterms:W3CDTF">2012-10-07T06:08:00Z</dcterms:created>
  <dcterms:modified xsi:type="dcterms:W3CDTF">2013-09-16T09:28:00Z</dcterms:modified>
  <cp:category>www.sorubak.com</cp:category>
</cp:coreProperties>
</file>