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CC4" w:rsidRDefault="00701CC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MATEMATİK  3.HAFTA DEĞERLENDİRME (1)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1-) Aşağıda verilen sayıların okunuşlarını karşılarına yazınız.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435=…………………………………………………………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809=………………………………………………………..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120=………………………………………………………..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700=………………………………………………………..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2-) Rakamları birbirinden farklı , onlar basamağında 5 olan  üç basamaklı  en büyük sayıyı yazınız.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…………………………………..</w:t>
      </w:r>
    </w:p>
    <w:p w:rsidR="00701CC4" w:rsidRDefault="00701CC4" w:rsidP="001C620E">
      <w:pPr>
        <w:rPr>
          <w:rFonts w:ascii="Comic Sans MS" w:hAnsi="Comic Sans MS"/>
          <w:sz w:val="28"/>
          <w:szCs w:val="28"/>
        </w:rPr>
      </w:pPr>
      <w:r>
        <w:rPr>
          <w:color w:val="FF0000"/>
          <w:sz w:val="40"/>
          <w:szCs w:val="40"/>
        </w:rPr>
        <w:t xml:space="preserve">www.sorubak.com   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3-) Onlar basamağı 4 , yüzler basamağı 9 , birler basamağı 2 olan üç basamaklı sayıyı aşağıya yazınız.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4-) “617 – 810 – 327 – 907 – </w:t>
      </w:r>
      <w:smartTag w:uri="urn:schemas-microsoft-com:office:smarttags" w:element="metricconverter">
        <w:smartTagPr>
          <w:attr w:name="ProductID" w:val="400 “"/>
        </w:smartTagPr>
        <w:r>
          <w:rPr>
            <w:rFonts w:ascii="Comic Sans MS" w:hAnsi="Comic Sans MS"/>
            <w:sz w:val="28"/>
            <w:szCs w:val="28"/>
          </w:rPr>
          <w:t>400 “</w:t>
        </w:r>
      </w:smartTag>
      <w:r>
        <w:rPr>
          <w:rFonts w:ascii="Comic Sans MS" w:hAnsi="Comic Sans MS"/>
          <w:sz w:val="28"/>
          <w:szCs w:val="28"/>
        </w:rPr>
        <w:t xml:space="preserve"> sayılarını en büyükten en küçüğe doğru sembol kullanarak  sıralayınız.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5-)   586 sayısının yüzler basamağı ile onlar basamağındaki rakamların yerleri değiştirildiğinde , sayının basamak değerinde nasıl bir değişim olur?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6-)  24 ‘ten başlayıp ileriye doğru 7’şer ritmik sayarken 5. saymada hangi sayıyı söyleriz?(24 dahil değil)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40.5pt;margin-top:23.25pt;width:36pt;height:36pt;z-index:251650560">
            <v:textbox>
              <w:txbxContent>
                <w:p w:rsidR="00701CC4" w:rsidRPr="00A73A77" w:rsidRDefault="00701CC4">
                  <w:pPr>
                    <w:rPr>
                      <w:sz w:val="28"/>
                      <w:szCs w:val="28"/>
                    </w:rPr>
                  </w:pPr>
                  <w:r>
                    <w:t>23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20" style="position:absolute;margin-left:84.3pt;margin-top:23.25pt;width:36pt;height:36pt;z-index:251651584">
            <v:textbox>
              <w:txbxContent>
                <w:p w:rsidR="00701CC4" w:rsidRDefault="00701CC4">
                  <w:r>
                    <w:t>28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20" style="position:absolute;margin-left:124.75pt;margin-top:23.25pt;width:36pt;height:36pt;z-index:251652608">
            <v:textbox>
              <w:txbxContent>
                <w:p w:rsidR="00701CC4" w:rsidRDefault="00701CC4">
                  <w:r>
                    <w:t>33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20" style="position:absolute;margin-left:166.05pt;margin-top:23.25pt;width:36pt;height:36pt;z-index:251653632"/>
        </w:pict>
      </w:r>
      <w:r>
        <w:rPr>
          <w:noProof/>
        </w:rPr>
        <w:pict>
          <v:shape id="_x0000_s1030" type="#_x0000_t120" style="position:absolute;margin-left:211.55pt;margin-top:23.25pt;width:36pt;height:36pt;z-index:251654656"/>
        </w:pic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7-) 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örüntünün kuralını bularak örüntüyü iki adım ilerletin.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22.05pt;margin-top:22.45pt;width:41pt;height:38.25pt;z-index:251655680">
            <v:textbox>
              <w:txbxContent>
                <w:p w:rsidR="00701CC4" w:rsidRDefault="00701CC4">
                  <w:r>
                    <w:t>434</w:t>
                  </w:r>
                </w:p>
              </w:txbxContent>
            </v:textbox>
          </v:shape>
        </w:pic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8-)            Sayısında tekrar eden sayıların basamak değerlerini gösteriniz.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2" type="#_x0000_t116" style="position:absolute;margin-left:22.05pt;margin-top:1.15pt;width:62.25pt;height:24pt;z-index:251656704">
            <v:textbox>
              <w:txbxContent>
                <w:p w:rsidR="00701CC4" w:rsidRDefault="00701CC4">
                  <w:r>
                    <w:t>8 – 7 - 1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t xml:space="preserve">9-)                 Rakamları ile yazılabilecek üç basamaklı en küçük tek doğal sayıyı yazınız. 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p w:rsidR="00701CC4" w:rsidRPr="00245B34" w:rsidRDefault="00701CC4" w:rsidP="00263A0B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10-)   Ecem, Melike ve Azra seksek oyununu tek sayıların bulunduğu karelere  basarak oynayacaktır. </w:t>
      </w:r>
      <w:r>
        <w:rPr>
          <w:rFonts w:ascii="Comic Sans MS" w:hAnsi="Comic Sans MS"/>
          <w:b/>
          <w:sz w:val="28"/>
          <w:szCs w:val="28"/>
        </w:rPr>
        <w:t>Tek sayıların olduğu kareleri pembe renge boyar mısın?</w:t>
      </w:r>
      <w:r>
        <w:rPr>
          <w:rFonts w:ascii="Comic Sans MS" w:hAnsi="Comic Sans MS"/>
          <w:sz w:val="28"/>
          <w:szCs w:val="28"/>
        </w:rPr>
        <w:t xml:space="preserve">                                       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ect id="_x0000_s1033" style="position:absolute;margin-left:144.15pt;margin-top:15.6pt;width:28.45pt;height:22.65pt;z-index:251663872">
            <v:textbox>
              <w:txbxContent>
                <w:p w:rsidR="00701CC4" w:rsidRDefault="00701CC4">
                  <w:r>
                    <w:t>46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87.25pt;margin-top:15.6pt;width:28.45pt;height:22.65pt;z-index:251660800">
            <v:textbox>
              <w:txbxContent>
                <w:p w:rsidR="00701CC4" w:rsidRDefault="00701CC4">
                  <w:r>
                    <w:t>24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</w:rPr>
        <w:t xml:space="preserve">                               </w: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ect id="_x0000_s1035" style="position:absolute;margin-left:144.15pt;margin-top:9.8pt;width:28.45pt;height:22.65pt;z-index:251664896">
            <v:textbox>
              <w:txbxContent>
                <w:p w:rsidR="00701CC4" w:rsidRDefault="00701CC4">
                  <w:r>
                    <w:t>99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115.7pt;margin-top:2.25pt;width:28.45pt;height:22.65pt;z-index:251662848">
            <v:textbox>
              <w:txbxContent>
                <w:p w:rsidR="00701CC4" w:rsidRDefault="00701CC4">
                  <w:r>
                    <w:t>87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87.25pt;margin-top:9.8pt;width:28.45pt;height:22.65pt;z-index:251661824">
            <v:textbox>
              <w:txbxContent>
                <w:p w:rsidR="00701CC4" w:rsidRDefault="00701CC4">
                  <w:r>
                    <w:t>33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58.8pt;margin-top:2.25pt;width:28.45pt;height:22.65pt;z-index:251659776">
            <v:textbox>
              <w:txbxContent>
                <w:p w:rsidR="00701CC4" w:rsidRDefault="00701CC4">
                  <w:r>
                    <w:t>21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30.35pt;margin-top:2.25pt;width:28.45pt;height:22.65pt;z-index:251658752">
            <v:textbox>
              <w:txbxContent>
                <w:p w:rsidR="00701CC4" w:rsidRDefault="00701CC4">
                  <w:r>
                    <w:t>18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.9pt;margin-top:2.25pt;width:28.45pt;height:22.65pt;z-index:251657728">
            <v:textbox>
              <w:txbxContent>
                <w:p w:rsidR="00701CC4" w:rsidRDefault="00701CC4">
                  <w:r>
                    <w:t>15</w:t>
                  </w:r>
                </w:p>
              </w:txbxContent>
            </v:textbox>
          </v:rect>
        </w:pict>
      </w:r>
    </w:p>
    <w:p w:rsidR="00701CC4" w:rsidRDefault="00701CC4" w:rsidP="006F7063">
      <w:pPr>
        <w:spacing w:after="120"/>
        <w:rPr>
          <w:rFonts w:ascii="Comic Sans MS" w:hAnsi="Comic Sans MS"/>
          <w:sz w:val="28"/>
          <w:szCs w:val="28"/>
        </w:rPr>
      </w:pPr>
    </w:p>
    <w:sectPr w:rsidR="00701CC4" w:rsidSect="00245B3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5B34"/>
    <w:rsid w:val="00015C8C"/>
    <w:rsid w:val="00134781"/>
    <w:rsid w:val="001C620E"/>
    <w:rsid w:val="00245B34"/>
    <w:rsid w:val="00263A0B"/>
    <w:rsid w:val="00441AAF"/>
    <w:rsid w:val="006F7063"/>
    <w:rsid w:val="00701CC4"/>
    <w:rsid w:val="00784D7E"/>
    <w:rsid w:val="00A73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AA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5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</Pages>
  <Words>204</Words>
  <Characters>1168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devrim</dc:creator>
  <cp:keywords/>
  <dc:description/>
  <cp:lastModifiedBy>BİRSEN</cp:lastModifiedBy>
  <cp:revision>4</cp:revision>
  <dcterms:created xsi:type="dcterms:W3CDTF">2013-10-03T13:06:00Z</dcterms:created>
  <dcterms:modified xsi:type="dcterms:W3CDTF">2013-10-04T17:11:00Z</dcterms:modified>
</cp:coreProperties>
</file>