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CD2" w:rsidRPr="00D06115" w:rsidRDefault="004C4CD2" w:rsidP="00091442">
      <w:pPr>
        <w:spacing w:line="240" w:lineRule="auto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 xml:space="preserve">MATEMATİK ÇALIŞMA KAĞIDI </w:t>
      </w:r>
    </w:p>
    <w:p w:rsidR="004C4CD2" w:rsidRPr="00D06115" w:rsidRDefault="004C4CD2" w:rsidP="00091442">
      <w:pPr>
        <w:pStyle w:val="ListParagraph"/>
        <w:numPr>
          <w:ilvl w:val="0"/>
          <w:numId w:val="2"/>
        </w:numPr>
        <w:spacing w:line="240" w:lineRule="auto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>Aşağıdaki  sayıların okunuşlarını karşılarına yazınız.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147=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549=</w:t>
      </w:r>
    </w:p>
    <w:tbl>
      <w:tblPr>
        <w:tblpPr w:leftFromText="141" w:rightFromText="141" w:vertAnchor="text" w:horzAnchor="page" w:tblpX="6083" w:tblpY="119"/>
        <w:tblW w:w="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3"/>
        <w:gridCol w:w="503"/>
        <w:gridCol w:w="503"/>
        <w:gridCol w:w="351"/>
        <w:gridCol w:w="504"/>
        <w:gridCol w:w="504"/>
        <w:gridCol w:w="504"/>
        <w:gridCol w:w="352"/>
        <w:gridCol w:w="504"/>
        <w:gridCol w:w="504"/>
        <w:gridCol w:w="504"/>
      </w:tblGrid>
      <w:tr w:rsidR="004C4CD2" w:rsidRPr="002D2A3C">
        <w:trPr>
          <w:trHeight w:val="619"/>
        </w:trPr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000000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000000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5</w:t>
            </w:r>
          </w:p>
        </w:tc>
      </w:tr>
      <w:tr w:rsidR="004C4CD2" w:rsidRPr="002D2A3C">
        <w:trPr>
          <w:trHeight w:val="619"/>
        </w:trPr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000000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000000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</w:tbl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231=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300=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701=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208=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İki yüz otuz altı 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Altı yüz yetmiş iki=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Sekiz yüz elli beş 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Beş yüz seksen altı 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Yedi yüz altmış altı =</w:t>
      </w:r>
    </w:p>
    <w:p w:rsidR="004C4CD2" w:rsidRPr="00266AD4" w:rsidRDefault="004C4CD2" w:rsidP="00091442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Üç yüz doksan sekiz =</w:t>
      </w:r>
    </w:p>
    <w:p w:rsidR="004C4CD2" w:rsidRPr="00266AD4" w:rsidRDefault="004C4CD2" w:rsidP="001A487B">
      <w:pPr>
        <w:pStyle w:val="ListParagraph"/>
        <w:spacing w:line="240" w:lineRule="auto"/>
        <w:rPr>
          <w:sz w:val="24"/>
          <w:szCs w:val="24"/>
        </w:rPr>
      </w:pPr>
    </w:p>
    <w:p w:rsidR="004C4CD2" w:rsidRPr="00266AD4" w:rsidRDefault="004C4CD2" w:rsidP="00091442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D06115">
        <w:rPr>
          <w:b/>
          <w:bCs/>
          <w:sz w:val="24"/>
          <w:szCs w:val="24"/>
        </w:rPr>
        <w:t>Aşağıdaki sayıları çözümleyiniz</w:t>
      </w:r>
      <w:r w:rsidRPr="00266AD4">
        <w:rPr>
          <w:sz w:val="24"/>
          <w:szCs w:val="24"/>
        </w:rPr>
        <w:t>.</w:t>
      </w:r>
    </w:p>
    <w:p w:rsidR="004C4CD2" w:rsidRPr="00266AD4" w:rsidRDefault="004C4CD2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365=….onluk +……..birlik+…..yüzlük</w:t>
      </w:r>
    </w:p>
    <w:p w:rsidR="004C4CD2" w:rsidRPr="00266AD4" w:rsidRDefault="004C4CD2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478=….yüzlük+……onluk+…..birlik</w:t>
      </w:r>
    </w:p>
    <w:p w:rsidR="004C4CD2" w:rsidRPr="00266AD4" w:rsidRDefault="004C4CD2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632=…..yüzlük+ ……onluk+…..birlik</w:t>
      </w:r>
    </w:p>
    <w:p w:rsidR="004C4CD2" w:rsidRPr="00266AD4" w:rsidRDefault="004C4CD2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984=….yüzlük+ …..birlik +….. onluk</w:t>
      </w:r>
    </w:p>
    <w:p w:rsidR="004C4CD2" w:rsidRPr="00266AD4" w:rsidRDefault="004C4CD2" w:rsidP="001A487B">
      <w:pPr>
        <w:spacing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250=….yüzlük+….onluk+…..birlik</w:t>
      </w:r>
    </w:p>
    <w:p w:rsidR="004C4CD2" w:rsidRPr="00266AD4" w:rsidRDefault="004C4CD2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328=….yüzlük+…..onluk +…..birlik</w:t>
      </w:r>
    </w:p>
    <w:p w:rsidR="004C4CD2" w:rsidRPr="00266AD4" w:rsidRDefault="004C4CD2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3  yüzlük + 2 onluk + 5 birlik =</w:t>
      </w:r>
    </w:p>
    <w:p w:rsidR="004C4CD2" w:rsidRPr="00266AD4" w:rsidRDefault="004C4CD2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9 birlik + 5 yüzlük +4 onluk =</w:t>
      </w:r>
    </w:p>
    <w:p w:rsidR="004C4CD2" w:rsidRPr="00266AD4" w:rsidRDefault="004C4CD2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8 onluk  +7 onluk + 1 yüzlük =</w:t>
      </w:r>
    </w:p>
    <w:p w:rsidR="004C4CD2" w:rsidRPr="00266AD4" w:rsidRDefault="004C4CD2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9 yüzlük +6 onluk +2 birlik =</w:t>
      </w:r>
    </w:p>
    <w:p w:rsidR="004C4CD2" w:rsidRPr="00266AD4" w:rsidRDefault="004C4CD2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6 yüzlük + 7 onluk + 3 birlik =</w:t>
      </w:r>
    </w:p>
    <w:p w:rsidR="004C4CD2" w:rsidRPr="00266AD4" w:rsidRDefault="004C4CD2" w:rsidP="001A487B">
      <w:pPr>
        <w:spacing w:before="240" w:line="240" w:lineRule="auto"/>
        <w:rPr>
          <w:sz w:val="24"/>
          <w:szCs w:val="24"/>
        </w:rPr>
      </w:pPr>
      <w:r w:rsidRPr="00266AD4">
        <w:rPr>
          <w:sz w:val="24"/>
          <w:szCs w:val="24"/>
        </w:rPr>
        <w:t>8 yüzlük + 0 onluk + 7 birlik =</w:t>
      </w:r>
    </w:p>
    <w:p w:rsidR="004C4CD2" w:rsidRPr="00266AD4" w:rsidRDefault="004C4CD2" w:rsidP="00C63DCD">
      <w:pPr>
        <w:pStyle w:val="ListParagraph"/>
        <w:numPr>
          <w:ilvl w:val="0"/>
          <w:numId w:val="2"/>
        </w:numPr>
        <w:spacing w:before="240" w:line="240" w:lineRule="auto"/>
        <w:rPr>
          <w:sz w:val="24"/>
          <w:szCs w:val="24"/>
        </w:rPr>
      </w:pPr>
      <w:r w:rsidRPr="00D06115">
        <w:rPr>
          <w:b/>
          <w:bCs/>
          <w:sz w:val="24"/>
          <w:szCs w:val="24"/>
        </w:rPr>
        <w:t>Aşağıdaki sayıların basamak değerlerini bulunuz</w:t>
      </w:r>
      <w:r w:rsidRPr="00266AD4">
        <w:rPr>
          <w:sz w:val="24"/>
          <w:szCs w:val="24"/>
        </w:rPr>
        <w:t>.</w:t>
      </w:r>
    </w:p>
    <w:p w:rsidR="004C4CD2" w:rsidRPr="00266AD4" w:rsidRDefault="004C4CD2" w:rsidP="00266AD4">
      <w:pPr>
        <w:pStyle w:val="ListParagraph"/>
        <w:spacing w:before="240" w:line="240" w:lineRule="auto"/>
        <w:rPr>
          <w:sz w:val="24"/>
          <w:szCs w:val="24"/>
        </w:rPr>
      </w:pPr>
    </w:p>
    <w:tbl>
      <w:tblPr>
        <w:tblpPr w:leftFromText="141" w:rightFromText="141" w:vertAnchor="page" w:horzAnchor="page" w:tblpX="6216" w:tblpY="2053"/>
        <w:tblW w:w="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"/>
        <w:gridCol w:w="495"/>
        <w:gridCol w:w="495"/>
        <w:gridCol w:w="346"/>
        <w:gridCol w:w="496"/>
        <w:gridCol w:w="496"/>
        <w:gridCol w:w="496"/>
        <w:gridCol w:w="346"/>
        <w:gridCol w:w="496"/>
        <w:gridCol w:w="496"/>
        <w:gridCol w:w="496"/>
      </w:tblGrid>
      <w:tr w:rsidR="004C4CD2" w:rsidRPr="002D2A3C">
        <w:trPr>
          <w:trHeight w:val="321"/>
        </w:trPr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000000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000000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</w:t>
            </w:r>
          </w:p>
        </w:tc>
      </w:tr>
      <w:tr w:rsidR="004C4CD2" w:rsidRPr="002D2A3C">
        <w:trPr>
          <w:trHeight w:val="666"/>
        </w:trPr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000000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000000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4C4CD2" w:rsidRPr="00D06115" w:rsidRDefault="004C4CD2" w:rsidP="00266AD4">
      <w:pPr>
        <w:pStyle w:val="ListParagraph"/>
        <w:numPr>
          <w:ilvl w:val="0"/>
          <w:numId w:val="2"/>
        </w:numPr>
        <w:spacing w:before="240" w:line="240" w:lineRule="auto"/>
        <w:rPr>
          <w:b/>
          <w:bCs/>
          <w:sz w:val="24"/>
          <w:szCs w:val="24"/>
        </w:rPr>
      </w:pPr>
      <w:r w:rsidRPr="00266AD4">
        <w:rPr>
          <w:sz w:val="24"/>
          <w:szCs w:val="24"/>
        </w:rPr>
        <w:t xml:space="preserve">  </w:t>
      </w:r>
      <w:r w:rsidRPr="00D06115">
        <w:rPr>
          <w:b/>
          <w:bCs/>
          <w:sz w:val="24"/>
          <w:szCs w:val="24"/>
        </w:rPr>
        <w:t xml:space="preserve">964  sayısında 9 rakamının basamak değeri ile  4 rakamının basamak değeri çarpımı kaçtır?  </w:t>
      </w:r>
    </w:p>
    <w:p w:rsidR="004C4CD2" w:rsidRDefault="004C4CD2" w:rsidP="000B7F4F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A)3600                    B) 2500            C )  324   </w:t>
      </w:r>
    </w:p>
    <w:p w:rsidR="004C4CD2" w:rsidRDefault="004C4CD2" w:rsidP="000B7F4F">
      <w:pPr>
        <w:spacing w:before="240" w:line="240" w:lineRule="auto"/>
        <w:jc w:val="both"/>
        <w:rPr>
          <w:sz w:val="24"/>
          <w:szCs w:val="24"/>
        </w:rPr>
      </w:pPr>
    </w:p>
    <w:p w:rsidR="004C4CD2" w:rsidRPr="00D06115" w:rsidRDefault="004C4CD2" w:rsidP="000B7F4F">
      <w:pPr>
        <w:pStyle w:val="ListParagraph"/>
        <w:numPr>
          <w:ilvl w:val="0"/>
          <w:numId w:val="2"/>
        </w:numPr>
        <w:spacing w:before="240" w:line="240" w:lineRule="auto"/>
        <w:jc w:val="both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>835 sayısında  3 rakamının basamak değeri ile 5 rakamının basamak değeri farkı kaçtır ?</w:t>
      </w:r>
    </w:p>
    <w:p w:rsidR="004C4CD2" w:rsidRDefault="004C4CD2" w:rsidP="000B7F4F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A)30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C)35</w:t>
      </w:r>
    </w:p>
    <w:p w:rsidR="004C4CD2" w:rsidRDefault="004C4CD2" w:rsidP="000B7F4F">
      <w:pPr>
        <w:spacing w:before="240" w:line="240" w:lineRule="auto"/>
        <w:jc w:val="both"/>
        <w:rPr>
          <w:sz w:val="24"/>
          <w:szCs w:val="24"/>
        </w:rPr>
      </w:pPr>
    </w:p>
    <w:p w:rsidR="004C4CD2" w:rsidRPr="00D06115" w:rsidRDefault="004C4CD2" w:rsidP="000B7F4F">
      <w:pPr>
        <w:pStyle w:val="ListParagraph"/>
        <w:numPr>
          <w:ilvl w:val="0"/>
          <w:numId w:val="2"/>
        </w:numPr>
        <w:spacing w:before="240" w:line="240" w:lineRule="auto"/>
        <w:jc w:val="both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>982 sayısındaki rakamların  sayı değerleri toplamı kaçtır?</w:t>
      </w:r>
    </w:p>
    <w:p w:rsidR="004C4CD2" w:rsidRDefault="004C4CD2" w:rsidP="000B7F4F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A)15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C)19</w:t>
      </w:r>
    </w:p>
    <w:p w:rsidR="004C4CD2" w:rsidRDefault="004C4CD2" w:rsidP="000B7F4F">
      <w:pPr>
        <w:spacing w:before="240" w:line="240" w:lineRule="auto"/>
        <w:jc w:val="both"/>
        <w:rPr>
          <w:sz w:val="24"/>
          <w:szCs w:val="24"/>
        </w:rPr>
      </w:pPr>
    </w:p>
    <w:p w:rsidR="004C4CD2" w:rsidRPr="00D06115" w:rsidRDefault="004C4CD2" w:rsidP="000B7F4F">
      <w:pPr>
        <w:pStyle w:val="ListParagraph"/>
        <w:numPr>
          <w:ilvl w:val="0"/>
          <w:numId w:val="2"/>
        </w:numPr>
        <w:spacing w:before="240" w:line="240" w:lineRule="auto"/>
        <w:jc w:val="both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 xml:space="preserve"> 5-6-7-3-2   sayılarını bir kez kullanarak 3 basamaklı yazılabilecek en büyük sayı ile en küçük sayının toplamı kaçtır ?</w:t>
      </w:r>
    </w:p>
    <w:p w:rsidR="004C4CD2" w:rsidRDefault="004C4CD2" w:rsidP="000B7F4F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A)1000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C)970</w:t>
      </w:r>
    </w:p>
    <w:p w:rsidR="004C4CD2" w:rsidRDefault="004C4CD2" w:rsidP="000B7F4F">
      <w:pPr>
        <w:spacing w:before="240" w:line="240" w:lineRule="auto"/>
        <w:jc w:val="both"/>
        <w:rPr>
          <w:sz w:val="24"/>
          <w:szCs w:val="24"/>
        </w:rPr>
      </w:pPr>
    </w:p>
    <w:p w:rsidR="004C4CD2" w:rsidRPr="00D06115" w:rsidRDefault="004C4CD2" w:rsidP="00CA3E57">
      <w:pPr>
        <w:pStyle w:val="ListParagraph"/>
        <w:numPr>
          <w:ilvl w:val="0"/>
          <w:numId w:val="2"/>
        </w:numPr>
        <w:spacing w:before="240" w:line="240" w:lineRule="auto"/>
        <w:jc w:val="both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>9-7-2-6-5 sayılarıyla  yazılabilecek en büyük sayı ve en küçük sayının farkı kaçtır?</w:t>
      </w:r>
    </w:p>
    <w:p w:rsidR="004C4CD2" w:rsidRDefault="004C4CD2" w:rsidP="00CA3E57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A)865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B)720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C)850</w:t>
      </w:r>
    </w:p>
    <w:p w:rsidR="004C4CD2" w:rsidRDefault="004C4CD2" w:rsidP="00CA3E57">
      <w:pPr>
        <w:spacing w:before="240" w:line="240" w:lineRule="auto"/>
        <w:jc w:val="both"/>
        <w:rPr>
          <w:sz w:val="24"/>
          <w:szCs w:val="24"/>
        </w:rPr>
      </w:pPr>
    </w:p>
    <w:p w:rsidR="004C4CD2" w:rsidRPr="00D06115" w:rsidRDefault="004C4CD2" w:rsidP="00CA3E57">
      <w:pPr>
        <w:pStyle w:val="ListParagraph"/>
        <w:numPr>
          <w:ilvl w:val="0"/>
          <w:numId w:val="2"/>
        </w:numPr>
        <w:spacing w:before="240" w:line="240" w:lineRule="auto"/>
        <w:jc w:val="both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>Aşağıdaki sayıları en yakın onluğa yuvarlayınız.</w:t>
      </w:r>
    </w:p>
    <w:tbl>
      <w:tblPr>
        <w:tblpPr w:leftFromText="141" w:rightFromText="141" w:vertAnchor="text" w:horzAnchor="page" w:tblpX="4179" w:tblpY="5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"/>
        <w:gridCol w:w="661"/>
      </w:tblGrid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634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789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652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204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748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633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972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255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655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955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4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"/>
        <w:gridCol w:w="661"/>
      </w:tblGrid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425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364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658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987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241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102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369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248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741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980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2492" w:tblpY="6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"/>
        <w:gridCol w:w="661"/>
      </w:tblGrid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654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327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352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257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149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360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121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222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343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657</w:t>
            </w:r>
          </w:p>
        </w:tc>
        <w:tc>
          <w:tcPr>
            <w:tcW w:w="661" w:type="dxa"/>
          </w:tcPr>
          <w:p w:rsidR="004C4CD2" w:rsidRPr="002D2A3C" w:rsidRDefault="004C4CD2" w:rsidP="002D2A3C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</w:tr>
    </w:tbl>
    <w:p w:rsidR="004C4CD2" w:rsidRPr="00D06115" w:rsidRDefault="004C4CD2" w:rsidP="000B7F4F">
      <w:pPr>
        <w:spacing w:before="240" w:line="240" w:lineRule="auto"/>
        <w:rPr>
          <w:sz w:val="24"/>
          <w:szCs w:val="24"/>
        </w:rPr>
      </w:pPr>
    </w:p>
    <w:p w:rsidR="004C4CD2" w:rsidRPr="00D06115" w:rsidRDefault="004C4CD2" w:rsidP="00CA3E57">
      <w:pPr>
        <w:pStyle w:val="ListParagraph"/>
        <w:numPr>
          <w:ilvl w:val="0"/>
          <w:numId w:val="2"/>
        </w:numPr>
        <w:spacing w:before="240" w:line="240" w:lineRule="auto"/>
        <w:rPr>
          <w:sz w:val="24"/>
          <w:szCs w:val="24"/>
        </w:rPr>
      </w:pPr>
      <w:r w:rsidRPr="00D06115">
        <w:rPr>
          <w:sz w:val="24"/>
          <w:szCs w:val="24"/>
        </w:rPr>
        <w:t xml:space="preserve">Aşağıdaki sayıları </w:t>
      </w:r>
      <w:r w:rsidRPr="00D06115">
        <w:rPr>
          <w:b/>
          <w:bCs/>
          <w:sz w:val="24"/>
          <w:szCs w:val="24"/>
          <w:u w:val="single"/>
        </w:rPr>
        <w:t>büyükten küçüğe</w:t>
      </w:r>
      <w:r w:rsidRPr="00D06115">
        <w:rPr>
          <w:sz w:val="24"/>
          <w:szCs w:val="24"/>
        </w:rPr>
        <w:t xml:space="preserve"> doğru sıralayınız. </w:t>
      </w:r>
      <w:r w:rsidRPr="00D06115">
        <w:rPr>
          <w:b/>
          <w:bCs/>
          <w:sz w:val="24"/>
          <w:szCs w:val="24"/>
        </w:rPr>
        <w:t>&lt; , &gt;</w:t>
      </w:r>
      <w:r w:rsidRPr="00D06115">
        <w:rPr>
          <w:sz w:val="24"/>
          <w:szCs w:val="24"/>
        </w:rPr>
        <w:t xml:space="preserve"> işaretlerini koymayı unutmayınız.</w:t>
      </w:r>
    </w:p>
    <w:p w:rsidR="004C4CD2" w:rsidRDefault="004C4CD2" w:rsidP="00455299">
      <w:pPr>
        <w:pStyle w:val="ListParagraph"/>
        <w:spacing w:before="240" w:line="240" w:lineRule="auto"/>
        <w:rPr>
          <w:sz w:val="24"/>
          <w:szCs w:val="24"/>
        </w:rPr>
      </w:pPr>
    </w:p>
    <w:p w:rsidR="004C4CD2" w:rsidRPr="00455299" w:rsidRDefault="004C4CD2" w:rsidP="00455299">
      <w:pPr>
        <w:pStyle w:val="ListParagraph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 w:rsidRPr="00455299">
        <w:rPr>
          <w:sz w:val="24"/>
          <w:szCs w:val="24"/>
        </w:rPr>
        <w:t>136-458-796-532-458-165</w:t>
      </w:r>
    </w:p>
    <w:p w:rsidR="004C4CD2" w:rsidRDefault="004C4CD2" w:rsidP="000B7F4F">
      <w:p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:rsidR="004C4CD2" w:rsidRDefault="004C4CD2" w:rsidP="00455299">
      <w:pPr>
        <w:pStyle w:val="ListParagraph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215-487-964-521-354-88</w:t>
      </w:r>
    </w:p>
    <w:p w:rsidR="004C4CD2" w:rsidRDefault="004C4CD2" w:rsidP="00455299">
      <w:p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:rsidR="004C4CD2" w:rsidRDefault="004C4CD2" w:rsidP="00455299">
      <w:pPr>
        <w:pStyle w:val="ListParagraph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489-765-832-456-155-994</w:t>
      </w:r>
    </w:p>
    <w:p w:rsidR="004C4CD2" w:rsidRDefault="004C4CD2" w:rsidP="00455299">
      <w:p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:rsidR="004C4CD2" w:rsidRDefault="004C4CD2" w:rsidP="00455299">
      <w:pPr>
        <w:pStyle w:val="ListParagraph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645-879-563-32-346-621</w:t>
      </w:r>
    </w:p>
    <w:p w:rsidR="004C4CD2" w:rsidRDefault="004C4CD2" w:rsidP="00455299">
      <w:p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:rsidR="004C4CD2" w:rsidRDefault="004C4CD2" w:rsidP="00455299">
      <w:pPr>
        <w:pStyle w:val="ListParagraph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254-89-762-437-32-361-41</w:t>
      </w:r>
    </w:p>
    <w:p w:rsidR="004C4CD2" w:rsidRPr="00D06115" w:rsidRDefault="004C4CD2" w:rsidP="00455299">
      <w:pPr>
        <w:pStyle w:val="ListParagraph"/>
        <w:numPr>
          <w:ilvl w:val="0"/>
          <w:numId w:val="2"/>
        </w:numPr>
        <w:spacing w:before="240" w:line="240" w:lineRule="auto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 xml:space="preserve">Aşağıdaki sayıları </w:t>
      </w:r>
      <w:r w:rsidRPr="00D06115">
        <w:rPr>
          <w:b/>
          <w:bCs/>
          <w:sz w:val="24"/>
          <w:szCs w:val="24"/>
          <w:u w:val="single"/>
        </w:rPr>
        <w:t>küçükten büyüğe</w:t>
      </w:r>
      <w:r w:rsidRPr="00D06115">
        <w:rPr>
          <w:b/>
          <w:bCs/>
          <w:sz w:val="24"/>
          <w:szCs w:val="24"/>
        </w:rPr>
        <w:t xml:space="preserve"> doğru sıralayınız.</w:t>
      </w:r>
    </w:p>
    <w:p w:rsidR="004C4CD2" w:rsidRDefault="004C4CD2" w:rsidP="00455299">
      <w:pPr>
        <w:pStyle w:val="ListParagraph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145-879-645-554-564-441</w:t>
      </w:r>
    </w:p>
    <w:p w:rsidR="004C4CD2" w:rsidRDefault="004C4CD2" w:rsidP="00455299">
      <w:p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………………………………………………………..</w:t>
      </w:r>
    </w:p>
    <w:p w:rsidR="004C4CD2" w:rsidRDefault="004C4CD2" w:rsidP="00455299">
      <w:pPr>
        <w:pStyle w:val="ListParagraph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214-587-794-772-141-44</w:t>
      </w:r>
    </w:p>
    <w:p w:rsidR="004C4CD2" w:rsidRDefault="004C4CD2" w:rsidP="00455299">
      <w:p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</w:p>
    <w:p w:rsidR="004C4CD2" w:rsidRDefault="004C4CD2" w:rsidP="000B7F4F">
      <w:pPr>
        <w:pStyle w:val="ListParagraph"/>
        <w:numPr>
          <w:ilvl w:val="0"/>
          <w:numId w:val="8"/>
        </w:num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587-46-32-514-879-37</w:t>
      </w:r>
    </w:p>
    <w:p w:rsidR="004C4CD2" w:rsidRDefault="004C4CD2" w:rsidP="00455299">
      <w:pPr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:rsidR="004C4CD2" w:rsidRPr="00D06115" w:rsidRDefault="004C4CD2" w:rsidP="00455299">
      <w:pPr>
        <w:pStyle w:val="ListParagraph"/>
        <w:numPr>
          <w:ilvl w:val="0"/>
          <w:numId w:val="2"/>
        </w:numPr>
        <w:spacing w:before="240" w:line="240" w:lineRule="auto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>Aşağıdaki sayılardan çift olanın karşısına “Ç”  ,   tek olan sayının karşısına  “T” yazınız.</w:t>
      </w:r>
    </w:p>
    <w:p w:rsidR="004C4CD2" w:rsidRDefault="004C4CD2" w:rsidP="00455299">
      <w:pPr>
        <w:pStyle w:val="ListParagraph"/>
        <w:spacing w:before="240" w:line="240" w:lineRule="auto"/>
        <w:rPr>
          <w:sz w:val="24"/>
          <w:szCs w:val="24"/>
        </w:rPr>
      </w:pPr>
    </w:p>
    <w:tbl>
      <w:tblPr>
        <w:tblpPr w:leftFromText="141" w:rightFromText="141" w:vertAnchor="text" w:horzAnchor="page" w:tblpX="8567" w:tblpY="5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"/>
        <w:gridCol w:w="520"/>
      </w:tblGrid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112</w:t>
            </w:r>
          </w:p>
        </w:tc>
        <w:tc>
          <w:tcPr>
            <w:tcW w:w="520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321</w:t>
            </w:r>
          </w:p>
        </w:tc>
        <w:tc>
          <w:tcPr>
            <w:tcW w:w="520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743</w:t>
            </w:r>
          </w:p>
        </w:tc>
        <w:tc>
          <w:tcPr>
            <w:tcW w:w="520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698</w:t>
            </w:r>
          </w:p>
        </w:tc>
        <w:tc>
          <w:tcPr>
            <w:tcW w:w="520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245</w:t>
            </w:r>
          </w:p>
        </w:tc>
        <w:tc>
          <w:tcPr>
            <w:tcW w:w="520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362</w:t>
            </w:r>
          </w:p>
        </w:tc>
        <w:tc>
          <w:tcPr>
            <w:tcW w:w="520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657</w:t>
            </w:r>
          </w:p>
        </w:tc>
        <w:tc>
          <w:tcPr>
            <w:tcW w:w="520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rPr>
          <w:trHeight w:val="316"/>
        </w:trPr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886</w:t>
            </w:r>
          </w:p>
        </w:tc>
        <w:tc>
          <w:tcPr>
            <w:tcW w:w="520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4C4CD2" w:rsidRPr="00455299" w:rsidRDefault="004C4CD2" w:rsidP="00455299">
      <w:pPr>
        <w:pStyle w:val="ListParagraph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"/>
        <w:gridCol w:w="508"/>
      </w:tblGrid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254</w:t>
            </w:r>
          </w:p>
        </w:tc>
        <w:tc>
          <w:tcPr>
            <w:tcW w:w="508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352</w:t>
            </w:r>
          </w:p>
        </w:tc>
        <w:tc>
          <w:tcPr>
            <w:tcW w:w="508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214</w:t>
            </w:r>
          </w:p>
        </w:tc>
        <w:tc>
          <w:tcPr>
            <w:tcW w:w="508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653</w:t>
            </w:r>
          </w:p>
        </w:tc>
        <w:tc>
          <w:tcPr>
            <w:tcW w:w="508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207</w:t>
            </w:r>
          </w:p>
        </w:tc>
        <w:tc>
          <w:tcPr>
            <w:tcW w:w="508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620</w:t>
            </w:r>
          </w:p>
        </w:tc>
        <w:tc>
          <w:tcPr>
            <w:tcW w:w="508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877</w:t>
            </w:r>
          </w:p>
        </w:tc>
        <w:tc>
          <w:tcPr>
            <w:tcW w:w="508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4C4CD2" w:rsidRPr="002D2A3C">
        <w:tc>
          <w:tcPr>
            <w:tcW w:w="0" w:type="auto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  <w:r w:rsidRPr="002D2A3C">
              <w:rPr>
                <w:sz w:val="24"/>
                <w:szCs w:val="24"/>
              </w:rPr>
              <w:t>129</w:t>
            </w:r>
          </w:p>
        </w:tc>
        <w:tc>
          <w:tcPr>
            <w:tcW w:w="508" w:type="dxa"/>
          </w:tcPr>
          <w:p w:rsidR="004C4CD2" w:rsidRPr="002D2A3C" w:rsidRDefault="004C4CD2" w:rsidP="002D2A3C">
            <w:pPr>
              <w:pStyle w:val="ListParagraph"/>
              <w:spacing w:before="240"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4C4CD2" w:rsidRDefault="004C4CD2" w:rsidP="00C63DCD">
      <w:pPr>
        <w:pStyle w:val="ListParagraph"/>
        <w:spacing w:before="240" w:line="240" w:lineRule="auto"/>
        <w:rPr>
          <w:sz w:val="24"/>
          <w:szCs w:val="24"/>
        </w:rPr>
      </w:pPr>
    </w:p>
    <w:p w:rsidR="004C4CD2" w:rsidRPr="00D06115" w:rsidRDefault="004C4CD2" w:rsidP="00D06115">
      <w:pPr>
        <w:pStyle w:val="ListParagraph"/>
        <w:numPr>
          <w:ilvl w:val="0"/>
          <w:numId w:val="2"/>
        </w:numPr>
        <w:spacing w:before="240" w:line="240" w:lineRule="auto"/>
        <w:rPr>
          <w:b/>
          <w:bCs/>
          <w:sz w:val="24"/>
          <w:szCs w:val="24"/>
        </w:rPr>
      </w:pPr>
      <w:r w:rsidRPr="00D06115">
        <w:rPr>
          <w:b/>
          <w:bCs/>
          <w:sz w:val="24"/>
          <w:szCs w:val="24"/>
        </w:rPr>
        <w:t>Aşağıdaki  Romen rakamları ile verilen işlemleri yapınız.</w:t>
      </w: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V + VI + X=</w:t>
      </w: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XX +XIX +XV=</w:t>
      </w: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XX – VII =</w:t>
      </w: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IV × III  =</w:t>
      </w: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</w:p>
    <w:p w:rsidR="004C4CD2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  <w:r>
        <w:rPr>
          <w:sz w:val="24"/>
          <w:szCs w:val="24"/>
        </w:rPr>
        <w:t>VIII × V =</w:t>
      </w:r>
    </w:p>
    <w:p w:rsidR="004C4CD2" w:rsidRPr="00D06115" w:rsidRDefault="004C4CD2" w:rsidP="00D06115">
      <w:pPr>
        <w:pStyle w:val="ListParagraph"/>
        <w:spacing w:before="240" w:line="240" w:lineRule="auto"/>
        <w:rPr>
          <w:sz w:val="24"/>
          <w:szCs w:val="24"/>
        </w:rPr>
      </w:pPr>
      <w:hyperlink r:id="rId7" w:history="1">
        <w:r>
          <w:rPr>
            <w:rStyle w:val="Hyperlink"/>
            <w:rFonts w:ascii="Algerian" w:hAnsi="Algerian" w:cs="Algerian"/>
            <w:sz w:val="52"/>
            <w:szCs w:val="52"/>
          </w:rPr>
          <w:t>www.sorubak.com</w:t>
        </w:r>
      </w:hyperlink>
    </w:p>
    <w:sectPr w:rsidR="004C4CD2" w:rsidRPr="00D06115" w:rsidSect="00091442">
      <w:headerReference w:type="default" r:id="rId8"/>
      <w:pgSz w:w="11906" w:h="16838"/>
      <w:pgMar w:top="1134" w:right="1133" w:bottom="1417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CD2" w:rsidRDefault="004C4CD2" w:rsidP="00D06115">
      <w:pPr>
        <w:spacing w:after="0" w:line="240" w:lineRule="auto"/>
      </w:pPr>
      <w:r>
        <w:separator/>
      </w:r>
    </w:p>
  </w:endnote>
  <w:endnote w:type="continuationSeparator" w:id="1">
    <w:p w:rsidR="004C4CD2" w:rsidRDefault="004C4CD2" w:rsidP="00D06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CD2" w:rsidRDefault="004C4CD2" w:rsidP="00D06115">
      <w:pPr>
        <w:spacing w:after="0" w:line="240" w:lineRule="auto"/>
      </w:pPr>
      <w:r>
        <w:separator/>
      </w:r>
    </w:p>
  </w:footnote>
  <w:footnote w:type="continuationSeparator" w:id="1">
    <w:p w:rsidR="004C4CD2" w:rsidRDefault="004C4CD2" w:rsidP="00D06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CD2" w:rsidRPr="00D06115" w:rsidRDefault="004C4CD2" w:rsidP="00D06115">
    <w:pPr>
      <w:pStyle w:val="Header"/>
      <w:jc w:val="center"/>
      <w:rPr>
        <w:b/>
        <w:bCs/>
        <w:sz w:val="24"/>
        <w:szCs w:val="24"/>
      </w:rPr>
    </w:pPr>
    <w:r w:rsidRPr="00D06115">
      <w:rPr>
        <w:b/>
        <w:bCs/>
        <w:sz w:val="24"/>
        <w:szCs w:val="24"/>
      </w:rPr>
      <w:t>DARICA NENE HATUN İLKOKULU 3.SINIFLAR MATEMATİK 1.ÜNİTE ÇALIŞMA SAYFASI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00981"/>
    <w:multiLevelType w:val="hybridMultilevel"/>
    <w:tmpl w:val="44C82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AE16869"/>
    <w:multiLevelType w:val="hybridMultilevel"/>
    <w:tmpl w:val="A45A98E4"/>
    <w:lvl w:ilvl="0" w:tplc="8D848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66B61"/>
    <w:multiLevelType w:val="hybridMultilevel"/>
    <w:tmpl w:val="1C8A213A"/>
    <w:lvl w:ilvl="0" w:tplc="2B86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66DE5"/>
    <w:multiLevelType w:val="hybridMultilevel"/>
    <w:tmpl w:val="87E0374C"/>
    <w:lvl w:ilvl="0" w:tplc="E8BC3A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94ADA"/>
    <w:multiLevelType w:val="hybridMultilevel"/>
    <w:tmpl w:val="11506AB6"/>
    <w:lvl w:ilvl="0" w:tplc="9F38BF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C2ECD"/>
    <w:multiLevelType w:val="hybridMultilevel"/>
    <w:tmpl w:val="49F2587A"/>
    <w:lvl w:ilvl="0" w:tplc="8D848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2A3DF5"/>
    <w:multiLevelType w:val="hybridMultilevel"/>
    <w:tmpl w:val="2B40B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03B06"/>
    <w:multiLevelType w:val="hybridMultilevel"/>
    <w:tmpl w:val="CFC8E2BC"/>
    <w:lvl w:ilvl="0" w:tplc="2C7E6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442"/>
    <w:rsid w:val="00091442"/>
    <w:rsid w:val="000B7F4F"/>
    <w:rsid w:val="001A487B"/>
    <w:rsid w:val="00266AD4"/>
    <w:rsid w:val="002D2A3C"/>
    <w:rsid w:val="00455299"/>
    <w:rsid w:val="004C4CD2"/>
    <w:rsid w:val="005D54C8"/>
    <w:rsid w:val="00A603F9"/>
    <w:rsid w:val="00A92EB2"/>
    <w:rsid w:val="00C63DCD"/>
    <w:rsid w:val="00CA3E57"/>
    <w:rsid w:val="00D06115"/>
    <w:rsid w:val="00D322A5"/>
    <w:rsid w:val="00F25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2A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91442"/>
    <w:pPr>
      <w:ind w:left="720"/>
    </w:pPr>
  </w:style>
  <w:style w:type="table" w:styleId="TableGrid">
    <w:name w:val="Table Grid"/>
    <w:basedOn w:val="TableNormal"/>
    <w:uiPriority w:val="99"/>
    <w:rsid w:val="00266AD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0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06115"/>
  </w:style>
  <w:style w:type="paragraph" w:styleId="Footer">
    <w:name w:val="footer"/>
    <w:basedOn w:val="Normal"/>
    <w:link w:val="FooterChar"/>
    <w:uiPriority w:val="99"/>
    <w:semiHidden/>
    <w:rsid w:val="00D0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6115"/>
  </w:style>
  <w:style w:type="character" w:styleId="Hyperlink">
    <w:name w:val="Hyperlink"/>
    <w:basedOn w:val="DefaultParagraphFont"/>
    <w:uiPriority w:val="99"/>
    <w:rsid w:val="00A92E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3</Pages>
  <Words>367</Words>
  <Characters>2098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>www.sorubak.com</dc:description>
  <cp:lastModifiedBy>edanur</cp:lastModifiedBy>
  <cp:revision>3</cp:revision>
  <dcterms:created xsi:type="dcterms:W3CDTF">2012-10-03T21:24:00Z</dcterms:created>
  <dcterms:modified xsi:type="dcterms:W3CDTF">2013-09-16T09:29:00Z</dcterms:modified>
  <cp:category>www.sorubak.com</cp:category>
</cp:coreProperties>
</file>