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FDD" w:rsidRDefault="00014FDD" w:rsidP="00104E3F">
      <w:pPr>
        <w:tabs>
          <w:tab w:val="left" w:pos="3360"/>
        </w:tabs>
      </w:pPr>
      <w:r>
        <w:rPr>
          <w:noProof/>
          <w:lang w:eastAsia="tr-TR"/>
        </w:rPr>
        <w:pict>
          <v:rect id="_x0000_s1026" style="position:absolute;margin-left:1.9pt;margin-top:-19.1pt;width:97.5pt;height:27pt;z-index:251651584">
            <v:textbox style="mso-next-textbox:#_x0000_s1026">
              <w:txbxContent>
                <w:p w:rsidR="00014FDD" w:rsidRPr="00104E3F" w:rsidRDefault="00014FD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ordu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151.9pt;margin-top:-19.1pt;width:97.5pt;height:27pt;z-index:251652608">
            <v:textbox style="mso-next-textbox:#_x0000_s1027">
              <w:txbxContent>
                <w:p w:rsidR="00014FDD" w:rsidRPr="00104E3F" w:rsidRDefault="00014FDD" w:rsidP="00104E3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rüyalar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300.4pt;margin-top:-19.1pt;width:97.5pt;height:27pt;z-index:251653632">
            <v:textbox style="mso-next-textbox:#_x0000_s1028">
              <w:txbxContent>
                <w:p w:rsidR="00014FDD" w:rsidRPr="00104E3F" w:rsidRDefault="00014FDD" w:rsidP="00104E3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Atatürk</w:t>
                  </w:r>
                </w:p>
              </w:txbxContent>
            </v:textbox>
          </v:rect>
        </w:pict>
      </w:r>
      <w:r>
        <w:tab/>
      </w:r>
    </w:p>
    <w:p w:rsidR="00014FDD" w:rsidRPr="00104E3F" w:rsidRDefault="00014FDD" w:rsidP="00104E3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104E3F">
        <w:rPr>
          <w:sz w:val="28"/>
          <w:szCs w:val="28"/>
        </w:rPr>
        <w:t xml:space="preserve">Tür adı                      </w:t>
      </w:r>
      <w:r>
        <w:rPr>
          <w:sz w:val="28"/>
          <w:szCs w:val="28"/>
        </w:rPr>
        <w:t xml:space="preserve">  …………………….</w:t>
      </w:r>
      <w:r w:rsidRPr="00104E3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……………………..</w:t>
      </w:r>
    </w:p>
    <w:p w:rsidR="00014FDD" w:rsidRPr="00104E3F" w:rsidRDefault="00014FDD" w:rsidP="00104E3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104E3F">
        <w:rPr>
          <w:sz w:val="28"/>
          <w:szCs w:val="28"/>
        </w:rPr>
        <w:t>Somut ad</w:t>
      </w:r>
      <w:r>
        <w:rPr>
          <w:sz w:val="28"/>
          <w:szCs w:val="28"/>
        </w:rPr>
        <w:t xml:space="preserve">                    ……………………                    ……………………</w:t>
      </w:r>
    </w:p>
    <w:p w:rsidR="00014FDD" w:rsidRPr="00104E3F" w:rsidRDefault="00014FDD" w:rsidP="00104E3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104E3F">
        <w:rPr>
          <w:sz w:val="28"/>
          <w:szCs w:val="28"/>
        </w:rPr>
        <w:t>Topluluk adı</w:t>
      </w:r>
      <w:r>
        <w:rPr>
          <w:sz w:val="28"/>
          <w:szCs w:val="28"/>
        </w:rPr>
        <w:t xml:space="preserve">                …………………….                   …………………..</w:t>
      </w:r>
    </w:p>
    <w:p w:rsidR="00014FDD" w:rsidRPr="0042711C" w:rsidRDefault="00014FDD" w:rsidP="0042711C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noProof/>
          <w:lang w:eastAsia="tr-TR"/>
        </w:rPr>
        <w:pict>
          <v:rect id="_x0000_s1029" style="position:absolute;left:0;text-align:left;margin-left:68.65pt;margin-top:34.5pt;width:97.5pt;height:27pt;z-index:251654656">
            <v:textbox style="mso-next-textbox:#_x0000_s1029">
              <w:txbxContent>
                <w:p w:rsidR="00014FDD" w:rsidRPr="00104E3F" w:rsidRDefault="00014FDD" w:rsidP="00104E3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takım</w:t>
                  </w:r>
                </w:p>
              </w:txbxContent>
            </v:textbox>
          </v:rect>
        </w:pict>
      </w:r>
      <w:r w:rsidRPr="00104E3F">
        <w:rPr>
          <w:sz w:val="28"/>
          <w:szCs w:val="28"/>
        </w:rPr>
        <w:t>Basit ad</w:t>
      </w:r>
      <w:r>
        <w:rPr>
          <w:sz w:val="28"/>
          <w:szCs w:val="28"/>
        </w:rPr>
        <w:t xml:space="preserve">                     ……………………..                    ………………………</w:t>
      </w:r>
    </w:p>
    <w:p w:rsidR="00014FDD" w:rsidRDefault="00014FDD" w:rsidP="0042711C">
      <w:pPr>
        <w:pStyle w:val="ListParagraph"/>
        <w:rPr>
          <w:sz w:val="28"/>
          <w:szCs w:val="28"/>
        </w:rPr>
      </w:pPr>
      <w:r>
        <w:rPr>
          <w:noProof/>
          <w:lang w:eastAsia="tr-TR"/>
        </w:rPr>
        <w:pict>
          <v:rect id="_x0000_s1030" style="position:absolute;left:0;text-align:left;margin-left:263.65pt;margin-top:14.1pt;width:97.5pt;height:27pt;z-index:251655680">
            <v:textbox style="mso-next-textbox:#_x0000_s1030">
              <w:txbxContent>
                <w:p w:rsidR="00014FDD" w:rsidRPr="00104E3F" w:rsidRDefault="00014FDD" w:rsidP="0042711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Çinliler</w:t>
                  </w:r>
                </w:p>
              </w:txbxContent>
            </v:textbox>
          </v:rect>
        </w:pict>
      </w:r>
    </w:p>
    <w:p w:rsidR="00014FDD" w:rsidRDefault="00014FDD" w:rsidP="0042711C">
      <w:hyperlink r:id="rId7" w:history="1">
        <w:r>
          <w:rPr>
            <w:rStyle w:val="Hyperlink"/>
            <w:rFonts w:ascii="Comic Sans MS" w:hAnsi="Comic Sans MS" w:cs="Comic Sans MS"/>
            <w:sz w:val="28"/>
            <w:szCs w:val="28"/>
          </w:rPr>
          <w:t>www.sorubak.com</w:t>
        </w:r>
      </w:hyperlink>
    </w:p>
    <w:p w:rsidR="00014FDD" w:rsidRDefault="00014FDD" w:rsidP="0042711C">
      <w:pPr>
        <w:pStyle w:val="ListParagraph"/>
        <w:numPr>
          <w:ilvl w:val="0"/>
          <w:numId w:val="2"/>
        </w:numPr>
        <w:tabs>
          <w:tab w:val="left" w:pos="1140"/>
          <w:tab w:val="left" w:pos="1830"/>
        </w:tabs>
        <w:rPr>
          <w:sz w:val="28"/>
          <w:szCs w:val="28"/>
        </w:rPr>
      </w:pPr>
    </w:p>
    <w:p w:rsidR="00014FDD" w:rsidRDefault="00014FDD" w:rsidP="0042711C">
      <w:pPr>
        <w:pStyle w:val="ListParagraph"/>
        <w:numPr>
          <w:ilvl w:val="0"/>
          <w:numId w:val="2"/>
        </w:numPr>
        <w:rPr>
          <w:sz w:val="28"/>
          <w:szCs w:val="28"/>
        </w:rPr>
      </w:pPr>
    </w:p>
    <w:p w:rsidR="00014FDD" w:rsidRDefault="00014FDD" w:rsidP="0042711C">
      <w:pPr>
        <w:pStyle w:val="ListParagraph"/>
        <w:numPr>
          <w:ilvl w:val="0"/>
          <w:numId w:val="2"/>
        </w:numPr>
        <w:rPr>
          <w:sz w:val="28"/>
          <w:szCs w:val="28"/>
        </w:rPr>
      </w:pPr>
    </w:p>
    <w:p w:rsidR="00014FDD" w:rsidRDefault="00014FDD" w:rsidP="0042711C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noProof/>
          <w:lang w:eastAsia="tr-TR"/>
        </w:rPr>
        <w:pict>
          <v:rect id="_x0000_s1031" style="position:absolute;left:0;text-align:left;margin-left:331.15pt;margin-top:24.25pt;width:97.5pt;height:27pt;z-index:251658752">
            <v:textbox style="mso-next-textbox:#_x0000_s1031">
              <w:txbxContent>
                <w:p w:rsidR="00014FDD" w:rsidRPr="00104E3F" w:rsidRDefault="00014FDD" w:rsidP="0042711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sınıf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left:0;text-align:left;margin-left:166.15pt;margin-top:28pt;width:97.5pt;height:27pt;z-index:251657728">
            <v:textbox style="mso-next-textbox:#_x0000_s1032">
              <w:txbxContent>
                <w:p w:rsidR="00014FDD" w:rsidRPr="00104E3F" w:rsidRDefault="00014FDD" w:rsidP="0042711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sevinçler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left:0;text-align:left;margin-left:-8.6pt;margin-top:28pt;width:97.5pt;height:27pt;z-index:251656704">
            <v:textbox style="mso-next-textbox:#_x0000_s1033">
              <w:txbxContent>
                <w:p w:rsidR="00014FDD" w:rsidRPr="00104E3F" w:rsidRDefault="00014FDD" w:rsidP="0042711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sözlükler</w:t>
                  </w:r>
                </w:p>
              </w:txbxContent>
            </v:textbox>
          </v:rect>
        </w:pict>
      </w:r>
    </w:p>
    <w:p w:rsidR="00014FDD" w:rsidRPr="0042711C" w:rsidRDefault="00014FDD" w:rsidP="0042711C"/>
    <w:p w:rsidR="00014FDD" w:rsidRDefault="00014FDD" w:rsidP="0042711C"/>
    <w:p w:rsidR="00014FDD" w:rsidRDefault="00014FDD" w:rsidP="0042711C">
      <w:pPr>
        <w:pStyle w:val="ListParagraph"/>
        <w:numPr>
          <w:ilvl w:val="0"/>
          <w:numId w:val="2"/>
        </w:numPr>
        <w:tabs>
          <w:tab w:val="left" w:pos="1140"/>
          <w:tab w:val="left" w:pos="1830"/>
        </w:tabs>
        <w:rPr>
          <w:sz w:val="28"/>
          <w:szCs w:val="28"/>
        </w:rPr>
      </w:pPr>
    </w:p>
    <w:p w:rsidR="00014FDD" w:rsidRDefault="00014FDD" w:rsidP="0042711C">
      <w:pPr>
        <w:pStyle w:val="ListParagraph"/>
        <w:numPr>
          <w:ilvl w:val="0"/>
          <w:numId w:val="2"/>
        </w:numPr>
        <w:rPr>
          <w:sz w:val="28"/>
          <w:szCs w:val="28"/>
        </w:rPr>
      </w:pPr>
    </w:p>
    <w:p w:rsidR="00014FDD" w:rsidRDefault="00014FDD" w:rsidP="0042711C">
      <w:pPr>
        <w:pStyle w:val="ListParagraph"/>
        <w:numPr>
          <w:ilvl w:val="0"/>
          <w:numId w:val="2"/>
        </w:numPr>
        <w:rPr>
          <w:sz w:val="28"/>
          <w:szCs w:val="28"/>
        </w:rPr>
      </w:pPr>
    </w:p>
    <w:p w:rsidR="00014FDD" w:rsidRDefault="00014FDD" w:rsidP="0042711C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noProof/>
          <w:lang w:eastAsia="tr-TR"/>
        </w:rPr>
        <w:pict>
          <v:rect id="_x0000_s1034" style="position:absolute;left:0;text-align:left;margin-left:331.15pt;margin-top:28pt;width:97.5pt;height:27pt;z-index:251661824">
            <v:textbox style="mso-next-textbox:#_x0000_s1034">
              <w:txbxContent>
                <w:p w:rsidR="00014FDD" w:rsidRPr="00104E3F" w:rsidRDefault="00014FDD" w:rsidP="0042711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endişe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5" style="position:absolute;left:0;text-align:left;margin-left:166.15pt;margin-top:28pt;width:97.5pt;height:27pt;z-index:251660800">
            <v:textbox style="mso-next-textbox:#_x0000_s1035">
              <w:txbxContent>
                <w:p w:rsidR="00014FDD" w:rsidRPr="00104E3F" w:rsidRDefault="00014FDD" w:rsidP="0042711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sürü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left:0;text-align:left;margin-left:-8.6pt;margin-top:28pt;width:97.5pt;height:27pt;z-index:251659776">
            <v:textbox style="mso-next-textbox:#_x0000_s1036">
              <w:txbxContent>
                <w:p w:rsidR="00014FDD" w:rsidRPr="00104E3F" w:rsidRDefault="00014FDD" w:rsidP="0042711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Türkler</w:t>
                  </w:r>
                </w:p>
              </w:txbxContent>
            </v:textbox>
          </v:rect>
        </w:pict>
      </w:r>
    </w:p>
    <w:p w:rsidR="00014FDD" w:rsidRDefault="00014FDD" w:rsidP="0042711C"/>
    <w:p w:rsidR="00014FDD" w:rsidRDefault="00014FDD" w:rsidP="0042711C"/>
    <w:p w:rsidR="00014FDD" w:rsidRDefault="00014FDD" w:rsidP="0042711C">
      <w:pPr>
        <w:pStyle w:val="ListParagraph"/>
        <w:numPr>
          <w:ilvl w:val="0"/>
          <w:numId w:val="2"/>
        </w:numPr>
        <w:tabs>
          <w:tab w:val="left" w:pos="1140"/>
          <w:tab w:val="left" w:pos="1830"/>
        </w:tabs>
        <w:rPr>
          <w:sz w:val="28"/>
          <w:szCs w:val="28"/>
        </w:rPr>
      </w:pPr>
    </w:p>
    <w:p w:rsidR="00014FDD" w:rsidRDefault="00014FDD" w:rsidP="0042711C">
      <w:pPr>
        <w:pStyle w:val="ListParagraph"/>
        <w:numPr>
          <w:ilvl w:val="0"/>
          <w:numId w:val="2"/>
        </w:numPr>
        <w:rPr>
          <w:sz w:val="28"/>
          <w:szCs w:val="28"/>
        </w:rPr>
      </w:pPr>
    </w:p>
    <w:p w:rsidR="00014FDD" w:rsidRDefault="00014FDD" w:rsidP="0042711C">
      <w:pPr>
        <w:pStyle w:val="ListParagraph"/>
        <w:numPr>
          <w:ilvl w:val="0"/>
          <w:numId w:val="2"/>
        </w:numPr>
        <w:rPr>
          <w:sz w:val="28"/>
          <w:szCs w:val="28"/>
        </w:rPr>
      </w:pPr>
    </w:p>
    <w:p w:rsidR="00014FDD" w:rsidRDefault="00014FDD" w:rsidP="0042711C">
      <w:pPr>
        <w:pStyle w:val="ListParagraph"/>
        <w:numPr>
          <w:ilvl w:val="0"/>
          <w:numId w:val="2"/>
        </w:numPr>
        <w:rPr>
          <w:sz w:val="28"/>
          <w:szCs w:val="28"/>
        </w:rPr>
      </w:pPr>
    </w:p>
    <w:p w:rsidR="00014FDD" w:rsidRDefault="00014FDD" w:rsidP="0042711C">
      <w:r>
        <w:rPr>
          <w:noProof/>
          <w:lang w:eastAsia="tr-TR"/>
        </w:rPr>
        <w:pict>
          <v:rect id="_x0000_s1037" style="position:absolute;margin-left:279.4pt;margin-top:8.65pt;width:97.5pt;height:27pt;z-index:251663872">
            <v:textbox style="mso-next-textbox:#_x0000_s1037">
              <w:txbxContent>
                <w:p w:rsidR="00014FDD" w:rsidRPr="00104E3F" w:rsidRDefault="00014FDD" w:rsidP="0042711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grup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8" style="position:absolute;margin-left:35.65pt;margin-top:8.65pt;width:97.5pt;height:27pt;z-index:251662848">
            <v:textbox style="mso-next-textbox:#_x0000_s1038">
              <w:txbxContent>
                <w:p w:rsidR="00014FDD" w:rsidRPr="00104E3F" w:rsidRDefault="00014FDD" w:rsidP="0042711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akıl</w:t>
                  </w:r>
                </w:p>
              </w:txbxContent>
            </v:textbox>
          </v:rect>
        </w:pict>
      </w:r>
    </w:p>
    <w:p w:rsidR="00014FDD" w:rsidRDefault="00014FDD" w:rsidP="0042711C"/>
    <w:p w:rsidR="00014FDD" w:rsidRDefault="00014FDD" w:rsidP="0042711C">
      <w:pPr>
        <w:pStyle w:val="ListParagraph"/>
        <w:numPr>
          <w:ilvl w:val="0"/>
          <w:numId w:val="2"/>
        </w:numPr>
        <w:tabs>
          <w:tab w:val="left" w:pos="1140"/>
          <w:tab w:val="left" w:pos="1830"/>
        </w:tabs>
        <w:rPr>
          <w:sz w:val="28"/>
          <w:szCs w:val="28"/>
        </w:rPr>
      </w:pPr>
      <w:r>
        <w:tab/>
      </w:r>
    </w:p>
    <w:p w:rsidR="00014FDD" w:rsidRDefault="00014FDD" w:rsidP="0042711C">
      <w:pPr>
        <w:pStyle w:val="ListParagraph"/>
        <w:numPr>
          <w:ilvl w:val="0"/>
          <w:numId w:val="2"/>
        </w:numPr>
        <w:rPr>
          <w:sz w:val="28"/>
          <w:szCs w:val="28"/>
        </w:rPr>
      </w:pPr>
    </w:p>
    <w:p w:rsidR="00014FDD" w:rsidRDefault="00014FDD" w:rsidP="0042711C">
      <w:pPr>
        <w:pStyle w:val="ListParagraph"/>
        <w:numPr>
          <w:ilvl w:val="0"/>
          <w:numId w:val="2"/>
        </w:numPr>
        <w:rPr>
          <w:sz w:val="28"/>
          <w:szCs w:val="28"/>
        </w:rPr>
      </w:pPr>
    </w:p>
    <w:p w:rsidR="00014FDD" w:rsidRDefault="00014FDD" w:rsidP="0042711C">
      <w:pPr>
        <w:pStyle w:val="ListParagraph"/>
        <w:numPr>
          <w:ilvl w:val="0"/>
          <w:numId w:val="2"/>
        </w:numPr>
        <w:rPr>
          <w:sz w:val="28"/>
          <w:szCs w:val="28"/>
        </w:rPr>
      </w:pPr>
    </w:p>
    <w:p w:rsidR="00014FDD" w:rsidRPr="0042711C" w:rsidRDefault="00014FDD" w:rsidP="0042711C">
      <w:pPr>
        <w:tabs>
          <w:tab w:val="left" w:pos="1815"/>
        </w:tabs>
      </w:pPr>
    </w:p>
    <w:sectPr w:rsidR="00014FDD" w:rsidRPr="0042711C" w:rsidSect="007429A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4FDD" w:rsidRDefault="00014FDD" w:rsidP="007537E8">
      <w:pPr>
        <w:spacing w:after="0" w:line="240" w:lineRule="auto"/>
      </w:pPr>
      <w:r>
        <w:separator/>
      </w:r>
    </w:p>
  </w:endnote>
  <w:endnote w:type="continuationSeparator" w:id="1">
    <w:p w:rsidR="00014FDD" w:rsidRDefault="00014FDD" w:rsidP="007537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FDD" w:rsidRDefault="00014FDD">
    <w:pPr>
      <w:pStyle w:val="Footer"/>
    </w:pPr>
    <w:r>
      <w:t>HAZIRLAYAN:ÖZLEM YURTSEVER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4FDD" w:rsidRDefault="00014FDD" w:rsidP="007537E8">
      <w:pPr>
        <w:spacing w:after="0" w:line="240" w:lineRule="auto"/>
      </w:pPr>
      <w:r>
        <w:separator/>
      </w:r>
    </w:p>
  </w:footnote>
  <w:footnote w:type="continuationSeparator" w:id="1">
    <w:p w:rsidR="00014FDD" w:rsidRDefault="00014FDD" w:rsidP="007537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FDD" w:rsidRDefault="00014FDD">
    <w:pPr>
      <w:pStyle w:val="Header"/>
    </w:pPr>
    <w:r>
      <w:t>AHMET         HAŞİM        İLKOKULU        3-A SINIFI      İSİMLER       ETKİNLİĞİ                   VELİ İMZASI: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D6AEA"/>
    <w:multiLevelType w:val="hybridMultilevel"/>
    <w:tmpl w:val="FB78B6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3B851729"/>
    <w:multiLevelType w:val="hybridMultilevel"/>
    <w:tmpl w:val="B2F025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4E3F"/>
    <w:rsid w:val="00014FDD"/>
    <w:rsid w:val="00104E3F"/>
    <w:rsid w:val="001A1165"/>
    <w:rsid w:val="001F74D1"/>
    <w:rsid w:val="003879A1"/>
    <w:rsid w:val="0042711C"/>
    <w:rsid w:val="005102DD"/>
    <w:rsid w:val="00665152"/>
    <w:rsid w:val="007429A4"/>
    <w:rsid w:val="00753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9A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04E3F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7537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537E8"/>
  </w:style>
  <w:style w:type="paragraph" w:styleId="Footer">
    <w:name w:val="footer"/>
    <w:basedOn w:val="Normal"/>
    <w:link w:val="FooterChar"/>
    <w:uiPriority w:val="99"/>
    <w:semiHidden/>
    <w:rsid w:val="007537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537E8"/>
  </w:style>
  <w:style w:type="character" w:styleId="Hyperlink">
    <w:name w:val="Hyperlink"/>
    <w:basedOn w:val="DefaultParagraphFont"/>
    <w:uiPriority w:val="99"/>
    <w:rsid w:val="006651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54</Words>
  <Characters>312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acer</dc:creator>
  <cp:keywords>www.sorubak.com</cp:keywords>
  <dc:description>www.sorubak.com</dc:description>
  <cp:lastModifiedBy>edanur</cp:lastModifiedBy>
  <cp:revision>4</cp:revision>
  <dcterms:created xsi:type="dcterms:W3CDTF">2012-11-06T22:13:00Z</dcterms:created>
  <dcterms:modified xsi:type="dcterms:W3CDTF">2013-11-11T17:01:00Z</dcterms:modified>
  <cp:category>www.sorubak.com</cp:category>
</cp:coreProperties>
</file>