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029" w:rsidRPr="00176833" w:rsidRDefault="009C3029" w:rsidP="00D6179F">
      <w:pPr>
        <w:spacing w:after="0"/>
        <w:jc w:val="center"/>
        <w:rPr>
          <w:rFonts w:ascii="Times New Roman" w:hAnsi="Times New Roman" w:cs="Times New Roman"/>
          <w:b/>
          <w:bCs/>
          <w:color w:val="FF0000"/>
        </w:rPr>
      </w:pPr>
      <w:r w:rsidRPr="00176833">
        <w:rPr>
          <w:rFonts w:ascii="Times New Roman" w:hAnsi="Times New Roman" w:cs="Times New Roman"/>
          <w:b/>
          <w:bCs/>
          <w:color w:val="FF0000"/>
        </w:rPr>
        <w:t xml:space="preserve">TOBB İLKOKULU 3-A SINIFI HAYAT BİLGİSİ DEĞERLENDİRME TESTİ </w:t>
      </w:r>
    </w:p>
    <w:p w:rsidR="009C3029" w:rsidRDefault="009C3029" w:rsidP="00D6179F">
      <w:pPr>
        <w:spacing w:after="0"/>
        <w:jc w:val="center"/>
        <w:rPr>
          <w:rFonts w:ascii="Times New Roman" w:hAnsi="Times New Roman" w:cs="Times New Roman"/>
        </w:rPr>
      </w:pPr>
      <w:r w:rsidRPr="00176833">
        <w:rPr>
          <w:rFonts w:ascii="Times New Roman" w:hAnsi="Times New Roman" w:cs="Times New Roman"/>
        </w:rPr>
        <w:t>Adı Soyadı: …………</w:t>
      </w:r>
      <w:r>
        <w:rPr>
          <w:rFonts w:ascii="Times New Roman" w:hAnsi="Times New Roman" w:cs="Times New Roman"/>
        </w:rPr>
        <w:t>………………………..   ………………………………….  08</w:t>
      </w:r>
      <w:r w:rsidRPr="00176833">
        <w:rPr>
          <w:rFonts w:ascii="Times New Roman" w:hAnsi="Times New Roman" w:cs="Times New Roman"/>
        </w:rPr>
        <w:t>.10.2012</w:t>
      </w:r>
    </w:p>
    <w:p w:rsidR="009C3029" w:rsidRDefault="009C3029" w:rsidP="00956CCF">
      <w:pPr>
        <w:rPr>
          <w:rFonts w:ascii="Comic Sans MS" w:hAnsi="Comic Sans MS" w:cs="Comic Sans MS"/>
        </w:rPr>
      </w:pPr>
      <w:hyperlink r:id="rId7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9C3029" w:rsidRPr="00176833" w:rsidRDefault="009C3029" w:rsidP="00D6179F">
      <w:pPr>
        <w:spacing w:after="0"/>
        <w:jc w:val="center"/>
        <w:rPr>
          <w:rFonts w:ascii="Times New Roman" w:hAnsi="Times New Roman" w:cs="Times New Roman"/>
        </w:rPr>
      </w:pPr>
    </w:p>
    <w:p w:rsidR="009C3029" w:rsidRPr="00767F6B" w:rsidRDefault="009C3029" w:rsidP="00072C7D">
      <w:pPr>
        <w:spacing w:after="0"/>
        <w:rPr>
          <w:rFonts w:ascii="Times New Roman" w:hAnsi="Times New Roman" w:cs="Times New Roman"/>
          <w:b/>
          <w:bCs/>
          <w:color w:val="00B0F0"/>
        </w:rPr>
      </w:pPr>
      <w:r w:rsidRPr="00767F6B">
        <w:rPr>
          <w:rFonts w:ascii="Times New Roman" w:hAnsi="Times New Roman" w:cs="Times New Roman"/>
          <w:b/>
          <w:bCs/>
          <w:color w:val="00B0F0"/>
        </w:rPr>
        <w:t xml:space="preserve">Aşağıdaki ifadelerden doğru olanların başına </w:t>
      </w:r>
      <w:r w:rsidRPr="00767F6B">
        <w:rPr>
          <w:rFonts w:ascii="Times New Roman" w:hAnsi="Times New Roman" w:cs="Times New Roman"/>
          <w:b/>
          <w:bCs/>
          <w:color w:val="FF0000"/>
        </w:rPr>
        <w:t>D</w:t>
      </w:r>
      <w:r w:rsidRPr="00767F6B">
        <w:rPr>
          <w:rFonts w:ascii="Times New Roman" w:hAnsi="Times New Roman" w:cs="Times New Roman"/>
          <w:b/>
          <w:bCs/>
          <w:color w:val="00B0F0"/>
        </w:rPr>
        <w:t xml:space="preserve">, yanlış olanların başına </w:t>
      </w:r>
      <w:r w:rsidRPr="00767F6B">
        <w:rPr>
          <w:rFonts w:ascii="Times New Roman" w:hAnsi="Times New Roman" w:cs="Times New Roman"/>
          <w:b/>
          <w:bCs/>
          <w:color w:val="FF0000"/>
        </w:rPr>
        <w:t xml:space="preserve">Y </w:t>
      </w:r>
      <w:r w:rsidRPr="00767F6B">
        <w:rPr>
          <w:rFonts w:ascii="Times New Roman" w:hAnsi="Times New Roman" w:cs="Times New Roman"/>
          <w:b/>
          <w:bCs/>
          <w:color w:val="00B0F0"/>
        </w:rPr>
        <w:t>yazın</w:t>
      </w:r>
    </w:p>
    <w:p w:rsidR="009C3029" w:rsidRDefault="009C3029" w:rsidP="00176833">
      <w:pPr>
        <w:spacing w:after="0"/>
        <w:rPr>
          <w:rFonts w:ascii="Times New Roman" w:hAnsi="Times New Roman" w:cs="Times New Roman"/>
        </w:rPr>
      </w:pPr>
      <w:r w:rsidRPr="006C16F4">
        <w:rPr>
          <w:rFonts w:ascii="Times New Roman" w:hAnsi="Times New Roman" w:cs="Times New Roman"/>
          <w:b/>
          <w:bCs/>
        </w:rPr>
        <w:t>1-)</w:t>
      </w:r>
      <w:r>
        <w:rPr>
          <w:rFonts w:ascii="Times New Roman" w:hAnsi="Times New Roman" w:cs="Times New Roman"/>
        </w:rPr>
        <w:t xml:space="preserve"> </w:t>
      </w:r>
      <w:r w:rsidRPr="00176833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 Arkadaşlarımla iletişim kurarken yanlı( taraflı) davranırım.</w:t>
      </w:r>
    </w:p>
    <w:p w:rsidR="009C3029" w:rsidRDefault="009C3029" w:rsidP="00176833">
      <w:pPr>
        <w:spacing w:after="0"/>
        <w:rPr>
          <w:rFonts w:ascii="Times New Roman" w:hAnsi="Times New Roman" w:cs="Times New Roman"/>
        </w:rPr>
      </w:pPr>
      <w:r w:rsidRPr="006C16F4">
        <w:rPr>
          <w:rFonts w:ascii="Times New Roman" w:hAnsi="Times New Roman" w:cs="Times New Roman"/>
          <w:b/>
          <w:bCs/>
        </w:rPr>
        <w:t>2-)</w:t>
      </w:r>
      <w:r>
        <w:rPr>
          <w:rFonts w:ascii="Times New Roman" w:hAnsi="Times New Roman" w:cs="Times New Roman"/>
        </w:rPr>
        <w:t xml:space="preserve"> </w:t>
      </w:r>
      <w:r w:rsidRPr="00176833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 Sınıfta öğretmenimizin belirlediği kişi sınıf başkanı olur.</w:t>
      </w:r>
    </w:p>
    <w:p w:rsidR="009C3029" w:rsidRDefault="009C3029" w:rsidP="00176833">
      <w:pPr>
        <w:spacing w:after="0"/>
        <w:rPr>
          <w:rFonts w:ascii="Times New Roman" w:hAnsi="Times New Roman" w:cs="Times New Roman"/>
        </w:rPr>
      </w:pPr>
      <w:r w:rsidRPr="006C16F4">
        <w:rPr>
          <w:rFonts w:ascii="Times New Roman" w:hAnsi="Times New Roman" w:cs="Times New Roman"/>
          <w:b/>
          <w:bCs/>
        </w:rPr>
        <w:t>3-)</w:t>
      </w:r>
      <w:r>
        <w:rPr>
          <w:rFonts w:ascii="Times New Roman" w:hAnsi="Times New Roman" w:cs="Times New Roman"/>
        </w:rPr>
        <w:t xml:space="preserve"> </w:t>
      </w:r>
      <w:r w:rsidRPr="00176833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 Öfkelendiğimizde, öfkemizi belli etmek için karşımızdakiyle bağırarak konuşmalıyız.</w:t>
      </w:r>
    </w:p>
    <w:p w:rsidR="009C3029" w:rsidRDefault="009C3029" w:rsidP="00176833">
      <w:pPr>
        <w:spacing w:after="0"/>
        <w:rPr>
          <w:rFonts w:ascii="Times New Roman" w:hAnsi="Times New Roman" w:cs="Times New Roman"/>
        </w:rPr>
      </w:pPr>
      <w:r w:rsidRPr="006C16F4">
        <w:rPr>
          <w:rFonts w:ascii="Times New Roman" w:hAnsi="Times New Roman" w:cs="Times New Roman"/>
          <w:b/>
          <w:bCs/>
        </w:rPr>
        <w:t>4-)</w:t>
      </w:r>
      <w:r>
        <w:rPr>
          <w:rFonts w:ascii="Times New Roman" w:hAnsi="Times New Roman" w:cs="Times New Roman"/>
        </w:rPr>
        <w:t xml:space="preserve"> </w:t>
      </w:r>
      <w:r w:rsidRPr="00176833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 Fiziksel özelliklerimiz ve yeteneklerimiz arkadaşlarımızla aynıdır.</w:t>
      </w:r>
    </w:p>
    <w:p w:rsidR="009C3029" w:rsidRDefault="009C3029" w:rsidP="00176833">
      <w:pPr>
        <w:spacing w:after="0"/>
        <w:rPr>
          <w:rFonts w:ascii="Times New Roman" w:hAnsi="Times New Roman" w:cs="Times New Roman"/>
        </w:rPr>
      </w:pPr>
      <w:r w:rsidRPr="006C16F4">
        <w:rPr>
          <w:rFonts w:ascii="Times New Roman" w:hAnsi="Times New Roman" w:cs="Times New Roman"/>
          <w:b/>
          <w:bCs/>
        </w:rPr>
        <w:t>5-)</w:t>
      </w:r>
      <w:r>
        <w:rPr>
          <w:rFonts w:ascii="Times New Roman" w:hAnsi="Times New Roman" w:cs="Times New Roman"/>
        </w:rPr>
        <w:t xml:space="preserve"> </w:t>
      </w:r>
      <w:r w:rsidRPr="00176833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 Okul çantamızı günlük ders programımıza göre ayarlamalıyız.</w:t>
      </w:r>
    </w:p>
    <w:p w:rsidR="009C3029" w:rsidRPr="006C16F4" w:rsidRDefault="009C3029" w:rsidP="0017683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6C16F4">
        <w:rPr>
          <w:rFonts w:ascii="Times New Roman" w:hAnsi="Times New Roman" w:cs="Times New Roman"/>
          <w:b/>
          <w:bCs/>
          <w:color w:val="00B0F0"/>
        </w:rPr>
        <w:t>Aşağıdaki ifadelerde boş bırakılan yerleri, verilen kelimelerden uygun olanlarıyla tamamlayın.</w:t>
      </w:r>
    </w:p>
    <w:p w:rsidR="009C3029" w:rsidRDefault="009C3029" w:rsidP="00176833">
      <w:pPr>
        <w:spacing w:after="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367.9pt;margin-top:1.5pt;width:49.5pt;height:24pt;z-index:251659776">
            <v:textbox>
              <w:txbxContent>
                <w:p w:rsidR="009C3029" w:rsidRPr="00631829" w:rsidRDefault="009C3029" w:rsidP="00072C7D">
                  <w:pPr>
                    <w:rPr>
                      <w:rFonts w:ascii="Times New Roman" w:hAnsi="Times New Roman" w:cs="Times New Roman"/>
                    </w:rPr>
                  </w:pPr>
                  <w:r w:rsidRPr="00631829">
                    <w:rPr>
                      <w:rFonts w:ascii="Times New Roman" w:hAnsi="Times New Roman" w:cs="Times New Roman"/>
                    </w:rPr>
                    <w:t>doğal</w:t>
                  </w:r>
                </w:p>
                <w:p w:rsidR="009C3029" w:rsidRDefault="009C3029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1" style="position:absolute;margin-left:286.9pt;margin-top:1.5pt;width:48pt;height:24pt;z-index:251658752">
            <v:textbox style="mso-next-textbox:#_x0000_s1027">
              <w:txbxContent>
                <w:p w:rsidR="009C3029" w:rsidRPr="00631829" w:rsidRDefault="009C302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okula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1" style="position:absolute;margin-left:197.65pt;margin-top:1.5pt;width:49.5pt;height:24pt;z-index:251657728">
            <v:textbox>
              <w:txbxContent>
                <w:p w:rsidR="009C3029" w:rsidRPr="00631829" w:rsidRDefault="009C3029">
                  <w:pPr>
                    <w:rPr>
                      <w:rFonts w:ascii="Times New Roman" w:hAnsi="Times New Roman" w:cs="Times New Roman"/>
                    </w:rPr>
                  </w:pPr>
                  <w:r w:rsidRPr="00631829">
                    <w:rPr>
                      <w:rFonts w:ascii="Times New Roman" w:hAnsi="Times New Roman" w:cs="Times New Roman"/>
                    </w:rPr>
                    <w:t>öfkeli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1" style="position:absolute;margin-left:117.4pt;margin-top:1.5pt;width:49.5pt;height:24pt;z-index:251656704">
            <v:textbox>
              <w:txbxContent>
                <w:p w:rsidR="009C3029" w:rsidRPr="00B35FEF" w:rsidRDefault="009C3029" w:rsidP="00072C7D">
                  <w:pPr>
                    <w:rPr>
                      <w:rFonts w:ascii="Times New Roman" w:hAnsi="Times New Roman" w:cs="Times New Roman"/>
                    </w:rPr>
                  </w:pPr>
                  <w:r w:rsidRPr="00B35FEF">
                    <w:rPr>
                      <w:rFonts w:ascii="Times New Roman" w:hAnsi="Times New Roman" w:cs="Times New Roman"/>
                    </w:rPr>
                    <w:t>eylül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1" style="position:absolute;margin-left:30.4pt;margin-top:1.5pt;width:49.5pt;height:24pt;z-index:251655680">
            <v:textbox>
              <w:txbxContent>
                <w:p w:rsidR="009C3029" w:rsidRPr="00631829" w:rsidRDefault="009C3029">
                  <w:pPr>
                    <w:rPr>
                      <w:rFonts w:ascii="Times New Roman" w:hAnsi="Times New Roman" w:cs="Times New Roman"/>
                    </w:rPr>
                  </w:pPr>
                  <w:r w:rsidRPr="00631829">
                    <w:rPr>
                      <w:rFonts w:ascii="Times New Roman" w:hAnsi="Times New Roman" w:cs="Times New Roman"/>
                    </w:rPr>
                    <w:t>saygılı</w:t>
                  </w:r>
                </w:p>
              </w:txbxContent>
            </v:textbox>
          </v:shape>
        </w:pict>
      </w:r>
    </w:p>
    <w:p w:rsidR="009C3029" w:rsidRDefault="009C3029" w:rsidP="00735B43">
      <w:pPr>
        <w:spacing w:after="0"/>
        <w:rPr>
          <w:rFonts w:ascii="Times New Roman" w:hAnsi="Times New Roman" w:cs="Times New Roman"/>
        </w:rPr>
      </w:pP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 w:rsidRPr="00631829">
        <w:rPr>
          <w:rFonts w:ascii="Times New Roman" w:hAnsi="Times New Roman" w:cs="Times New Roman"/>
          <w:b/>
          <w:bCs/>
        </w:rPr>
        <w:t>6-)</w:t>
      </w:r>
      <w:r>
        <w:rPr>
          <w:rFonts w:ascii="Times New Roman" w:hAnsi="Times New Roman" w:cs="Times New Roman"/>
        </w:rPr>
        <w:t xml:space="preserve"> ……….. olduğumuz anda duygularımızı kontrol etmezsek çevremizdeki kişilere zarar verebiliriz.</w:t>
      </w: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 w:rsidRPr="00631829">
        <w:rPr>
          <w:rFonts w:ascii="Times New Roman" w:hAnsi="Times New Roman" w:cs="Times New Roman"/>
          <w:b/>
          <w:bCs/>
        </w:rPr>
        <w:t>7-)</w:t>
      </w:r>
      <w:r>
        <w:rPr>
          <w:rFonts w:ascii="Times New Roman" w:hAnsi="Times New Roman" w:cs="Times New Roman"/>
        </w:rPr>
        <w:t xml:space="preserve"> İnsanların arasında benzerlik ve farklılıkların olması …………………. dır.</w:t>
      </w: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 w:rsidRPr="00631829">
        <w:rPr>
          <w:rFonts w:ascii="Times New Roman" w:hAnsi="Times New Roman" w:cs="Times New Roman"/>
          <w:b/>
          <w:bCs/>
        </w:rPr>
        <w:t>8-)</w:t>
      </w:r>
      <w:r>
        <w:rPr>
          <w:rFonts w:ascii="Times New Roman" w:hAnsi="Times New Roman" w:cs="Times New Roman"/>
        </w:rPr>
        <w:t xml:space="preserve"> Başarılı bir öğrenci olabilmek için  ………… hazırlıklı gelmeliyiz.</w:t>
      </w: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 w:rsidRPr="00631829">
        <w:rPr>
          <w:rFonts w:ascii="Times New Roman" w:hAnsi="Times New Roman" w:cs="Times New Roman"/>
          <w:b/>
          <w:bCs/>
        </w:rPr>
        <w:t>9-)</w:t>
      </w:r>
      <w:r>
        <w:rPr>
          <w:rFonts w:ascii="Times New Roman" w:hAnsi="Times New Roman" w:cs="Times New Roman"/>
        </w:rPr>
        <w:t xml:space="preserve"> Okul çalışanlarına, öğretmenlerimize ve arkadaşlarımıza karşı daima …………. olmalıyız.</w:t>
      </w: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 w:rsidRPr="00072C7D">
        <w:rPr>
          <w:rFonts w:ascii="Times New Roman" w:hAnsi="Times New Roman" w:cs="Times New Roman"/>
          <w:b/>
          <w:bCs/>
        </w:rPr>
        <w:t>10-)</w:t>
      </w:r>
      <w:r>
        <w:rPr>
          <w:rFonts w:ascii="Times New Roman" w:hAnsi="Times New Roman" w:cs="Times New Roman"/>
        </w:rPr>
        <w:t xml:space="preserve"> Okulumuz ……… ayında açılmaktadır.</w:t>
      </w:r>
    </w:p>
    <w:p w:rsidR="009C3029" w:rsidRDefault="009C3029" w:rsidP="004579D2">
      <w:pPr>
        <w:spacing w:after="0"/>
        <w:rPr>
          <w:rFonts w:ascii="Times New Roman" w:hAnsi="Times New Roman" w:cs="Times New Roman"/>
          <w:b/>
          <w:bCs/>
          <w:color w:val="00B0F0"/>
        </w:rPr>
      </w:pPr>
      <w:r w:rsidRPr="006C16F4">
        <w:rPr>
          <w:rFonts w:ascii="Times New Roman" w:hAnsi="Times New Roman" w:cs="Times New Roman"/>
          <w:b/>
          <w:bCs/>
          <w:color w:val="00B0F0"/>
        </w:rPr>
        <w:t xml:space="preserve">Aşağıdaki </w:t>
      </w:r>
      <w:r>
        <w:rPr>
          <w:rFonts w:ascii="Times New Roman" w:hAnsi="Times New Roman" w:cs="Times New Roman"/>
          <w:b/>
          <w:bCs/>
          <w:color w:val="00B0F0"/>
        </w:rPr>
        <w:t>soruların tek bir cevabı vardır. En uygun şıkkı bulup işaretleyin.</w:t>
      </w:r>
    </w:p>
    <w:p w:rsidR="009C3029" w:rsidRDefault="009C3029" w:rsidP="004579D2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072C7D">
        <w:rPr>
          <w:rFonts w:ascii="Times New Roman" w:hAnsi="Times New Roman" w:cs="Times New Roman"/>
          <w:b/>
          <w:bCs/>
        </w:rPr>
        <w:t xml:space="preserve">11-) Aşağıdakilerden hangisi arkadaşlarımızda aradığımız özelliklerden biri </w:t>
      </w:r>
      <w:r w:rsidRPr="00072C7D">
        <w:rPr>
          <w:rFonts w:ascii="Times New Roman" w:hAnsi="Times New Roman" w:cs="Times New Roman"/>
          <w:b/>
          <w:bCs/>
          <w:u w:val="single"/>
        </w:rPr>
        <w:t>olamaz?</w:t>
      </w:r>
    </w:p>
    <w:p w:rsidR="009C3029" w:rsidRPr="004840C7" w:rsidRDefault="009C3029" w:rsidP="00072C7D">
      <w:pPr>
        <w:pStyle w:val="ListParagraph"/>
        <w:numPr>
          <w:ilvl w:val="0"/>
          <w:numId w:val="1"/>
        </w:numPr>
        <w:tabs>
          <w:tab w:val="left" w:pos="354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saygı                                       B) sorumsuzluk                    C) dürüstlük</w:t>
      </w:r>
    </w:p>
    <w:p w:rsidR="009C3029" w:rsidRDefault="009C3029" w:rsidP="00072C7D">
      <w:pPr>
        <w:tabs>
          <w:tab w:val="left" w:pos="3544"/>
        </w:tabs>
        <w:spacing w:after="0"/>
        <w:rPr>
          <w:rFonts w:ascii="Times New Roman" w:hAnsi="Times New Roman" w:cs="Times New Roman"/>
        </w:rPr>
      </w:pPr>
      <w:r w:rsidRPr="00972B01">
        <w:rPr>
          <w:rFonts w:ascii="Times New Roman" w:hAnsi="Times New Roman" w:cs="Times New Roman"/>
          <w:b/>
          <w:bCs/>
        </w:rPr>
        <w:t>12-)</w:t>
      </w:r>
      <w:r>
        <w:rPr>
          <w:rFonts w:ascii="Times New Roman" w:hAnsi="Times New Roman" w:cs="Times New Roman"/>
        </w:rPr>
        <w:t xml:space="preserve"> Bir toplumda bulunan tüm kişilerin alınacak kararlarda ve yapılacak işlerde eşit haklara sahip olmasına …………… denir.</w:t>
      </w:r>
    </w:p>
    <w:p w:rsidR="009C3029" w:rsidRDefault="009C3029" w:rsidP="00072C7D">
      <w:pPr>
        <w:tabs>
          <w:tab w:val="left" w:pos="3544"/>
        </w:tabs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</w:t>
      </w:r>
      <w:r w:rsidRPr="00972B01">
        <w:rPr>
          <w:rFonts w:ascii="Times New Roman" w:hAnsi="Times New Roman" w:cs="Times New Roman"/>
          <w:b/>
          <w:bCs/>
        </w:rPr>
        <w:t xml:space="preserve">Yukarıdaki cümle, aşağıdaki </w:t>
      </w:r>
      <w:r>
        <w:rPr>
          <w:rFonts w:ascii="Times New Roman" w:hAnsi="Times New Roman" w:cs="Times New Roman"/>
          <w:b/>
          <w:bCs/>
        </w:rPr>
        <w:t xml:space="preserve">kelimelerin </w:t>
      </w:r>
      <w:r w:rsidRPr="00972B01">
        <w:rPr>
          <w:rFonts w:ascii="Times New Roman" w:hAnsi="Times New Roman" w:cs="Times New Roman"/>
          <w:b/>
          <w:bCs/>
        </w:rPr>
        <w:t>hangi</w:t>
      </w:r>
      <w:r>
        <w:rPr>
          <w:rFonts w:ascii="Times New Roman" w:hAnsi="Times New Roman" w:cs="Times New Roman"/>
          <w:b/>
          <w:bCs/>
        </w:rPr>
        <w:t>siyle</w:t>
      </w:r>
      <w:r w:rsidRPr="00972B01">
        <w:rPr>
          <w:rFonts w:ascii="Times New Roman" w:hAnsi="Times New Roman" w:cs="Times New Roman"/>
          <w:b/>
          <w:bCs/>
        </w:rPr>
        <w:t xml:space="preserve"> tamamlanmalıdır?</w:t>
      </w:r>
    </w:p>
    <w:p w:rsidR="009C3029" w:rsidRPr="004840C7" w:rsidRDefault="009C3029" w:rsidP="00972B01">
      <w:pPr>
        <w:pStyle w:val="ListParagraph"/>
        <w:numPr>
          <w:ilvl w:val="0"/>
          <w:numId w:val="2"/>
        </w:numPr>
        <w:tabs>
          <w:tab w:val="left" w:pos="354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972B01">
        <w:rPr>
          <w:rFonts w:ascii="Times New Roman" w:hAnsi="Times New Roman" w:cs="Times New Roman"/>
        </w:rPr>
        <w:t xml:space="preserve">emokrasi    </w:t>
      </w:r>
      <w:r>
        <w:rPr>
          <w:rFonts w:ascii="Times New Roman" w:hAnsi="Times New Roman" w:cs="Times New Roman"/>
        </w:rPr>
        <w:t xml:space="preserve">                        </w:t>
      </w:r>
      <w:r w:rsidRPr="00972B01">
        <w:rPr>
          <w:rFonts w:ascii="Times New Roman" w:hAnsi="Times New Roman" w:cs="Times New Roman"/>
        </w:rPr>
        <w:t xml:space="preserve"> B) dayanışma       </w:t>
      </w:r>
      <w:r>
        <w:rPr>
          <w:rFonts w:ascii="Times New Roman" w:hAnsi="Times New Roman" w:cs="Times New Roman"/>
        </w:rPr>
        <w:t xml:space="preserve">                 C) yardımseverlik</w:t>
      </w:r>
    </w:p>
    <w:p w:rsidR="009C3029" w:rsidRPr="00972B01" w:rsidRDefault="009C3029" w:rsidP="00972B01">
      <w:pPr>
        <w:tabs>
          <w:tab w:val="left" w:pos="3544"/>
        </w:tabs>
        <w:spacing w:after="0"/>
        <w:rPr>
          <w:rFonts w:ascii="Times New Roman" w:hAnsi="Times New Roman" w:cs="Times New Roman"/>
          <w:b/>
          <w:bCs/>
        </w:rPr>
      </w:pPr>
      <w:r w:rsidRPr="00972B01">
        <w:rPr>
          <w:rFonts w:ascii="Times New Roman" w:hAnsi="Times New Roman" w:cs="Times New Roman"/>
          <w:b/>
          <w:bCs/>
        </w:rPr>
        <w:t xml:space="preserve">13-) Aşağıdaki öğrencilerden hangisi tarafsız davranıyor? </w:t>
      </w: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A-) Önder, “ Okuduğum kitapları yalnızca en yakın arkadaşımla paylaşırım.”</w:t>
      </w: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B-) Mehmet, “ Sınıf başkanı seçilirken sevdiğim arkadaşıma oy veririm.”</w:t>
      </w:r>
    </w:p>
    <w:p w:rsidR="009C3029" w:rsidRDefault="009C3029" w:rsidP="004579D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C-) Zeynep, “ Oynadığım oyuna herkes katılabilir.”</w:t>
      </w:r>
    </w:p>
    <w:p w:rsidR="009C3029" w:rsidRDefault="009C3029" w:rsidP="004579D2">
      <w:pPr>
        <w:spacing w:after="0"/>
        <w:rPr>
          <w:rFonts w:ascii="Times New Roman" w:hAnsi="Times New Roman" w:cs="Times New Roman"/>
          <w:b/>
          <w:bCs/>
        </w:rPr>
      </w:pPr>
      <w:r w:rsidRPr="00972B01">
        <w:rPr>
          <w:rFonts w:ascii="Times New Roman" w:hAnsi="Times New Roman" w:cs="Times New Roman"/>
          <w:b/>
          <w:bCs/>
        </w:rPr>
        <w:t xml:space="preserve">14-) Aşağıdakilerden hangisi okula hazırlıklı gelmekle ilgili </w:t>
      </w:r>
      <w:r w:rsidRPr="00972B01">
        <w:rPr>
          <w:rFonts w:ascii="Times New Roman" w:hAnsi="Times New Roman" w:cs="Times New Roman"/>
          <w:b/>
          <w:bCs/>
          <w:u w:val="single"/>
        </w:rPr>
        <w:t>değildir</w:t>
      </w:r>
      <w:r w:rsidRPr="00972B01">
        <w:rPr>
          <w:rFonts w:ascii="Times New Roman" w:hAnsi="Times New Roman" w:cs="Times New Roman"/>
          <w:b/>
          <w:bCs/>
        </w:rPr>
        <w:t>?</w:t>
      </w:r>
    </w:p>
    <w:p w:rsidR="009C3029" w:rsidRPr="004840C7" w:rsidRDefault="009C3029" w:rsidP="004840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A-) </w:t>
      </w:r>
      <w:r w:rsidRPr="004840C7">
        <w:rPr>
          <w:rFonts w:ascii="Times New Roman" w:hAnsi="Times New Roman" w:cs="Times New Roman"/>
        </w:rPr>
        <w:t>Ödevlerimizi teneffüslerde yapmak.</w:t>
      </w:r>
    </w:p>
    <w:p w:rsidR="009C3029" w:rsidRDefault="009C3029" w:rsidP="004840C7">
      <w:pPr>
        <w:spacing w:after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B-) Okul araç-gereçlerimizi öğretmenimizin verdiği programa göre hazırlamak.</w:t>
      </w:r>
    </w:p>
    <w:p w:rsidR="009C3029" w:rsidRDefault="009C3029" w:rsidP="004840C7">
      <w:pPr>
        <w:spacing w:after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C-) Ödevlerimizi zamanında yapmak.</w:t>
      </w:r>
    </w:p>
    <w:p w:rsidR="009C3029" w:rsidRPr="004840C7" w:rsidRDefault="009C3029" w:rsidP="004840C7">
      <w:pPr>
        <w:spacing w:after="0"/>
        <w:rPr>
          <w:rFonts w:ascii="Times New Roman" w:hAnsi="Times New Roman" w:cs="Times New Roman"/>
          <w:b/>
          <w:bCs/>
        </w:rPr>
      </w:pPr>
      <w:r w:rsidRPr="004840C7">
        <w:rPr>
          <w:rFonts w:ascii="Times New Roman" w:hAnsi="Times New Roman" w:cs="Times New Roman"/>
          <w:b/>
          <w:bCs/>
        </w:rPr>
        <w:t>15-) Hangisi arkadaşlarımızı seçerken gözetmemiz gereken olumlu davranışlardandır?</w:t>
      </w:r>
    </w:p>
    <w:p w:rsidR="009C3029" w:rsidRDefault="009C3029" w:rsidP="004840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A-) İyi resim yapması.</w:t>
      </w:r>
    </w:p>
    <w:p w:rsidR="009C3029" w:rsidRDefault="009C3029" w:rsidP="004840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B-) Hoşgörülü ve saygılı olması.</w:t>
      </w:r>
    </w:p>
    <w:p w:rsidR="009C3029" w:rsidRDefault="009C3029" w:rsidP="004840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C-) Her isteğimizi yerine getirmesi.</w:t>
      </w:r>
    </w:p>
    <w:p w:rsidR="009C3029" w:rsidRPr="001D17F9" w:rsidRDefault="009C3029" w:rsidP="004840C7">
      <w:pPr>
        <w:spacing w:after="0"/>
        <w:rPr>
          <w:rFonts w:ascii="Times New Roman" w:hAnsi="Times New Roman" w:cs="Times New Roman"/>
          <w:b/>
          <w:bCs/>
        </w:rPr>
      </w:pPr>
      <w:r w:rsidRPr="001D17F9">
        <w:rPr>
          <w:rFonts w:ascii="Times New Roman" w:hAnsi="Times New Roman" w:cs="Times New Roman"/>
          <w:b/>
          <w:bCs/>
        </w:rPr>
        <w:t xml:space="preserve">16-) </w:t>
      </w:r>
      <w:r>
        <w:rPr>
          <w:rFonts w:ascii="Times New Roman" w:hAnsi="Times New Roman" w:cs="Times New Roman"/>
          <w:b/>
          <w:bCs/>
        </w:rPr>
        <w:t xml:space="preserve">Aşağıdaki davranışlardan hangisi </w:t>
      </w:r>
      <w:r w:rsidRPr="001D17F9">
        <w:rPr>
          <w:rFonts w:ascii="Times New Roman" w:hAnsi="Times New Roman" w:cs="Times New Roman"/>
          <w:b/>
          <w:bCs/>
          <w:u w:val="single"/>
        </w:rPr>
        <w:t>yanlıştır</w:t>
      </w:r>
      <w:r w:rsidRPr="001D17F9">
        <w:rPr>
          <w:rFonts w:ascii="Times New Roman" w:hAnsi="Times New Roman" w:cs="Times New Roman"/>
          <w:b/>
          <w:bCs/>
        </w:rPr>
        <w:t>?</w:t>
      </w:r>
    </w:p>
    <w:p w:rsidR="009C3029" w:rsidRDefault="009C3029" w:rsidP="004840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A-) Konuşmacıyı sonuna kadar dinler, konuşması bittikten sonra soru sorarım.</w:t>
      </w:r>
    </w:p>
    <w:p w:rsidR="009C3029" w:rsidRDefault="009C3029" w:rsidP="004840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B-) Konuşan kişi benim fikrimde değilse, derhal o ortamdan ayrılırım.</w:t>
      </w:r>
    </w:p>
    <w:p w:rsidR="009C3029" w:rsidRDefault="009C3029" w:rsidP="004840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C-) Konuşmalarımda günaydın, iyi günler, merhaba gibi nezaket ifadeleri kullanırım.</w:t>
      </w:r>
    </w:p>
    <w:p w:rsidR="009C3029" w:rsidRDefault="009C3029" w:rsidP="004840C7">
      <w:pPr>
        <w:spacing w:after="0"/>
        <w:rPr>
          <w:rFonts w:ascii="Times New Roman" w:hAnsi="Times New Roman" w:cs="Times New Roman"/>
          <w:b/>
          <w:bCs/>
        </w:rPr>
      </w:pPr>
      <w:r w:rsidRPr="001D17F9">
        <w:rPr>
          <w:rFonts w:ascii="Times New Roman" w:hAnsi="Times New Roman" w:cs="Times New Roman"/>
          <w:b/>
          <w:bCs/>
        </w:rPr>
        <w:t xml:space="preserve">17-) Aşağıdakilerden hangisi nezaket ifadelerinden </w:t>
      </w:r>
      <w:r w:rsidRPr="001D17F9">
        <w:rPr>
          <w:rFonts w:ascii="Times New Roman" w:hAnsi="Times New Roman" w:cs="Times New Roman"/>
          <w:b/>
          <w:bCs/>
          <w:u w:val="single"/>
        </w:rPr>
        <w:t>değildir</w:t>
      </w:r>
      <w:r w:rsidRPr="001D17F9">
        <w:rPr>
          <w:rFonts w:ascii="Times New Roman" w:hAnsi="Times New Roman" w:cs="Times New Roman"/>
          <w:b/>
          <w:bCs/>
        </w:rPr>
        <w:t>?</w:t>
      </w:r>
    </w:p>
    <w:p w:rsidR="009C3029" w:rsidRPr="00735B43" w:rsidRDefault="009C3029" w:rsidP="001D17F9">
      <w:pPr>
        <w:spacing w:after="0"/>
        <w:ind w:righ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735B43">
        <w:rPr>
          <w:rFonts w:ascii="Times New Roman" w:hAnsi="Times New Roman" w:cs="Times New Roman"/>
        </w:rPr>
        <w:t xml:space="preserve">A-) Tebrik ederim.            </w:t>
      </w:r>
      <w:r>
        <w:rPr>
          <w:rFonts w:ascii="Times New Roman" w:hAnsi="Times New Roman" w:cs="Times New Roman"/>
        </w:rPr>
        <w:t xml:space="preserve">      </w:t>
      </w:r>
      <w:r w:rsidRPr="00735B43">
        <w:rPr>
          <w:rFonts w:ascii="Times New Roman" w:hAnsi="Times New Roman" w:cs="Times New Roman"/>
        </w:rPr>
        <w:t xml:space="preserve">  B-) İzin verir misin?         </w:t>
      </w:r>
      <w:r>
        <w:rPr>
          <w:rFonts w:ascii="Times New Roman" w:hAnsi="Times New Roman" w:cs="Times New Roman"/>
        </w:rPr>
        <w:t xml:space="preserve">        </w:t>
      </w:r>
      <w:r w:rsidRPr="00735B43">
        <w:rPr>
          <w:rFonts w:ascii="Times New Roman" w:hAnsi="Times New Roman" w:cs="Times New Roman"/>
        </w:rPr>
        <w:t xml:space="preserve"> C-) Kalemimi açacağım, açacağını ver.</w:t>
      </w:r>
    </w:p>
    <w:p w:rsidR="009C3029" w:rsidRDefault="009C3029" w:rsidP="001D17F9">
      <w:pPr>
        <w:spacing w:after="0"/>
        <w:ind w:right="-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18-) Aşağıdakilerden hangisi bir sorundur?</w:t>
      </w:r>
    </w:p>
    <w:p w:rsidR="009C3029" w:rsidRDefault="009C3029" w:rsidP="001D17F9">
      <w:pPr>
        <w:spacing w:after="0"/>
        <w:ind w:righ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735B43">
        <w:rPr>
          <w:rFonts w:ascii="Times New Roman" w:hAnsi="Times New Roman" w:cs="Times New Roman"/>
        </w:rPr>
        <w:t xml:space="preserve">A-) Okula hazırlıklı gelmek.    B-) Derste sürekli uyuklamak </w:t>
      </w:r>
      <w:r>
        <w:rPr>
          <w:rFonts w:ascii="Times New Roman" w:hAnsi="Times New Roman" w:cs="Times New Roman"/>
        </w:rPr>
        <w:t xml:space="preserve">  </w:t>
      </w:r>
      <w:r w:rsidRPr="00735B43">
        <w:rPr>
          <w:rFonts w:ascii="Times New Roman" w:hAnsi="Times New Roman" w:cs="Times New Roman"/>
        </w:rPr>
        <w:t>C-) Okulda selamlaşmak.</w:t>
      </w:r>
    </w:p>
    <w:p w:rsidR="009C3029" w:rsidRDefault="009C3029" w:rsidP="001D17F9">
      <w:pPr>
        <w:spacing w:after="0"/>
        <w:ind w:right="-284"/>
        <w:rPr>
          <w:rFonts w:ascii="Times New Roman" w:hAnsi="Times New Roman" w:cs="Times New Roman"/>
          <w:b/>
          <w:bCs/>
        </w:rPr>
      </w:pPr>
      <w:r w:rsidRPr="00735B43">
        <w:rPr>
          <w:rFonts w:ascii="Times New Roman" w:hAnsi="Times New Roman" w:cs="Times New Roman"/>
          <w:b/>
          <w:bCs/>
        </w:rPr>
        <w:t xml:space="preserve">19-) </w:t>
      </w:r>
      <w:r>
        <w:rPr>
          <w:rFonts w:ascii="Times New Roman" w:hAnsi="Times New Roman" w:cs="Times New Roman"/>
          <w:b/>
          <w:bCs/>
        </w:rPr>
        <w:t>Alışveriş merkezinde öğretmenini gören Aleyna,</w:t>
      </w:r>
      <w:r w:rsidRPr="00735B43">
        <w:rPr>
          <w:rFonts w:ascii="Times New Roman" w:hAnsi="Times New Roman" w:cs="Times New Roman"/>
          <w:b/>
          <w:bCs/>
        </w:rPr>
        <w:t xml:space="preserve"> aşağıdakilerden hangisini yapmalıdır?</w:t>
      </w:r>
    </w:p>
    <w:p w:rsidR="009C3029" w:rsidRDefault="009C3029" w:rsidP="001D17F9">
      <w:pPr>
        <w:spacing w:after="0"/>
        <w:ind w:righ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735B43">
        <w:rPr>
          <w:rFonts w:ascii="Times New Roman" w:hAnsi="Times New Roman" w:cs="Times New Roman"/>
        </w:rPr>
        <w:t xml:space="preserve">   A-) Boynuna sarılmalıdır. </w:t>
      </w:r>
      <w:r>
        <w:rPr>
          <w:rFonts w:ascii="Times New Roman" w:hAnsi="Times New Roman" w:cs="Times New Roman"/>
        </w:rPr>
        <w:t xml:space="preserve">        </w:t>
      </w:r>
      <w:r w:rsidRPr="00735B43">
        <w:rPr>
          <w:rFonts w:ascii="Times New Roman" w:hAnsi="Times New Roman" w:cs="Times New Roman"/>
        </w:rPr>
        <w:t xml:space="preserve">B-) Hemen saklanmalıdır. </w:t>
      </w:r>
      <w:r>
        <w:rPr>
          <w:rFonts w:ascii="Times New Roman" w:hAnsi="Times New Roman" w:cs="Times New Roman"/>
        </w:rPr>
        <w:t xml:space="preserve">       </w:t>
      </w:r>
      <w:r w:rsidRPr="00735B43">
        <w:rPr>
          <w:rFonts w:ascii="Times New Roman" w:hAnsi="Times New Roman" w:cs="Times New Roman"/>
        </w:rPr>
        <w:t>C-) Yanına gidip selamlaşmalıdır.</w:t>
      </w:r>
    </w:p>
    <w:p w:rsidR="009C3029" w:rsidRDefault="009C3029" w:rsidP="001D17F9">
      <w:pPr>
        <w:spacing w:after="0"/>
        <w:ind w:right="-284"/>
        <w:rPr>
          <w:rFonts w:ascii="Times New Roman" w:hAnsi="Times New Roman" w:cs="Times New Roman"/>
          <w:b/>
          <w:bCs/>
        </w:rPr>
      </w:pPr>
      <w:r w:rsidRPr="00735B43">
        <w:rPr>
          <w:rFonts w:ascii="Times New Roman" w:hAnsi="Times New Roman" w:cs="Times New Roman"/>
          <w:b/>
          <w:bCs/>
        </w:rPr>
        <w:t xml:space="preserve">20-) </w:t>
      </w:r>
      <w:r>
        <w:rPr>
          <w:rFonts w:ascii="Times New Roman" w:hAnsi="Times New Roman" w:cs="Times New Roman"/>
          <w:b/>
          <w:bCs/>
        </w:rPr>
        <w:t>Okula genellikle geç kalan Ali İhsan, ne yapmalıdır</w:t>
      </w:r>
      <w:r w:rsidRPr="00735B43">
        <w:rPr>
          <w:rFonts w:ascii="Times New Roman" w:hAnsi="Times New Roman" w:cs="Times New Roman"/>
          <w:b/>
          <w:bCs/>
        </w:rPr>
        <w:t>?</w:t>
      </w:r>
    </w:p>
    <w:p w:rsidR="009C3029" w:rsidRPr="00706006" w:rsidRDefault="009C3029" w:rsidP="001D17F9">
      <w:pPr>
        <w:spacing w:after="0"/>
        <w:ind w:righ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706006">
        <w:rPr>
          <w:rFonts w:ascii="Times New Roman" w:hAnsi="Times New Roman" w:cs="Times New Roman"/>
        </w:rPr>
        <w:t>A-) Umursamadan hayatına devam etmelidir.</w:t>
      </w:r>
    </w:p>
    <w:p w:rsidR="009C3029" w:rsidRPr="00706006" w:rsidRDefault="009C3029" w:rsidP="001D17F9">
      <w:pPr>
        <w:spacing w:after="0"/>
        <w:ind w:right="-284"/>
        <w:rPr>
          <w:rFonts w:ascii="Times New Roman" w:hAnsi="Times New Roman" w:cs="Times New Roman"/>
        </w:rPr>
      </w:pPr>
      <w:r w:rsidRPr="00706006">
        <w:rPr>
          <w:rFonts w:ascii="Times New Roman" w:hAnsi="Times New Roman" w:cs="Times New Roman"/>
        </w:rPr>
        <w:t xml:space="preserve">        B-) Sorununu çözmek için farklı çözüm yolları düşünmelidir.</w:t>
      </w:r>
    </w:p>
    <w:p w:rsidR="009C3029" w:rsidRPr="00706006" w:rsidRDefault="009C3029" w:rsidP="001D17F9">
      <w:pPr>
        <w:spacing w:after="0"/>
        <w:ind w:right="-284"/>
        <w:rPr>
          <w:rFonts w:ascii="Times New Roman" w:hAnsi="Times New Roman" w:cs="Times New Roman"/>
        </w:rPr>
      </w:pPr>
      <w:r w:rsidRPr="00706006">
        <w:rPr>
          <w:rFonts w:ascii="Times New Roman" w:hAnsi="Times New Roman" w:cs="Times New Roman"/>
        </w:rPr>
        <w:t xml:space="preserve">        C-) En uy</w:t>
      </w:r>
      <w:r>
        <w:rPr>
          <w:rFonts w:ascii="Times New Roman" w:hAnsi="Times New Roman" w:cs="Times New Roman"/>
        </w:rPr>
        <w:t>gun çözüm yolunu bulup, uygulamalıdır</w:t>
      </w:r>
      <w:r w:rsidRPr="00706006">
        <w:rPr>
          <w:rFonts w:ascii="Times New Roman" w:hAnsi="Times New Roman" w:cs="Times New Roman"/>
        </w:rPr>
        <w:t>.</w:t>
      </w:r>
    </w:p>
    <w:p w:rsidR="009C3029" w:rsidRDefault="009C3029" w:rsidP="00B35FEF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C3029" w:rsidRPr="00B35FEF" w:rsidRDefault="009C3029" w:rsidP="00B35FEF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35FEF">
        <w:rPr>
          <w:rFonts w:ascii="Times New Roman" w:hAnsi="Times New Roman" w:cs="Times New Roman"/>
          <w:b/>
          <w:bCs/>
          <w:i/>
          <w:iCs/>
          <w:sz w:val="24"/>
          <w:szCs w:val="24"/>
        </w:rPr>
        <w:t>Her soru 5 (beş) puan değerindedir. Başarılar dilerim. A.A</w:t>
      </w:r>
    </w:p>
    <w:p w:rsidR="009C3029" w:rsidRPr="00176833" w:rsidRDefault="009C3029" w:rsidP="004579D2">
      <w:pPr>
        <w:spacing w:after="0"/>
        <w:jc w:val="right"/>
        <w:rPr>
          <w:rFonts w:ascii="Times New Roman" w:hAnsi="Times New Roman" w:cs="Times New Roman"/>
        </w:rPr>
      </w:pPr>
    </w:p>
    <w:sectPr w:rsidR="009C3029" w:rsidRPr="00176833" w:rsidSect="00B35FEF">
      <w:pgSz w:w="11906" w:h="16838"/>
      <w:pgMar w:top="567" w:right="1133" w:bottom="993" w:left="1417" w:header="624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029" w:rsidRDefault="009C3029" w:rsidP="007C499D">
      <w:pPr>
        <w:spacing w:after="0" w:line="240" w:lineRule="auto"/>
      </w:pPr>
      <w:r>
        <w:separator/>
      </w:r>
    </w:p>
  </w:endnote>
  <w:endnote w:type="continuationSeparator" w:id="1">
    <w:p w:rsidR="009C3029" w:rsidRDefault="009C3029" w:rsidP="007C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029" w:rsidRDefault="009C3029" w:rsidP="007C499D">
      <w:pPr>
        <w:spacing w:after="0" w:line="240" w:lineRule="auto"/>
      </w:pPr>
      <w:r>
        <w:separator/>
      </w:r>
    </w:p>
  </w:footnote>
  <w:footnote w:type="continuationSeparator" w:id="1">
    <w:p w:rsidR="009C3029" w:rsidRDefault="009C3029" w:rsidP="007C4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9FD"/>
    <w:multiLevelType w:val="hybridMultilevel"/>
    <w:tmpl w:val="F3CEA596"/>
    <w:lvl w:ilvl="0" w:tplc="4792076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B3B6908"/>
    <w:multiLevelType w:val="hybridMultilevel"/>
    <w:tmpl w:val="276E0738"/>
    <w:lvl w:ilvl="0" w:tplc="B164D9C6">
      <w:start w:val="1"/>
      <w:numFmt w:val="upperLetter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EDA59D9"/>
    <w:multiLevelType w:val="hybridMultilevel"/>
    <w:tmpl w:val="4E1CE526"/>
    <w:lvl w:ilvl="0" w:tplc="99502BA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79F"/>
    <w:rsid w:val="00056A1D"/>
    <w:rsid w:val="00063CCD"/>
    <w:rsid w:val="00072C7D"/>
    <w:rsid w:val="00103C99"/>
    <w:rsid w:val="00123407"/>
    <w:rsid w:val="00162D46"/>
    <w:rsid w:val="00176833"/>
    <w:rsid w:val="001D17F9"/>
    <w:rsid w:val="002522F5"/>
    <w:rsid w:val="00316292"/>
    <w:rsid w:val="003C4883"/>
    <w:rsid w:val="003C4B2A"/>
    <w:rsid w:val="003D4F07"/>
    <w:rsid w:val="003F2B0D"/>
    <w:rsid w:val="004579D2"/>
    <w:rsid w:val="004840C7"/>
    <w:rsid w:val="00572042"/>
    <w:rsid w:val="00577016"/>
    <w:rsid w:val="005D78CE"/>
    <w:rsid w:val="00631829"/>
    <w:rsid w:val="006C16F4"/>
    <w:rsid w:val="00706006"/>
    <w:rsid w:val="00735B43"/>
    <w:rsid w:val="00767F6B"/>
    <w:rsid w:val="007C499D"/>
    <w:rsid w:val="0083241B"/>
    <w:rsid w:val="00842334"/>
    <w:rsid w:val="008569F8"/>
    <w:rsid w:val="0088138A"/>
    <w:rsid w:val="008A4839"/>
    <w:rsid w:val="00956CCF"/>
    <w:rsid w:val="00972B01"/>
    <w:rsid w:val="009A71EF"/>
    <w:rsid w:val="009B2628"/>
    <w:rsid w:val="009B2FD6"/>
    <w:rsid w:val="009C3029"/>
    <w:rsid w:val="009C720A"/>
    <w:rsid w:val="009D2C99"/>
    <w:rsid w:val="00A9756B"/>
    <w:rsid w:val="00AF4D78"/>
    <w:rsid w:val="00B33717"/>
    <w:rsid w:val="00B35FEF"/>
    <w:rsid w:val="00B365F3"/>
    <w:rsid w:val="00B8269F"/>
    <w:rsid w:val="00BE122F"/>
    <w:rsid w:val="00C00A79"/>
    <w:rsid w:val="00CE678C"/>
    <w:rsid w:val="00D16072"/>
    <w:rsid w:val="00D37FD7"/>
    <w:rsid w:val="00D6179F"/>
    <w:rsid w:val="00D67762"/>
    <w:rsid w:val="00DB330D"/>
    <w:rsid w:val="00E02C4B"/>
    <w:rsid w:val="00E75B37"/>
    <w:rsid w:val="00EA0211"/>
    <w:rsid w:val="00FE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B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499D"/>
  </w:style>
  <w:style w:type="paragraph" w:styleId="Footer">
    <w:name w:val="footer"/>
    <w:basedOn w:val="Normal"/>
    <w:link w:val="FooterChar"/>
    <w:uiPriority w:val="99"/>
    <w:semiHidden/>
    <w:rsid w:val="007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499D"/>
  </w:style>
  <w:style w:type="paragraph" w:styleId="BalloonText">
    <w:name w:val="Balloon Text"/>
    <w:basedOn w:val="Normal"/>
    <w:link w:val="BalloonTextChar"/>
    <w:uiPriority w:val="99"/>
    <w:semiHidden/>
    <w:rsid w:val="009B2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F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72C7D"/>
    <w:pPr>
      <w:ind w:left="720"/>
    </w:pPr>
  </w:style>
  <w:style w:type="character" w:styleId="Hyperlink">
    <w:name w:val="Hyperlink"/>
    <w:basedOn w:val="DefaultParagraphFont"/>
    <w:uiPriority w:val="99"/>
    <w:rsid w:val="00956C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1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517</Words>
  <Characters>2948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Sayılar</dc:title>
  <dc:subject/>
  <dc:creator>Atilla</dc:creator>
  <cp:keywords/>
  <dc:description/>
  <cp:lastModifiedBy>edanur</cp:lastModifiedBy>
  <cp:revision>8</cp:revision>
  <cp:lastPrinted>2012-10-01T08:44:00Z</cp:lastPrinted>
  <dcterms:created xsi:type="dcterms:W3CDTF">2012-10-04T08:21:00Z</dcterms:created>
  <dcterms:modified xsi:type="dcterms:W3CDTF">2013-09-23T16:51:00Z</dcterms:modified>
</cp:coreProperties>
</file>