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26" w:rsidRPr="005749CF" w:rsidRDefault="003B3F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HAYAT BİLGİSİ 3.HAFTA </w:t>
      </w:r>
      <w:r w:rsidRPr="005749CF">
        <w:rPr>
          <w:rFonts w:ascii="Comic Sans MS" w:hAnsi="Comic Sans MS"/>
          <w:sz w:val="28"/>
          <w:szCs w:val="28"/>
        </w:rPr>
        <w:t xml:space="preserve"> NELER ÖĞRENDİK (1.DEĞERLENDİRME)</w:t>
      </w: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>1</w:t>
      </w:r>
      <w:r w:rsidRPr="005749CF">
        <w:rPr>
          <w:rFonts w:ascii="Comic Sans MS" w:hAnsi="Comic Sans MS"/>
          <w:sz w:val="28"/>
          <w:szCs w:val="28"/>
        </w:rPr>
        <w:t>-)Aşağıdakilerden hangisi bütün insanlarda aynıdır?</w:t>
      </w:r>
    </w:p>
    <w:p w:rsidR="003B3F26" w:rsidRPr="005749CF" w:rsidRDefault="003B3F26" w:rsidP="00C87A6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Göz rengi</w:t>
      </w:r>
    </w:p>
    <w:p w:rsidR="003B3F26" w:rsidRPr="005749CF" w:rsidRDefault="003B3F26" w:rsidP="00C87A6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Göz sayısı</w:t>
      </w:r>
    </w:p>
    <w:p w:rsidR="003B3F26" w:rsidRDefault="003B3F26" w:rsidP="00C87A6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Saç rengi</w:t>
      </w:r>
    </w:p>
    <w:p w:rsidR="003B3F26" w:rsidRDefault="003B3F26" w:rsidP="001D44D9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www.sorubak.com   </w:t>
      </w:r>
    </w:p>
    <w:p w:rsidR="003B3F26" w:rsidRPr="005749CF" w:rsidRDefault="003B3F26" w:rsidP="005749CF">
      <w:pPr>
        <w:pStyle w:val="ListParagraph"/>
        <w:spacing w:after="0"/>
        <w:ind w:left="1080"/>
        <w:rPr>
          <w:rFonts w:ascii="Comic Sans MS" w:hAnsi="Comic Sans MS"/>
          <w:sz w:val="28"/>
          <w:szCs w:val="28"/>
        </w:rPr>
      </w:pP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 xml:space="preserve"> 2-) Demokratik bir ortamda sınıf başkanını kim seçer?</w:t>
      </w:r>
    </w:p>
    <w:p w:rsidR="003B3F26" w:rsidRPr="005749CF" w:rsidRDefault="003B3F26" w:rsidP="00C87A6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Öğrenciler</w:t>
      </w:r>
    </w:p>
    <w:p w:rsidR="003B3F26" w:rsidRPr="005749CF" w:rsidRDefault="003B3F26" w:rsidP="00C87A6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Müdür</w:t>
      </w:r>
    </w:p>
    <w:p w:rsidR="003B3F26" w:rsidRDefault="003B3F26" w:rsidP="00C87A6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Veliler</w:t>
      </w:r>
    </w:p>
    <w:p w:rsidR="003B3F26" w:rsidRPr="005749CF" w:rsidRDefault="003B3F26" w:rsidP="005749CF">
      <w:pPr>
        <w:pStyle w:val="ListParagraph"/>
        <w:spacing w:after="0"/>
        <w:ind w:left="990"/>
        <w:rPr>
          <w:rFonts w:ascii="Comic Sans MS" w:hAnsi="Comic Sans MS"/>
          <w:sz w:val="28"/>
          <w:szCs w:val="28"/>
        </w:rPr>
      </w:pPr>
    </w:p>
    <w:p w:rsidR="003B3F26" w:rsidRPr="005749CF" w:rsidRDefault="003B3F26" w:rsidP="00C87A66">
      <w:pPr>
        <w:spacing w:after="0"/>
        <w:rPr>
          <w:rFonts w:ascii="Comic Sans MS" w:hAnsi="Comic Sans MS"/>
          <w:b/>
          <w:sz w:val="28"/>
          <w:szCs w:val="28"/>
          <w:u w:val="single"/>
        </w:rPr>
      </w:pPr>
      <w:r w:rsidRPr="005749CF">
        <w:rPr>
          <w:rFonts w:ascii="Comic Sans MS" w:hAnsi="Comic Sans MS"/>
          <w:sz w:val="28"/>
          <w:szCs w:val="28"/>
        </w:rPr>
        <w:t xml:space="preserve">3-) Aşağıdakilerden hangisi nezaket bildiren bir ifade </w:t>
      </w:r>
      <w:r w:rsidRPr="005749CF">
        <w:rPr>
          <w:rFonts w:ascii="Comic Sans MS" w:hAnsi="Comic Sans MS"/>
          <w:b/>
          <w:sz w:val="28"/>
          <w:szCs w:val="28"/>
          <w:u w:val="single"/>
        </w:rPr>
        <w:t>değildir ?</w:t>
      </w:r>
    </w:p>
    <w:p w:rsidR="003B3F26" w:rsidRPr="005749CF" w:rsidRDefault="003B3F26" w:rsidP="00C87A6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Git başımdan</w:t>
      </w:r>
    </w:p>
    <w:p w:rsidR="003B3F26" w:rsidRPr="005749CF" w:rsidRDefault="003B3F26" w:rsidP="00C87A6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Teşekkür ederim</w:t>
      </w:r>
    </w:p>
    <w:p w:rsidR="003B3F26" w:rsidRDefault="003B3F26" w:rsidP="00C87A6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Yardımcı olabilir miyim?</w:t>
      </w:r>
    </w:p>
    <w:p w:rsidR="003B3F26" w:rsidRPr="005749CF" w:rsidRDefault="003B3F26" w:rsidP="005749CF">
      <w:pPr>
        <w:pStyle w:val="ListParagraph"/>
        <w:spacing w:after="0"/>
        <w:ind w:left="975"/>
        <w:rPr>
          <w:rFonts w:ascii="Comic Sans MS" w:hAnsi="Comic Sans MS"/>
          <w:sz w:val="28"/>
          <w:szCs w:val="28"/>
        </w:rPr>
      </w:pP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4-) Okula hazırlıklı giden bir öğrenci, aşağıdakilerden hangisini çantasında bulundurmalıdır?</w:t>
      </w:r>
    </w:p>
    <w:p w:rsidR="003B3F26" w:rsidRPr="005749CF" w:rsidRDefault="003B3F26" w:rsidP="00C87A66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Top</w:t>
      </w:r>
    </w:p>
    <w:p w:rsidR="003B3F26" w:rsidRPr="005749CF" w:rsidRDefault="003B3F26" w:rsidP="00C87A66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Oyuncak bebek</w:t>
      </w:r>
    </w:p>
    <w:p w:rsidR="003B3F26" w:rsidRDefault="003B3F26" w:rsidP="00C87A66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Kalemlik</w:t>
      </w:r>
    </w:p>
    <w:p w:rsidR="003B3F26" w:rsidRPr="005749CF" w:rsidRDefault="003B3F26" w:rsidP="005749CF">
      <w:pPr>
        <w:pStyle w:val="ListParagraph"/>
        <w:spacing w:after="0"/>
        <w:ind w:left="930"/>
        <w:rPr>
          <w:rFonts w:ascii="Comic Sans MS" w:hAnsi="Comic Sans MS"/>
          <w:sz w:val="28"/>
          <w:szCs w:val="28"/>
        </w:rPr>
      </w:pP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5-) “</w:t>
      </w:r>
      <w:r w:rsidRPr="005749CF">
        <w:rPr>
          <w:rFonts w:ascii="Comic Sans MS" w:hAnsi="Comic Sans MS"/>
          <w:b/>
          <w:sz w:val="28"/>
          <w:szCs w:val="28"/>
        </w:rPr>
        <w:t>Bir yerin kuşbakışı, kabaca çizilmesine ………………………..  denir.”</w:t>
      </w: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Yukarıdaki cümlede noktalı yere aşağıdakilerden hangisi gelmelidir?</w:t>
      </w:r>
    </w:p>
    <w:p w:rsidR="003B3F26" w:rsidRPr="005749CF" w:rsidRDefault="003B3F26" w:rsidP="00C87A66">
      <w:pPr>
        <w:pStyle w:val="ListParagraph"/>
        <w:numPr>
          <w:ilvl w:val="0"/>
          <w:numId w:val="6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Harita</w:t>
      </w:r>
    </w:p>
    <w:p w:rsidR="003B3F26" w:rsidRPr="005749CF" w:rsidRDefault="003B3F26" w:rsidP="00C87A66">
      <w:pPr>
        <w:pStyle w:val="ListParagraph"/>
        <w:numPr>
          <w:ilvl w:val="0"/>
          <w:numId w:val="6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Kroki</w:t>
      </w:r>
    </w:p>
    <w:p w:rsidR="003B3F26" w:rsidRPr="005749CF" w:rsidRDefault="003B3F26" w:rsidP="00C87A66">
      <w:pPr>
        <w:pStyle w:val="ListParagraph"/>
        <w:numPr>
          <w:ilvl w:val="0"/>
          <w:numId w:val="6"/>
        </w:num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>Atlas</w:t>
      </w:r>
    </w:p>
    <w:p w:rsidR="003B3F26" w:rsidRPr="005749CF" w:rsidRDefault="003B3F26" w:rsidP="00C87A66">
      <w:pPr>
        <w:spacing w:after="0"/>
        <w:rPr>
          <w:rFonts w:ascii="Comic Sans MS" w:hAnsi="Comic Sans MS"/>
          <w:b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 xml:space="preserve">6-) </w:t>
      </w:r>
      <w:r w:rsidRPr="005749CF">
        <w:rPr>
          <w:rFonts w:ascii="Comic Sans MS" w:hAnsi="Comic Sans MS"/>
          <w:b/>
          <w:sz w:val="28"/>
          <w:szCs w:val="28"/>
        </w:rPr>
        <w:t>1- Alay ederek konuşmak</w:t>
      </w:r>
    </w:p>
    <w:p w:rsidR="003B3F26" w:rsidRPr="005749CF" w:rsidRDefault="003B3F26" w:rsidP="00C87A66">
      <w:pPr>
        <w:spacing w:after="0"/>
        <w:rPr>
          <w:rFonts w:ascii="Comic Sans MS" w:hAnsi="Comic Sans MS"/>
          <w:b/>
          <w:sz w:val="28"/>
          <w:szCs w:val="28"/>
        </w:rPr>
      </w:pPr>
      <w:r w:rsidRPr="005749CF">
        <w:rPr>
          <w:rFonts w:ascii="Comic Sans MS" w:hAnsi="Comic Sans MS"/>
          <w:b/>
          <w:sz w:val="28"/>
          <w:szCs w:val="28"/>
        </w:rPr>
        <w:t xml:space="preserve">    2- Ses tonunu ayarlayarak konuşmak</w:t>
      </w:r>
    </w:p>
    <w:p w:rsidR="003B3F26" w:rsidRPr="005749CF" w:rsidRDefault="003B3F26" w:rsidP="00C87A66">
      <w:pPr>
        <w:spacing w:after="0"/>
        <w:rPr>
          <w:rFonts w:ascii="Comic Sans MS" w:hAnsi="Comic Sans MS"/>
          <w:b/>
          <w:sz w:val="28"/>
          <w:szCs w:val="28"/>
        </w:rPr>
      </w:pPr>
      <w:r w:rsidRPr="005749CF">
        <w:rPr>
          <w:rFonts w:ascii="Comic Sans MS" w:hAnsi="Comic Sans MS"/>
          <w:b/>
          <w:sz w:val="28"/>
          <w:szCs w:val="28"/>
        </w:rPr>
        <w:t xml:space="preserve">    3- Emir vererek ve suçlayarak konuşmak</w:t>
      </w:r>
    </w:p>
    <w:p w:rsidR="003B3F26" w:rsidRPr="005749CF" w:rsidRDefault="003B3F26" w:rsidP="00C87A66">
      <w:pPr>
        <w:spacing w:after="0"/>
        <w:rPr>
          <w:rFonts w:ascii="Comic Sans MS" w:hAnsi="Comic Sans MS"/>
          <w:sz w:val="28"/>
          <w:szCs w:val="28"/>
        </w:rPr>
      </w:pPr>
      <w:r w:rsidRPr="005749CF">
        <w:rPr>
          <w:rFonts w:ascii="Comic Sans MS" w:hAnsi="Comic Sans MS"/>
          <w:sz w:val="28"/>
          <w:szCs w:val="28"/>
        </w:rPr>
        <w:t xml:space="preserve">Yukarıdakilerden hangileri iletişimi etkileyen </w:t>
      </w:r>
      <w:r w:rsidRPr="005749CF">
        <w:rPr>
          <w:rFonts w:ascii="Comic Sans MS" w:hAnsi="Comic Sans MS"/>
          <w:b/>
          <w:sz w:val="28"/>
          <w:szCs w:val="28"/>
          <w:u w:val="single"/>
        </w:rPr>
        <w:t xml:space="preserve">olumsuz </w:t>
      </w:r>
      <w:r w:rsidRPr="005749CF">
        <w:rPr>
          <w:rFonts w:ascii="Comic Sans MS" w:hAnsi="Comic Sans MS"/>
          <w:sz w:val="28"/>
          <w:szCs w:val="28"/>
        </w:rPr>
        <w:t>davranışlardır?</w:t>
      </w:r>
    </w:p>
    <w:p w:rsidR="003B3F26" w:rsidRDefault="003B3F26" w:rsidP="007C546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7C546B">
        <w:rPr>
          <w:rFonts w:ascii="Comic Sans MS" w:hAnsi="Comic Sans MS"/>
          <w:sz w:val="28"/>
          <w:szCs w:val="28"/>
        </w:rPr>
        <w:t>1 ve 2</w:t>
      </w:r>
      <w:r>
        <w:rPr>
          <w:rFonts w:ascii="Comic Sans MS" w:hAnsi="Comic Sans MS"/>
          <w:sz w:val="28"/>
          <w:szCs w:val="28"/>
        </w:rPr>
        <w:t xml:space="preserve">     B)</w:t>
      </w:r>
      <w:r w:rsidRPr="007C546B">
        <w:rPr>
          <w:rFonts w:ascii="Comic Sans MS" w:hAnsi="Comic Sans MS"/>
          <w:sz w:val="28"/>
          <w:szCs w:val="28"/>
        </w:rPr>
        <w:t>1 ve 3</w:t>
      </w:r>
      <w:r>
        <w:rPr>
          <w:rFonts w:ascii="Comic Sans MS" w:hAnsi="Comic Sans MS"/>
          <w:sz w:val="28"/>
          <w:szCs w:val="28"/>
        </w:rPr>
        <w:t xml:space="preserve">       C)</w:t>
      </w:r>
      <w:r w:rsidRPr="007C546B">
        <w:rPr>
          <w:rFonts w:ascii="Comic Sans MS" w:hAnsi="Comic Sans MS"/>
          <w:sz w:val="28"/>
          <w:szCs w:val="28"/>
        </w:rPr>
        <w:t>2 ve 3</w:t>
      </w:r>
    </w:p>
    <w:p w:rsidR="003B3F26" w:rsidRPr="007C546B" w:rsidRDefault="003B3F26" w:rsidP="007C546B">
      <w:pPr>
        <w:spacing w:after="0"/>
        <w:rPr>
          <w:rFonts w:ascii="Comic Sans MS" w:hAnsi="Comic Sans MS"/>
          <w:sz w:val="28"/>
          <w:szCs w:val="28"/>
        </w:rPr>
      </w:pP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7-) İlköğretim Haftası ne zaman kutlanır?</w:t>
      </w: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A) Okulların açıldığı ilk hafta</w:t>
      </w: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B) Yarıyıl tatilinden sonraki ilk hafta</w:t>
      </w: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C) 24 Kasım olduğu hafta</w:t>
      </w: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 Sınıf başkanı Sudem, sürekli konuştuğu halde en yakın arkadaşı İrem’i hiç yazmamaktadır.</w:t>
      </w:r>
    </w:p>
    <w:p w:rsidR="003B3F26" w:rsidRDefault="003B3F26" w:rsidP="005749CF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>Sudem’in bu hareketi neye örnektir?</w:t>
      </w:r>
    </w:p>
    <w:p w:rsidR="003B3F26" w:rsidRDefault="003B3F26" w:rsidP="005749CF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Arkadaşını sevmemesine</w:t>
      </w:r>
    </w:p>
    <w:p w:rsidR="003B3F26" w:rsidRDefault="003B3F26" w:rsidP="005749CF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İrem’den korkmasına</w:t>
      </w:r>
    </w:p>
    <w:p w:rsidR="003B3F26" w:rsidRDefault="003B3F26" w:rsidP="005749CF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Taraflı davranmasına</w:t>
      </w:r>
    </w:p>
    <w:p w:rsidR="003B3F26" w:rsidRDefault="003B3F26" w:rsidP="005749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9-) Aşağıdakilerden hangisi sınıf başkanı seçimi için gerekli araç gereçlerden </w:t>
      </w:r>
      <w:r>
        <w:rPr>
          <w:rFonts w:ascii="Comic Sans MS" w:hAnsi="Comic Sans MS"/>
          <w:b/>
          <w:sz w:val="28"/>
          <w:szCs w:val="28"/>
        </w:rPr>
        <w:t>degildir?</w:t>
      </w:r>
    </w:p>
    <w:p w:rsidR="003B3F26" w:rsidRDefault="003B3F26" w:rsidP="007C546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7C546B">
        <w:rPr>
          <w:rFonts w:ascii="Comic Sans MS" w:hAnsi="Comic Sans MS"/>
          <w:sz w:val="28"/>
          <w:szCs w:val="28"/>
        </w:rPr>
        <w:t>Oy pusulası</w:t>
      </w:r>
      <w:r>
        <w:rPr>
          <w:rFonts w:ascii="Comic Sans MS" w:hAnsi="Comic Sans MS"/>
          <w:sz w:val="28"/>
          <w:szCs w:val="28"/>
        </w:rPr>
        <w:t xml:space="preserve"> B)</w:t>
      </w:r>
      <w:r w:rsidRPr="007C546B">
        <w:rPr>
          <w:rFonts w:ascii="Comic Sans MS" w:hAnsi="Comic Sans MS"/>
          <w:sz w:val="28"/>
          <w:szCs w:val="28"/>
        </w:rPr>
        <w:t>Top</w:t>
      </w:r>
      <w:r>
        <w:rPr>
          <w:rFonts w:ascii="Comic Sans MS" w:hAnsi="Comic Sans MS"/>
          <w:sz w:val="28"/>
          <w:szCs w:val="28"/>
        </w:rPr>
        <w:t xml:space="preserve"> C)</w:t>
      </w:r>
      <w:r w:rsidRPr="007C546B">
        <w:rPr>
          <w:rFonts w:ascii="Comic Sans MS" w:hAnsi="Comic Sans MS"/>
          <w:sz w:val="28"/>
          <w:szCs w:val="28"/>
        </w:rPr>
        <w:t>Seçim sandığı</w:t>
      </w:r>
    </w:p>
    <w:p w:rsidR="003B3F26" w:rsidRPr="007C546B" w:rsidRDefault="003B3F26" w:rsidP="007C546B">
      <w:pPr>
        <w:spacing w:after="0"/>
        <w:rPr>
          <w:rFonts w:ascii="Comic Sans MS" w:hAnsi="Comic Sans MS"/>
          <w:sz w:val="28"/>
          <w:szCs w:val="28"/>
        </w:rPr>
      </w:pPr>
    </w:p>
    <w:p w:rsidR="003B3F26" w:rsidRDefault="003B3F26" w:rsidP="009D5D8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10-) Bizlere okulumuzun tarihi konusunda en çok yardımcı olabilecek kişi hangisidir?</w:t>
      </w:r>
    </w:p>
    <w:p w:rsidR="003B3F26" w:rsidRDefault="003B3F26" w:rsidP="009D5D8A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Sınıf arkadaşımız</w:t>
      </w:r>
    </w:p>
    <w:p w:rsidR="003B3F26" w:rsidRDefault="003B3F26" w:rsidP="009D5D8A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  <w:sz w:val="28"/>
          <w:szCs w:val="28"/>
        </w:rPr>
      </w:pPr>
      <w:r w:rsidRPr="009D5D8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Okul müdürümüz</w:t>
      </w:r>
    </w:p>
    <w:p w:rsidR="003B3F26" w:rsidRPr="009D5D8A" w:rsidRDefault="003B3F26" w:rsidP="009D5D8A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Servis şoförümüz</w:t>
      </w:r>
    </w:p>
    <w:sectPr w:rsidR="003B3F26" w:rsidRPr="009D5D8A" w:rsidSect="00716E5E">
      <w:pgSz w:w="11907" w:h="16839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124"/>
    <w:multiLevelType w:val="hybridMultilevel"/>
    <w:tmpl w:val="1AEC28C2"/>
    <w:lvl w:ilvl="0" w:tplc="D1EE3E00">
      <w:start w:val="1"/>
      <w:numFmt w:val="upp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">
    <w:nsid w:val="0E697B00"/>
    <w:multiLevelType w:val="hybridMultilevel"/>
    <w:tmpl w:val="EE4A23A8"/>
    <w:lvl w:ilvl="0" w:tplc="2B720DC0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">
    <w:nsid w:val="12D829B5"/>
    <w:multiLevelType w:val="hybridMultilevel"/>
    <w:tmpl w:val="081EC09C"/>
    <w:lvl w:ilvl="0" w:tplc="DE2E17DE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>
    <w:nsid w:val="2E5C3160"/>
    <w:multiLevelType w:val="hybridMultilevel"/>
    <w:tmpl w:val="08A2A9D8"/>
    <w:lvl w:ilvl="0" w:tplc="D8DE51D0">
      <w:start w:val="1"/>
      <w:numFmt w:val="upp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4">
    <w:nsid w:val="3F30556C"/>
    <w:multiLevelType w:val="hybridMultilevel"/>
    <w:tmpl w:val="44D4EA0E"/>
    <w:lvl w:ilvl="0" w:tplc="5380ADC0">
      <w:start w:val="1"/>
      <w:numFmt w:val="upperLetter"/>
      <w:lvlText w:val="%1)"/>
      <w:lvlJc w:val="left"/>
      <w:pPr>
        <w:ind w:left="975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5">
    <w:nsid w:val="4BCB6FEC"/>
    <w:multiLevelType w:val="hybridMultilevel"/>
    <w:tmpl w:val="538CB250"/>
    <w:lvl w:ilvl="0" w:tplc="BE008D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F41878"/>
    <w:multiLevelType w:val="hybridMultilevel"/>
    <w:tmpl w:val="C046AF20"/>
    <w:lvl w:ilvl="0" w:tplc="FB9AD0C6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7">
    <w:nsid w:val="5AD433D0"/>
    <w:multiLevelType w:val="hybridMultilevel"/>
    <w:tmpl w:val="F73C62F4"/>
    <w:lvl w:ilvl="0" w:tplc="8206924C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61152F35"/>
    <w:multiLevelType w:val="hybridMultilevel"/>
    <w:tmpl w:val="C4903D08"/>
    <w:lvl w:ilvl="0" w:tplc="F8EE650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25403A3"/>
    <w:multiLevelType w:val="hybridMultilevel"/>
    <w:tmpl w:val="BC720F90"/>
    <w:lvl w:ilvl="0" w:tplc="CADCF5EA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E5E"/>
    <w:rsid w:val="000F7098"/>
    <w:rsid w:val="001D44D9"/>
    <w:rsid w:val="003B3F26"/>
    <w:rsid w:val="005749CF"/>
    <w:rsid w:val="006C7C3D"/>
    <w:rsid w:val="00716E5E"/>
    <w:rsid w:val="007817DC"/>
    <w:rsid w:val="007872AA"/>
    <w:rsid w:val="007C546B"/>
    <w:rsid w:val="009D5D8A"/>
    <w:rsid w:val="009F1DDC"/>
    <w:rsid w:val="00C8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D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1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5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219</Words>
  <Characters>1250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devrim</dc:creator>
  <cp:keywords/>
  <dc:description/>
  <cp:lastModifiedBy>BİRSEN</cp:lastModifiedBy>
  <cp:revision>4</cp:revision>
  <dcterms:created xsi:type="dcterms:W3CDTF">2013-10-03T11:52:00Z</dcterms:created>
  <dcterms:modified xsi:type="dcterms:W3CDTF">2013-10-04T17:10:00Z</dcterms:modified>
</cp:coreProperties>
</file>