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3"/>
        <w:gridCol w:w="499"/>
        <w:gridCol w:w="593"/>
        <w:gridCol w:w="508"/>
        <w:gridCol w:w="508"/>
        <w:gridCol w:w="501"/>
        <w:gridCol w:w="593"/>
        <w:gridCol w:w="593"/>
        <w:gridCol w:w="593"/>
        <w:gridCol w:w="501"/>
        <w:gridCol w:w="593"/>
        <w:gridCol w:w="508"/>
        <w:gridCol w:w="593"/>
        <w:gridCol w:w="501"/>
        <w:gridCol w:w="508"/>
        <w:gridCol w:w="593"/>
        <w:gridCol w:w="593"/>
        <w:gridCol w:w="593"/>
        <w:gridCol w:w="593"/>
        <w:gridCol w:w="508"/>
      </w:tblGrid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Z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Z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 xml:space="preserve">R 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P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Ü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C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Ğ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Ü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C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C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Z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Ü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O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P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S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C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P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F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P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T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G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Ö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Ç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L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Ş</w:t>
            </w:r>
          </w:p>
        </w:tc>
      </w:tr>
      <w:tr w:rsidR="0049112B" w:rsidRPr="00FA7BB0"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R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A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V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B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H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U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J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D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N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E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Y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M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K</w:t>
            </w:r>
          </w:p>
        </w:tc>
        <w:tc>
          <w:tcPr>
            <w:tcW w:w="250" w:type="pct"/>
          </w:tcPr>
          <w:p w:rsidR="0049112B" w:rsidRPr="00FA7BB0" w:rsidRDefault="0049112B" w:rsidP="00FA7BB0">
            <w:pPr>
              <w:spacing w:after="0" w:line="240" w:lineRule="auto"/>
              <w:rPr>
                <w:sz w:val="44"/>
                <w:szCs w:val="44"/>
              </w:rPr>
            </w:pPr>
            <w:r w:rsidRPr="00FA7BB0">
              <w:rPr>
                <w:sz w:val="44"/>
                <w:szCs w:val="44"/>
              </w:rPr>
              <w:t>İ</w:t>
            </w:r>
          </w:p>
        </w:tc>
      </w:tr>
    </w:tbl>
    <w:p w:rsidR="0049112B" w:rsidRDefault="0049112B" w:rsidP="00F15261">
      <w:pPr>
        <w:tabs>
          <w:tab w:val="left" w:pos="8134"/>
        </w:tabs>
      </w:pPr>
      <w:r>
        <w:tab/>
      </w:r>
    </w:p>
    <w:p w:rsidR="0049112B" w:rsidRDefault="0049112B">
      <w:r>
        <w:t>Aşağıdaki kelimelerin eş anlamlılarını yanlarındaki boşluğa yazıp tablodan bularak boyayınız.</w:t>
      </w:r>
    </w:p>
    <w:p w:rsidR="0049112B" w:rsidRDefault="0049112B">
      <w:r>
        <w:t>EV  ………       MİSAFİR………..             ACİZ……….            NOKSAN ………….      MERKEP…………</w:t>
      </w:r>
    </w:p>
    <w:p w:rsidR="0049112B" w:rsidRDefault="0049112B">
      <w:r>
        <w:t>TALEBE………..         İSTEK ………..          TECRÜBE………….     YOKSUL…………..    FAYDA……..      GÖREV………</w:t>
      </w:r>
    </w:p>
    <w:p w:rsidR="0049112B" w:rsidRDefault="0049112B">
      <w:r>
        <w:t>ZELZELE………..        VATAN……………          CÜMLE…………           GÜZ…….         UÇAK…….</w:t>
      </w:r>
    </w:p>
    <w:p w:rsidR="0049112B" w:rsidRDefault="0049112B">
      <w:r>
        <w:t>HISIM……..            KOCAMAN ………   ÖĞRETMEN……      YAŞLI ……         HEDİYE    ………       ANI………………</w:t>
      </w:r>
    </w:p>
    <w:p w:rsidR="0049112B" w:rsidRDefault="0049112B" w:rsidP="0067668F">
      <w:pPr>
        <w:jc w:val="center"/>
      </w:pPr>
      <w:hyperlink r:id="rId4" w:history="1">
        <w:r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www.sorubak.com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49112B" w:rsidRDefault="0049112B"/>
    <w:sectPr w:rsidR="0049112B" w:rsidSect="007A2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C64"/>
    <w:rsid w:val="00383047"/>
    <w:rsid w:val="003B3D13"/>
    <w:rsid w:val="00456833"/>
    <w:rsid w:val="0049112B"/>
    <w:rsid w:val="0051239B"/>
    <w:rsid w:val="0067668F"/>
    <w:rsid w:val="007A2FA8"/>
    <w:rsid w:val="008F7E7F"/>
    <w:rsid w:val="00A3782C"/>
    <w:rsid w:val="00B40C45"/>
    <w:rsid w:val="00B708D4"/>
    <w:rsid w:val="00EC2773"/>
    <w:rsid w:val="00F15261"/>
    <w:rsid w:val="00F32461"/>
    <w:rsid w:val="00F35C64"/>
    <w:rsid w:val="00FA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A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5C6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766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3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1</Pages>
  <Words>181</Words>
  <Characters>1038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2012-10-05T08:04:00Z</dcterms:created>
  <dcterms:modified xsi:type="dcterms:W3CDTF">2013-09-29T18:43:00Z</dcterms:modified>
  <cp:category>www.sorubak.com</cp:category>
</cp:coreProperties>
</file>