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FA" w:rsidRPr="002006BA" w:rsidRDefault="007C41FA" w:rsidP="000D72FA">
      <w:pPr>
        <w:pStyle w:val="NoSpacing"/>
        <w:jc w:val="center"/>
        <w:rPr>
          <w:b/>
          <w:bCs/>
          <w:sz w:val="28"/>
          <w:szCs w:val="28"/>
          <w:u w:val="single"/>
        </w:rPr>
      </w:pPr>
      <w:r w:rsidRPr="002006BA">
        <w:rPr>
          <w:b/>
          <w:bCs/>
          <w:sz w:val="28"/>
          <w:szCs w:val="28"/>
          <w:u w:val="single"/>
        </w:rPr>
        <w:t>Sayı Sıralama ve Boyama Çalışması</w:t>
      </w:r>
    </w:p>
    <w:p w:rsidR="007C41FA" w:rsidRDefault="007C41FA" w:rsidP="000D72FA">
      <w:pPr>
        <w:pStyle w:val="NoSpacing"/>
        <w:jc w:val="center"/>
        <w:rPr>
          <w:b/>
          <w:bCs/>
          <w:sz w:val="28"/>
          <w:szCs w:val="28"/>
        </w:rPr>
      </w:pPr>
    </w:p>
    <w:p w:rsidR="007C41FA" w:rsidRPr="009D49AF" w:rsidRDefault="007C41FA" w:rsidP="000D72FA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A) 258,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395,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102,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309,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101 sayılarını aralarında işaret kullanarak </w:t>
      </w:r>
      <w:r w:rsidRPr="009D49AF">
        <w:rPr>
          <w:b/>
          <w:bCs/>
          <w:sz w:val="24"/>
          <w:szCs w:val="24"/>
          <w:u w:val="single"/>
        </w:rPr>
        <w:t>büyükten küçüğe</w:t>
      </w:r>
      <w:r w:rsidRPr="009D49AF">
        <w:rPr>
          <w:b/>
          <w:bCs/>
          <w:sz w:val="24"/>
          <w:szCs w:val="24"/>
        </w:rPr>
        <w:t xml:space="preserve"> doğru sıralayınız.</w:t>
      </w:r>
    </w:p>
    <w:p w:rsidR="007C41FA" w:rsidRDefault="007C41FA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tirtil_kafa.jpg" style="position:absolute;margin-left:0;margin-top:2.8pt;width:45.1pt;height:71pt;z-index:251653120;visibility:visible">
            <v:imagedata r:id="rId5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.7pt;margin-top:20.45pt;width:507.4pt;height:79.7pt;z-index:251652096" strokecolor="white">
            <v:textbox style="mso-next-textbox:#_x0000_s1027">
              <w:txbxContent>
                <w:p w:rsidR="007C41FA" w:rsidRDefault="007C41FA">
                  <w:r w:rsidRPr="000B1127">
                    <w:rPr>
                      <w:noProof/>
                      <w:lang w:eastAsia="tr-TR"/>
                    </w:rPr>
                    <w:pict>
                      <v:shape id="1 Resim" o:spid="_x0000_i1034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35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36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37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38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39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40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41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42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p w:rsidR="007C41FA" w:rsidRDefault="007C41FA"/>
    <w:p w:rsidR="007C41FA" w:rsidRDefault="007C41FA"/>
    <w:p w:rsidR="007C41FA" w:rsidRDefault="007C41FA"/>
    <w:p w:rsidR="007C41FA" w:rsidRPr="009D49AF" w:rsidRDefault="007C41FA" w:rsidP="000D72FA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B) 989,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888,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627,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101,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988 sayılarını aralarında işaret kullanarak </w:t>
      </w:r>
      <w:r w:rsidRPr="009D49AF">
        <w:rPr>
          <w:b/>
          <w:bCs/>
          <w:sz w:val="24"/>
          <w:szCs w:val="24"/>
          <w:u w:val="single"/>
        </w:rPr>
        <w:t>küçükten büyüğe</w:t>
      </w:r>
      <w:r w:rsidRPr="009D49AF">
        <w:rPr>
          <w:b/>
          <w:bCs/>
          <w:sz w:val="24"/>
          <w:szCs w:val="24"/>
        </w:rPr>
        <w:t xml:space="preserve"> doğru sıralayınız.</w:t>
      </w:r>
    </w:p>
    <w:p w:rsidR="007C41FA" w:rsidRDefault="007C41FA">
      <w:r>
        <w:rPr>
          <w:noProof/>
          <w:lang w:eastAsia="tr-TR"/>
        </w:rPr>
        <w:pict>
          <v:shape id="_x0000_s1028" type="#_x0000_t75" alt="tirtil_kafa.jpg" style="position:absolute;margin-left:0;margin-top:-.45pt;width:45.15pt;height:71pt;z-index:251655168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29" type="#_x0000_t202" style="position:absolute;margin-left:42.7pt;margin-top:14.8pt;width:507.4pt;height:79.7pt;z-index:251654144" strokecolor="white">
            <v:textbox style="mso-next-textbox:#_x0000_s1029">
              <w:txbxContent>
                <w:p w:rsidR="007C41FA" w:rsidRDefault="007C41FA" w:rsidP="000D72FA">
                  <w:r w:rsidRPr="000B1127">
                    <w:rPr>
                      <w:noProof/>
                      <w:lang w:eastAsia="tr-TR"/>
                    </w:rPr>
                    <w:pict>
                      <v:shape id="_x0000_i1052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3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4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5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6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7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8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59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60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p w:rsidR="007C41FA" w:rsidRPr="002006BA" w:rsidRDefault="007C41FA" w:rsidP="002006BA"/>
    <w:p w:rsidR="007C41FA" w:rsidRDefault="007C41FA" w:rsidP="002006BA"/>
    <w:p w:rsidR="007C41FA" w:rsidRDefault="007C41FA" w:rsidP="002006BA"/>
    <w:p w:rsidR="007C41FA" w:rsidRDefault="007C41FA" w:rsidP="009D49AF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C) 368,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396,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403,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304,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571 sayılarını aralarında işaret kullanarak </w:t>
      </w:r>
      <w:r w:rsidRPr="009D49AF">
        <w:rPr>
          <w:b/>
          <w:bCs/>
          <w:sz w:val="24"/>
          <w:szCs w:val="24"/>
          <w:u w:val="single"/>
        </w:rPr>
        <w:t>büyükten küçüğe</w:t>
      </w:r>
      <w:r w:rsidRPr="009D49AF">
        <w:rPr>
          <w:b/>
          <w:bCs/>
          <w:sz w:val="24"/>
          <w:szCs w:val="24"/>
        </w:rPr>
        <w:t xml:space="preserve"> doğru sıralayınız.</w:t>
      </w:r>
    </w:p>
    <w:p w:rsidR="007C41FA" w:rsidRPr="009D49AF" w:rsidRDefault="007C41FA" w:rsidP="009D49AF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shape id="_x0000_s1030" type="#_x0000_t202" style="position:absolute;margin-left:42.7pt;margin-top:20.65pt;width:507.4pt;height:79.7pt;z-index:251656192" strokecolor="white">
            <v:textbox style="mso-next-textbox:#_x0000_s1030">
              <w:txbxContent>
                <w:p w:rsidR="007C41FA" w:rsidRDefault="007C41FA" w:rsidP="002006BA">
                  <w:r w:rsidRPr="000B1127">
                    <w:rPr>
                      <w:noProof/>
                      <w:lang w:eastAsia="tr-TR"/>
                    </w:rPr>
                    <w:pict>
                      <v:shape id="_x0000_i1070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1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2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3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4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5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6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7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78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75" alt="tirtil_kafa.jpg" style="position:absolute;margin-left:0;margin-top:2.4pt;width:45.15pt;height:71pt;z-index:251657216;visibility:visible">
            <v:imagedata r:id="rId5" o:title=""/>
          </v:shape>
        </w:pict>
      </w:r>
    </w:p>
    <w:p w:rsidR="007C41FA" w:rsidRPr="002006BA" w:rsidRDefault="007C41FA" w:rsidP="002006BA"/>
    <w:p w:rsidR="007C41FA" w:rsidRPr="002006BA" w:rsidRDefault="007C41FA" w:rsidP="002006BA"/>
    <w:p w:rsidR="007C41FA" w:rsidRPr="009D49AF" w:rsidRDefault="007C41FA" w:rsidP="002006BA">
      <w:pPr>
        <w:rPr>
          <w:sz w:val="24"/>
          <w:szCs w:val="24"/>
        </w:rPr>
      </w:pPr>
    </w:p>
    <w:p w:rsidR="007C41FA" w:rsidRDefault="007C41FA" w:rsidP="009D49AF">
      <w:pPr>
        <w:pStyle w:val="NoSpacing"/>
        <w:rPr>
          <w:b/>
          <w:bCs/>
          <w:sz w:val="24"/>
          <w:szCs w:val="24"/>
        </w:rPr>
      </w:pPr>
    </w:p>
    <w:p w:rsidR="007C41FA" w:rsidRDefault="007C41FA" w:rsidP="009D49AF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D) 621,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199,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201,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179,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175 sayılarını aralarında işaret kullanarak </w:t>
      </w:r>
      <w:r w:rsidRPr="009D49AF">
        <w:rPr>
          <w:b/>
          <w:bCs/>
          <w:sz w:val="24"/>
          <w:szCs w:val="24"/>
          <w:u w:val="single"/>
        </w:rPr>
        <w:t>küçükten büyüğe</w:t>
      </w:r>
      <w:r w:rsidRPr="009D49AF">
        <w:rPr>
          <w:b/>
          <w:bCs/>
          <w:sz w:val="24"/>
          <w:szCs w:val="24"/>
        </w:rPr>
        <w:t xml:space="preserve"> doğru sıralayınız</w:t>
      </w:r>
    </w:p>
    <w:p w:rsidR="007C41FA" w:rsidRPr="009D49AF" w:rsidRDefault="007C41FA" w:rsidP="009D49AF">
      <w:pPr>
        <w:pStyle w:val="NoSpacing"/>
        <w:rPr>
          <w:sz w:val="24"/>
          <w:szCs w:val="24"/>
        </w:rPr>
      </w:pPr>
      <w:r>
        <w:rPr>
          <w:noProof/>
          <w:lang w:eastAsia="tr-TR"/>
        </w:rPr>
        <w:pict>
          <v:shape id="_x0000_s1032" type="#_x0000_t202" style="position:absolute;margin-left:42.7pt;margin-top:20.6pt;width:507.4pt;height:79.7pt;z-index:251658240" strokecolor="white">
            <v:textbox style="mso-next-textbox:#_x0000_s1032">
              <w:txbxContent>
                <w:p w:rsidR="007C41FA" w:rsidRDefault="007C41FA" w:rsidP="002006BA">
                  <w:r w:rsidRPr="000B1127">
                    <w:rPr>
                      <w:noProof/>
                      <w:lang w:eastAsia="tr-TR"/>
                    </w:rPr>
                    <w:pict>
                      <v:shape id="_x0000_i1088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89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0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1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2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3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4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5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096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75" alt="tirtil_kafa.jpg" style="position:absolute;margin-left:-.05pt;margin-top:5.35pt;width:45.1pt;height:70.95pt;z-index:251659264;visibility:visible">
            <v:imagedata r:id="rId5" o:title=""/>
          </v:shape>
        </w:pict>
      </w:r>
    </w:p>
    <w:p w:rsidR="007C41FA" w:rsidRPr="002006BA" w:rsidRDefault="007C41FA" w:rsidP="002006BA"/>
    <w:p w:rsidR="007C41FA" w:rsidRPr="002006BA" w:rsidRDefault="007C41FA" w:rsidP="002006BA"/>
    <w:p w:rsidR="007C41FA" w:rsidRDefault="007C41FA" w:rsidP="002006BA"/>
    <w:p w:rsidR="007C41FA" w:rsidRDefault="007C41FA" w:rsidP="002006BA">
      <w:pPr>
        <w:pStyle w:val="NoSpacing"/>
        <w:rPr>
          <w:b/>
          <w:bCs/>
          <w:sz w:val="24"/>
          <w:szCs w:val="24"/>
        </w:rPr>
      </w:pPr>
    </w:p>
    <w:p w:rsidR="007C41FA" w:rsidRPr="009D49AF" w:rsidRDefault="007C41FA" w:rsidP="002006BA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E) 689,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732,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953,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153,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404 sayılarını aralarında işaret kullanarak </w:t>
      </w:r>
      <w:r w:rsidRPr="009D49AF">
        <w:rPr>
          <w:b/>
          <w:bCs/>
          <w:sz w:val="24"/>
          <w:szCs w:val="24"/>
          <w:u w:val="single"/>
        </w:rPr>
        <w:t>büyükten küçüğe</w:t>
      </w:r>
      <w:r w:rsidRPr="009D49AF">
        <w:rPr>
          <w:b/>
          <w:bCs/>
          <w:sz w:val="24"/>
          <w:szCs w:val="24"/>
        </w:rPr>
        <w:t xml:space="preserve"> doğru sıralayınız.</w:t>
      </w:r>
    </w:p>
    <w:p w:rsidR="007C41FA" w:rsidRPr="002006BA" w:rsidRDefault="007C41FA" w:rsidP="002006BA">
      <w:r>
        <w:rPr>
          <w:noProof/>
          <w:lang w:eastAsia="tr-TR"/>
        </w:rPr>
        <w:pict>
          <v:shape id="_x0000_s1034" type="#_x0000_t202" style="position:absolute;margin-left:42.7pt;margin-top:22.45pt;width:507.4pt;height:79.7pt;z-index:251660288" strokecolor="white">
            <v:textbox style="mso-next-textbox:#_x0000_s1034">
              <w:txbxContent>
                <w:p w:rsidR="007C41FA" w:rsidRDefault="007C41FA" w:rsidP="002006BA">
                  <w:r w:rsidRPr="000B1127">
                    <w:rPr>
                      <w:noProof/>
                      <w:lang w:eastAsia="tr-TR"/>
                    </w:rPr>
                    <w:pict>
                      <v:shape id="_x0000_i1106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07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08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09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10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11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12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13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14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75" alt="tirtil_kafa.jpg" style="position:absolute;margin-left:-.05pt;margin-top:5.35pt;width:45.1pt;height:70.95pt;z-index:251661312;visibility:visible">
            <v:imagedata r:id="rId5" o:title=""/>
          </v:shape>
        </w:pict>
      </w:r>
    </w:p>
    <w:p w:rsidR="007C41FA" w:rsidRDefault="007C41FA" w:rsidP="002006BA"/>
    <w:p w:rsidR="007C41FA" w:rsidRPr="002006BA" w:rsidRDefault="007C41FA" w:rsidP="002006BA"/>
    <w:p w:rsidR="007C41FA" w:rsidRDefault="007C41FA" w:rsidP="002006BA"/>
    <w:p w:rsidR="007C41FA" w:rsidRPr="009D49AF" w:rsidRDefault="007C41FA" w:rsidP="002006BA">
      <w:pPr>
        <w:pStyle w:val="NoSpacing"/>
        <w:rPr>
          <w:b/>
          <w:bCs/>
          <w:sz w:val="24"/>
          <w:szCs w:val="24"/>
        </w:rPr>
      </w:pPr>
      <w:r w:rsidRPr="009D49AF">
        <w:rPr>
          <w:b/>
          <w:bCs/>
          <w:sz w:val="24"/>
          <w:szCs w:val="24"/>
        </w:rPr>
        <w:t>F) 637,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896,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996,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>769,</w:t>
      </w:r>
      <w:r>
        <w:rPr>
          <w:b/>
          <w:bCs/>
          <w:sz w:val="24"/>
          <w:szCs w:val="24"/>
        </w:rPr>
        <w:t xml:space="preserve"> </w:t>
      </w:r>
      <w:r w:rsidRPr="009D49AF">
        <w:rPr>
          <w:b/>
          <w:bCs/>
          <w:sz w:val="24"/>
          <w:szCs w:val="24"/>
        </w:rPr>
        <w:t xml:space="preserve">770 sayılarını aralarında işaret kullanarak </w:t>
      </w:r>
      <w:r w:rsidRPr="009D49AF">
        <w:rPr>
          <w:b/>
          <w:bCs/>
          <w:sz w:val="24"/>
          <w:szCs w:val="24"/>
          <w:u w:val="single"/>
        </w:rPr>
        <w:t>küçükten büyüğe</w:t>
      </w:r>
      <w:r w:rsidRPr="009D49AF">
        <w:rPr>
          <w:b/>
          <w:bCs/>
          <w:sz w:val="24"/>
          <w:szCs w:val="24"/>
        </w:rPr>
        <w:t xml:space="preserve"> doğru sıralayınız</w:t>
      </w:r>
    </w:p>
    <w:p w:rsidR="007C41FA" w:rsidRPr="002006BA" w:rsidRDefault="007C41FA" w:rsidP="002006BA">
      <w:hyperlink r:id="rId7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  <w:r>
        <w:rPr>
          <w:noProof/>
          <w:lang w:eastAsia="tr-TR"/>
        </w:rPr>
        <w:pict>
          <v:shape id="_x0000_s1036" type="#_x0000_t202" style="position:absolute;margin-left:42.7pt;margin-top:27.7pt;width:507.4pt;height:79.7pt;z-index:251662336;mso-position-horizontal-relative:text;mso-position-vertical-relative:text" strokecolor="white">
            <v:textbox style="mso-next-textbox:#_x0000_s1036">
              <w:txbxContent>
                <w:p w:rsidR="007C41FA" w:rsidRDefault="007C41FA" w:rsidP="002006BA">
                  <w:r w:rsidRPr="000B1127">
                    <w:rPr>
                      <w:noProof/>
                      <w:lang w:eastAsia="tr-TR"/>
                    </w:rPr>
                    <w:pict>
                      <v:shape id="_x0000_i1124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25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26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27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28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29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30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31" type="#_x0000_t75" alt="tirtil_gövde.jpg" style="width:51pt;height:66pt;visibility:visible">
                        <v:imagedata r:id="rId6" o:title=""/>
                      </v:shape>
                    </w:pict>
                  </w:r>
                  <w:r w:rsidRPr="000B1127">
                    <w:rPr>
                      <w:noProof/>
                      <w:lang w:eastAsia="tr-TR"/>
                    </w:rPr>
                    <w:pict>
                      <v:shape id="_x0000_i1132" type="#_x0000_t75" alt="tirtil_gövde.jpg" style="width:51pt;height:6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5" alt="tirtil_kafa.jpg" style="position:absolute;margin-left:-.05pt;margin-top:5.35pt;width:45.1pt;height:70.95pt;z-index:251663360;visibility:visible;mso-position-horizontal-relative:text;mso-position-vertical-relative:text">
            <v:imagedata r:id="rId5" o:title=""/>
          </v:shape>
        </w:pict>
      </w:r>
    </w:p>
    <w:p w:rsidR="007C41FA" w:rsidRPr="002006BA" w:rsidRDefault="007C41FA" w:rsidP="002006BA"/>
    <w:sectPr w:rsidR="007C41FA" w:rsidRPr="002006BA" w:rsidSect="000D72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4E72"/>
    <w:multiLevelType w:val="hybridMultilevel"/>
    <w:tmpl w:val="81A630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2FA"/>
    <w:rsid w:val="00010294"/>
    <w:rsid w:val="000B1127"/>
    <w:rsid w:val="000D72FA"/>
    <w:rsid w:val="00110699"/>
    <w:rsid w:val="002006BA"/>
    <w:rsid w:val="00212B04"/>
    <w:rsid w:val="00231970"/>
    <w:rsid w:val="00735A76"/>
    <w:rsid w:val="007C41FA"/>
    <w:rsid w:val="0081192B"/>
    <w:rsid w:val="009D49AF"/>
    <w:rsid w:val="00A44412"/>
    <w:rsid w:val="00AB2DFE"/>
    <w:rsid w:val="00C95509"/>
    <w:rsid w:val="00E15539"/>
    <w:rsid w:val="00EB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D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72F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0D72FA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1106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109</Words>
  <Characters>627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FLORYA</dc:creator>
  <cp:keywords>www.sorubak.com</cp:keywords>
  <dc:description>www.sorubak.com</dc:description>
  <cp:lastModifiedBy>edanur</cp:lastModifiedBy>
  <cp:revision>6</cp:revision>
  <dcterms:created xsi:type="dcterms:W3CDTF">2012-10-07T23:00:00Z</dcterms:created>
  <dcterms:modified xsi:type="dcterms:W3CDTF">2013-09-16T09:35:00Z</dcterms:modified>
  <cp:category>www.sorubak.com</cp:category>
</cp:coreProperties>
</file>