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75"/>
        <w:gridCol w:w="3137"/>
      </w:tblGrid>
      <w:tr w:rsidR="00912732" w:rsidRPr="00B313BB">
        <w:tc>
          <w:tcPr>
            <w:tcW w:w="6075" w:type="dxa"/>
          </w:tcPr>
          <w:p w:rsidR="00912732" w:rsidRPr="00B313BB" w:rsidRDefault="00912732" w:rsidP="00B31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3BB">
              <w:rPr>
                <w:rFonts w:ascii="Times New Roman" w:hAnsi="Times New Roman" w:cs="Times New Roman"/>
                <w:sz w:val="24"/>
                <w:szCs w:val="24"/>
              </w:rPr>
              <w:t xml:space="preserve">3. SINIF  MATEMATİK  </w:t>
            </w:r>
          </w:p>
        </w:tc>
        <w:tc>
          <w:tcPr>
            <w:tcW w:w="3137" w:type="dxa"/>
          </w:tcPr>
          <w:p w:rsidR="00912732" w:rsidRPr="00B313BB" w:rsidRDefault="00912732" w:rsidP="00B31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3BB">
              <w:rPr>
                <w:rFonts w:ascii="Times New Roman" w:hAnsi="Times New Roman" w:cs="Times New Roman"/>
                <w:sz w:val="24"/>
                <w:szCs w:val="24"/>
              </w:rPr>
              <w:t>DOĞAL SAYILAR</w:t>
            </w:r>
          </w:p>
        </w:tc>
      </w:tr>
    </w:tbl>
    <w:p w:rsidR="00912732" w:rsidRPr="00397368" w:rsidRDefault="00912732" w:rsidP="00AB50FF">
      <w:pPr>
        <w:tabs>
          <w:tab w:val="left" w:pos="6075"/>
        </w:tabs>
        <w:rPr>
          <w:rFonts w:ascii="Times New Roman" w:hAnsi="Times New Roman" w:cs="Times New Roman"/>
          <w:sz w:val="24"/>
          <w:szCs w:val="24"/>
        </w:rPr>
        <w:sectPr w:rsidR="00912732" w:rsidRPr="00397368" w:rsidSect="0089685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97368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4" w:history="1">
        <w:r>
          <w:rPr>
            <w:rStyle w:val="Hyperlink"/>
            <w:rFonts w:ascii="Algerian" w:hAnsi="Algerian" w:cs="Algerian"/>
            <w:sz w:val="52"/>
            <w:szCs w:val="52"/>
          </w:rPr>
          <w:t>www.sorubak.com</w:t>
        </w:r>
      </w:hyperlink>
      <w:r w:rsidRPr="00397368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912732" w:rsidRPr="00397368" w:rsidRDefault="00912732" w:rsidP="00F1600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>1-  2 ile  7 arasında kaç tane  do</w:t>
      </w: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softHyphen/>
        <w:t>ğal sayı vardır?</w:t>
      </w:r>
    </w:p>
    <w:p w:rsidR="00912732" w:rsidRPr="00397368" w:rsidRDefault="00912732" w:rsidP="00F1600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 6                 B.   5                   C.  4</w:t>
      </w:r>
    </w:p>
    <w:p w:rsidR="00912732" w:rsidRPr="00397368" w:rsidRDefault="00912732" w:rsidP="00F1600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>2- 999 sayısı için aşağıdakilerden hangisi söylenemez?</w:t>
      </w:r>
    </w:p>
    <w:p w:rsidR="00912732" w:rsidRPr="00397368" w:rsidRDefault="00912732" w:rsidP="00F1600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Üç basamaklı en büyük sayıdır.</w:t>
      </w:r>
    </w:p>
    <w:p w:rsidR="00912732" w:rsidRPr="00397368" w:rsidRDefault="00912732" w:rsidP="00F1600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B.  Üç basamaklı en büyük tek sayıdır.</w:t>
      </w:r>
    </w:p>
    <w:p w:rsidR="00912732" w:rsidRPr="00397368" w:rsidRDefault="00912732" w:rsidP="00F1600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C.  Üç basamaklı en büyük tek sayıdır.</w:t>
      </w:r>
    </w:p>
    <w:p w:rsidR="00912732" w:rsidRPr="00397368" w:rsidRDefault="00912732" w:rsidP="00F1600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3- Onlar basamağı  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“ </w:t>
      </w: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0 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“</w:t>
      </w: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olan en büyük üç basamaklı sayı aşağıdakilerden hangisidir?</w:t>
      </w:r>
    </w:p>
    <w:p w:rsidR="00912732" w:rsidRPr="00397368" w:rsidRDefault="0091273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 707                 B.   907                  C.  977</w:t>
      </w:r>
    </w:p>
    <w:p w:rsidR="00912732" w:rsidRPr="00397368" w:rsidRDefault="0091273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>4-   6 yüzlük  +  4 onluk  +  7 birlikten oluşan sayının onluklarını 3 arttırırsak yeni sayı kaç olur?</w:t>
      </w:r>
    </w:p>
    <w:p w:rsidR="00912732" w:rsidRPr="00397368" w:rsidRDefault="00912732" w:rsidP="005E77DD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947                    B.  677              C. 650</w:t>
      </w:r>
    </w:p>
    <w:p w:rsidR="00912732" w:rsidRPr="00397368" w:rsidRDefault="0091273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>5- 645  sayısı aşağıdaki sayılardan hangisinden küçüktür?</w:t>
      </w:r>
    </w:p>
    <w:p w:rsidR="00912732" w:rsidRPr="00397368" w:rsidRDefault="0091273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 605                 B.   654                  C.  499</w:t>
      </w:r>
    </w:p>
    <w:p w:rsidR="00912732" w:rsidRPr="00397368" w:rsidRDefault="0091273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>6.   529    sayısında  sayı değeri en büyük olan rakam ile  basamak değeri en büyük olan rakamın  toplamı kaçtır?</w:t>
      </w:r>
    </w:p>
    <w:p w:rsidR="00912732" w:rsidRPr="00397368" w:rsidRDefault="0091273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14                     B.  16              C. 509</w:t>
      </w:r>
    </w:p>
    <w:p w:rsidR="00912732" w:rsidRPr="00397368" w:rsidRDefault="0091273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>7- 356  sayısına kaç birlik  eklersek  sayıda 6 onluk olur?</w:t>
      </w:r>
    </w:p>
    <w:p w:rsidR="00912732" w:rsidRPr="00397368" w:rsidRDefault="00912732" w:rsidP="008C2513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4                     B.  5                C. 7</w:t>
      </w:r>
    </w:p>
    <w:p w:rsidR="00912732" w:rsidRPr="00397368" w:rsidRDefault="00912732" w:rsidP="008C2513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>8-    9AB  sayısı üç basamaklı en büyük çift sayıdır.Buna göre  A ve B yerine gelecek rakamların sayı değerleri toplamı kaçtır?</w:t>
      </w:r>
    </w:p>
    <w:p w:rsidR="00912732" w:rsidRPr="00397368" w:rsidRDefault="00912732" w:rsidP="00491391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18                     B.  15                C. 16</w:t>
      </w:r>
    </w:p>
    <w:p w:rsidR="00912732" w:rsidRDefault="00912732" w:rsidP="008C2513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912732" w:rsidRDefault="00912732" w:rsidP="008C2513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912732" w:rsidRPr="00397368" w:rsidRDefault="00912732" w:rsidP="008C2513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>9-    7,  9 , 0 rakamlarıyla oluşturulabilecek  en büyük doğal sayı kaçtır?</w:t>
      </w:r>
    </w:p>
    <w:p w:rsidR="00912732" w:rsidRPr="00397368" w:rsidRDefault="00912732" w:rsidP="00491391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907                     B.  970               C. 790</w:t>
      </w:r>
    </w:p>
    <w:p w:rsidR="00912732" w:rsidRDefault="00912732" w:rsidP="00491391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912732" w:rsidRPr="00397368" w:rsidRDefault="00912732" w:rsidP="00491391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10-    B  </w:t>
      </w:r>
      <w:r w:rsidRPr="00397368">
        <w:rPr>
          <w:rFonts w:ascii="Times New Roman" w:hAnsi="Times New Roman" w:cs="Times New Roman"/>
          <w:b/>
          <w:bCs/>
          <w:snapToGrid w:val="0"/>
          <w:sz w:val="28"/>
          <w:szCs w:val="28"/>
        </w:rPr>
        <w:t>&lt;</w:t>
      </w: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 456   olduğuna göre    B  yerine yazılabilecek </w:t>
      </w: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  <w:u w:val="single"/>
        </w:rPr>
        <w:t>en büyük</w:t>
      </w: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sayı aşağıdakilerden hangisidir?</w:t>
      </w:r>
    </w:p>
    <w:p w:rsidR="00912732" w:rsidRPr="00397368" w:rsidRDefault="00912732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456                     B.  455               C. 457</w:t>
      </w:r>
    </w:p>
    <w:p w:rsidR="00912732" w:rsidRDefault="00912732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912732" w:rsidRPr="00397368" w:rsidRDefault="00912732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11-    M  </w:t>
      </w:r>
      <w:r w:rsidRPr="00397368">
        <w:rPr>
          <w:rFonts w:ascii="Times New Roman" w:hAnsi="Times New Roman" w:cs="Times New Roman"/>
          <w:b/>
          <w:bCs/>
          <w:snapToGrid w:val="0"/>
          <w:sz w:val="28"/>
          <w:szCs w:val="28"/>
        </w:rPr>
        <w:t>&gt;</w:t>
      </w: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 516   olduğuna göre    M  yerine yazılabilecek </w:t>
      </w: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  <w:u w:val="single"/>
        </w:rPr>
        <w:t>en küçük</w:t>
      </w: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sayı aşağıdakilerden hangisidir?</w:t>
      </w:r>
    </w:p>
    <w:p w:rsidR="00912732" w:rsidRPr="00397368" w:rsidRDefault="00912732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517                    B.  516              C. 517</w:t>
      </w:r>
    </w:p>
    <w:p w:rsidR="00912732" w:rsidRDefault="00912732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912732" w:rsidRPr="00397368" w:rsidRDefault="00912732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>12- Aşağıdaki sayılardan tek sayı olanları daire içine aldığımız  zaman geriye kaç tane sayı</w:t>
      </w: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397368">
        <w:rPr>
          <w:rFonts w:ascii="Times New Roman" w:hAnsi="Times New Roman" w:cs="Times New Roman"/>
          <w:snapToGrid w:val="0"/>
        </w:rPr>
        <w:t>kalır?</w:t>
      </w: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912732" w:rsidRPr="00086029" w:rsidRDefault="00912732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86029">
        <w:rPr>
          <w:rFonts w:ascii="Times New Roman" w:hAnsi="Times New Roman" w:cs="Times New Roman"/>
          <w:b/>
          <w:bCs/>
          <w:snapToGrid w:val="0"/>
          <w:sz w:val="24"/>
          <w:szCs w:val="24"/>
        </w:rPr>
        <w:t>23</w:t>
      </w: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 /  </w:t>
      </w:r>
      <w:r w:rsidRPr="00086029">
        <w:rPr>
          <w:rFonts w:ascii="Times New Roman" w:hAnsi="Times New Roman" w:cs="Times New Roman"/>
          <w:b/>
          <w:bCs/>
          <w:snapToGrid w:val="0"/>
          <w:sz w:val="24"/>
          <w:szCs w:val="24"/>
        </w:rPr>
        <w:t>6</w:t>
      </w: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 /  </w:t>
      </w:r>
      <w:r w:rsidRPr="00086029">
        <w:rPr>
          <w:rFonts w:ascii="Times New Roman" w:hAnsi="Times New Roman" w:cs="Times New Roman"/>
          <w:b/>
          <w:bCs/>
          <w:snapToGrid w:val="0"/>
          <w:sz w:val="24"/>
          <w:szCs w:val="24"/>
        </w:rPr>
        <w:t>3</w:t>
      </w: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 / </w:t>
      </w:r>
      <w:r w:rsidRPr="00086029">
        <w:rPr>
          <w:rFonts w:ascii="Times New Roman" w:hAnsi="Times New Roman" w:cs="Times New Roman"/>
          <w:b/>
          <w:bCs/>
          <w:snapToGrid w:val="0"/>
          <w:sz w:val="24"/>
          <w:szCs w:val="24"/>
        </w:rPr>
        <w:t>40</w:t>
      </w: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 / </w:t>
      </w:r>
      <w:r w:rsidRPr="00086029">
        <w:rPr>
          <w:rFonts w:ascii="Times New Roman" w:hAnsi="Times New Roman" w:cs="Times New Roman"/>
          <w:b/>
          <w:bCs/>
          <w:snapToGrid w:val="0"/>
          <w:sz w:val="24"/>
          <w:szCs w:val="24"/>
        </w:rPr>
        <w:t>401</w:t>
      </w: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 /  </w:t>
      </w:r>
      <w:r w:rsidRPr="00086029">
        <w:rPr>
          <w:rFonts w:ascii="Times New Roman" w:hAnsi="Times New Roman" w:cs="Times New Roman"/>
          <w:b/>
          <w:bCs/>
          <w:snapToGrid w:val="0"/>
          <w:sz w:val="24"/>
          <w:szCs w:val="24"/>
        </w:rPr>
        <w:t>808</w:t>
      </w: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 / </w:t>
      </w:r>
      <w:r w:rsidRPr="00086029">
        <w:rPr>
          <w:rFonts w:ascii="Times New Roman" w:hAnsi="Times New Roman" w:cs="Times New Roman"/>
          <w:b/>
          <w:bCs/>
          <w:snapToGrid w:val="0"/>
          <w:sz w:val="24"/>
          <w:szCs w:val="24"/>
        </w:rPr>
        <w:t>107</w:t>
      </w: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 / </w:t>
      </w:r>
      <w:r w:rsidRPr="00086029">
        <w:rPr>
          <w:rFonts w:ascii="Times New Roman" w:hAnsi="Times New Roman" w:cs="Times New Roman"/>
          <w:b/>
          <w:bCs/>
          <w:snapToGrid w:val="0"/>
          <w:sz w:val="24"/>
          <w:szCs w:val="24"/>
        </w:rPr>
        <w:t>795</w:t>
      </w:r>
    </w:p>
    <w:p w:rsidR="00912732" w:rsidRPr="00397368" w:rsidRDefault="00912732" w:rsidP="002B185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 6                   B.  5              C. 3</w:t>
      </w:r>
    </w:p>
    <w:p w:rsidR="00912732" w:rsidRDefault="00912732" w:rsidP="002B185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912732" w:rsidRPr="00397368" w:rsidRDefault="00912732" w:rsidP="002B185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13-  987’ den büyük </w:t>
      </w: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  <w:u w:val="single"/>
        </w:rPr>
        <w:t>en küçük</w:t>
      </w: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doğal sayı kaçtır?   </w:t>
      </w:r>
    </w:p>
    <w:p w:rsidR="00912732" w:rsidRPr="00397368" w:rsidRDefault="00912732" w:rsidP="00653EC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999                    B.  989              C. 988</w:t>
      </w:r>
    </w:p>
    <w:p w:rsidR="00912732" w:rsidRDefault="00912732" w:rsidP="00653EC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912732" w:rsidRPr="00397368" w:rsidRDefault="00912732" w:rsidP="00653EC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14-    35A </w:t>
      </w:r>
      <w:r w:rsidRPr="00397368">
        <w:rPr>
          <w:rFonts w:ascii="Times New Roman" w:hAnsi="Times New Roman" w:cs="Times New Roman"/>
          <w:b/>
          <w:bCs/>
          <w:snapToGrid w:val="0"/>
          <w:sz w:val="32"/>
          <w:szCs w:val="32"/>
        </w:rPr>
        <w:t xml:space="preserve">&lt; </w:t>
      </w: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>357 ifadesinde A yerine kaç tane rakam gelebilir?</w:t>
      </w:r>
    </w:p>
    <w:p w:rsidR="00912732" w:rsidRPr="00397368" w:rsidRDefault="00912732" w:rsidP="00653EC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6                    B.  5              C. 7</w:t>
      </w:r>
    </w:p>
    <w:p w:rsidR="00912732" w:rsidRPr="00397368" w:rsidRDefault="00912732" w:rsidP="00653EC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bCs/>
          <w:snapToGrid w:val="0"/>
          <w:sz w:val="24"/>
          <w:szCs w:val="24"/>
        </w:rPr>
        <w:t>15-      7,  0,  1    rakamlarını birer defa kullanarak  yazılabilecek en küçük sayı kaçtır?</w:t>
      </w:r>
    </w:p>
    <w:p w:rsidR="00912732" w:rsidRPr="00397368" w:rsidRDefault="00912732" w:rsidP="005E77DD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170                    B.107                C. 710</w:t>
      </w:r>
    </w:p>
    <w:p w:rsidR="00912732" w:rsidRPr="00397368" w:rsidRDefault="00912732" w:rsidP="00653EC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912732" w:rsidRPr="00397368" w:rsidRDefault="00912732" w:rsidP="00653EC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912732" w:rsidRPr="00397368" w:rsidRDefault="00912732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912732" w:rsidRPr="00397368" w:rsidRDefault="00912732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912732" w:rsidRPr="00397368" w:rsidRDefault="00912732" w:rsidP="00491391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912732" w:rsidRPr="00397368" w:rsidRDefault="00912732" w:rsidP="008C2513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912732" w:rsidRPr="00397368" w:rsidRDefault="0091273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912732" w:rsidRPr="00397368" w:rsidRDefault="0091273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912732" w:rsidRPr="00397368" w:rsidRDefault="0091273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912732" w:rsidRPr="00397368" w:rsidRDefault="0091273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p w:rsidR="00912732" w:rsidRPr="00397368" w:rsidRDefault="00912732" w:rsidP="00AB50FF">
      <w:pPr>
        <w:rPr>
          <w:rFonts w:ascii="Times New Roman" w:hAnsi="Times New Roman" w:cs="Times New Roman"/>
          <w:sz w:val="24"/>
          <w:szCs w:val="24"/>
        </w:rPr>
      </w:pPr>
    </w:p>
    <w:sectPr w:rsidR="00912732" w:rsidRPr="00397368" w:rsidSect="00AB50FF">
      <w:type w:val="nextColumn"/>
      <w:pgSz w:w="11906" w:h="16838"/>
      <w:pgMar w:top="1417" w:right="282" w:bottom="1417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0FF"/>
    <w:rsid w:val="00086029"/>
    <w:rsid w:val="001C5AE1"/>
    <w:rsid w:val="00216EDF"/>
    <w:rsid w:val="002B185E"/>
    <w:rsid w:val="00397368"/>
    <w:rsid w:val="003F222E"/>
    <w:rsid w:val="00491391"/>
    <w:rsid w:val="004C4594"/>
    <w:rsid w:val="005A63E6"/>
    <w:rsid w:val="005E77DD"/>
    <w:rsid w:val="00612ACB"/>
    <w:rsid w:val="00653EC2"/>
    <w:rsid w:val="00896850"/>
    <w:rsid w:val="008C2513"/>
    <w:rsid w:val="00912732"/>
    <w:rsid w:val="00997A2D"/>
    <w:rsid w:val="00A93612"/>
    <w:rsid w:val="00AB50FF"/>
    <w:rsid w:val="00B00C9F"/>
    <w:rsid w:val="00B313BB"/>
    <w:rsid w:val="00F16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85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B50F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12A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3</Pages>
  <Words>351</Words>
  <Characters>2006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MyPC</dc:creator>
  <cp:keywords>www.sorubak.com</cp:keywords>
  <dc:description>www.sorubak.com</dc:description>
  <cp:lastModifiedBy>edanur</cp:lastModifiedBy>
  <cp:revision>6</cp:revision>
  <dcterms:created xsi:type="dcterms:W3CDTF">2011-10-04T20:26:00Z</dcterms:created>
  <dcterms:modified xsi:type="dcterms:W3CDTF">2013-09-16T09:32:00Z</dcterms:modified>
  <cp:category>www.sorubak.com</cp:category>
</cp:coreProperties>
</file>