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224" w:rsidRPr="00405A4E" w:rsidRDefault="00D64224" w:rsidP="00405A4E">
      <w:pPr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>1.) Aşağıdaki cümlelerin hangisi sebep-sonuç cümlesine örnektir?</w:t>
      </w:r>
    </w:p>
    <w:p w:rsidR="00D64224" w:rsidRPr="00405A4E" w:rsidRDefault="00D64224" w:rsidP="00405A4E">
      <w:pPr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A) Ev ödevlerimi zamanında yapamadım.                    B) Tatilde tanıştığım arkadaşımla eğlendik. 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                 C) İstediği oyuncak alınmayınca çok ağladı.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.65pt;margin-top:1.5pt;width:246.75pt;height:54.75pt;z-index:-251667456" wrapcoords="-66 -296 -66 21304 21666 21304 21666 -296 -66 -296">
            <v:textbox style="mso-next-textbox:#_x0000_s1026">
              <w:txbxContent>
                <w:p w:rsidR="00D64224" w:rsidRDefault="00D64224" w:rsidP="009B34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Bu kazak sana çok yakışmış.</w:t>
                  </w:r>
                </w:p>
                <w:p w:rsidR="00D64224" w:rsidRDefault="00D64224" w:rsidP="009B34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Ne kadar zamandır annemi görmedim.</w:t>
                  </w:r>
                </w:p>
                <w:p w:rsidR="00D64224" w:rsidRPr="009B342C" w:rsidRDefault="00D64224" w:rsidP="009B34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Vişneyi kiraz kadar sevmem.</w:t>
                  </w:r>
                </w:p>
              </w:txbxContent>
            </v:textbox>
            <w10:wrap type="tight"/>
          </v:shape>
        </w:pict>
      </w:r>
      <w:r w:rsidRPr="00405A4E">
        <w:rPr>
          <w:rFonts w:ascii="Comic Sans MS" w:hAnsi="Comic Sans MS" w:cs="Comic Sans MS"/>
        </w:rPr>
        <w:t xml:space="preserve">2.) 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>Yukarıdaki cümlelerin hangilerinde karşılaştırma yapılmıştır?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  A) I ve II                         B) I ve III                C) I.II ve III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>3) Hangi cümle destekleyici ve açıklayıcı cümleye doğru örnek verilmiştir?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   A) Her yerde araştırdım hatta kütüphaneye bile gittim.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   B) Bu haftaya teyzemin çocukları gelecek.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   C) Takımla oynanan oyunları izlemeyi çok seviyorum.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27" type="#_x0000_t202" style="position:absolute;left:0;text-align:left;margin-left:0;margin-top:1.6pt;width:363.75pt;height:58.4pt;z-index:-251666432;mso-position-horizontal:center" wrapcoords="-45 -277 -45 21323 21645 21323 21645 -277 -45 -277">
            <v:textbox>
              <w:txbxContent>
                <w:p w:rsidR="00D64224" w:rsidRDefault="00D64224" w:rsidP="00727908">
                  <w:pPr>
                    <w:pStyle w:val="ListParagraph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I. Bu çocuktan adam olmaz,aklı bir karış havada geziyor.</w:t>
                  </w:r>
                </w:p>
                <w:p w:rsidR="00D64224" w:rsidRDefault="00D64224" w:rsidP="00727908">
                  <w:pPr>
                    <w:pStyle w:val="ListParagraph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II. Bin kere söyledim,yine de anlatamadım.</w:t>
                  </w:r>
                </w:p>
                <w:p w:rsidR="00D64224" w:rsidRPr="00727908" w:rsidRDefault="00D64224" w:rsidP="00727908">
                  <w:pPr>
                    <w:pStyle w:val="ListParagraph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III.Nefis yemeklerin kokusu ayaklarımı yerden kesti.</w:t>
                  </w:r>
                </w:p>
              </w:txbxContent>
            </v:textbox>
            <w10:wrap type="tight"/>
          </v:shape>
        </w:pict>
      </w:r>
      <w:r w:rsidRPr="00405A4E">
        <w:rPr>
          <w:rFonts w:ascii="Comic Sans MS" w:hAnsi="Comic Sans MS" w:cs="Comic Sans MS"/>
        </w:rPr>
        <w:t>4)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>Yukarıdaki cümlelerin hangilerinde  abartılı ifade kullanılmıştır?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A) I ve II                         B) II ve III              C) I,II ve III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>5) Aşağıdaki cümlelerin hangisinde ,hayal ürünü bir olay anlatılmaktadır?</w:t>
      </w:r>
    </w:p>
    <w:p w:rsidR="00D64224" w:rsidRPr="00405A4E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A)Çürük tahtaya beş tane çivi çaktım.          B) Dedem,ormanın içerisine küçük bir kulübe yaptı.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 w:rsidRPr="00405A4E">
        <w:rPr>
          <w:rFonts w:ascii="Comic Sans MS" w:hAnsi="Comic Sans MS" w:cs="Comic Sans MS"/>
        </w:rPr>
        <w:t xml:space="preserve">                       C) Tilki ile horoz arkadaş olup birlikte dolaşmaya çıkmışlar.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6) Hangi cümlede karşılaştırma anlamı vardır?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A) Ümit,sınıfın en çalışkan öğrencisiydi.        B) Hasta olduğu için okula gelmedi.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C)  Önceden gelmeseydin birlikte giderdik.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7) Aşağıdaki tümcelerin hangisinde duygusal ifade vardır?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A) Yaprağın birinde bir tırtıl gördüm.           B) Engin,ablasından önce kalktı.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C) Onu görünce korkudan sapsarı kesildi.</w:t>
      </w:r>
    </w:p>
    <w:p w:rsidR="00D64224" w:rsidRPr="00863492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</w:rPr>
        <w:t xml:space="preserve">8)                                                  </w:t>
      </w:r>
      <w:r w:rsidRPr="00863492">
        <w:rPr>
          <w:rFonts w:ascii="Comic Sans MS" w:hAnsi="Comic Sans MS" w:cs="Comic Sans MS"/>
          <w:b/>
          <w:bCs/>
          <w:i/>
          <w:iCs/>
        </w:rPr>
        <w:t>Balıklar masal anlatsa,</w:t>
      </w:r>
    </w:p>
    <w:p w:rsidR="00D64224" w:rsidRPr="00863492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  <w:b/>
          <w:bCs/>
          <w:i/>
          <w:iCs/>
        </w:rPr>
      </w:pPr>
      <w:r w:rsidRPr="00863492">
        <w:rPr>
          <w:rFonts w:ascii="Comic Sans MS" w:hAnsi="Comic Sans MS" w:cs="Comic Sans MS"/>
          <w:b/>
          <w:bCs/>
          <w:i/>
          <w:iCs/>
        </w:rPr>
        <w:t xml:space="preserve">                                    Tarla sürse kırlangıçlar.</w:t>
      </w:r>
    </w:p>
    <w:p w:rsidR="00D64224" w:rsidRPr="00863492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  <w:b/>
          <w:bCs/>
          <w:i/>
          <w:iCs/>
        </w:rPr>
      </w:pPr>
      <w:r w:rsidRPr="00863492">
        <w:rPr>
          <w:rFonts w:ascii="Comic Sans MS" w:hAnsi="Comic Sans MS" w:cs="Comic Sans MS"/>
          <w:b/>
          <w:bCs/>
          <w:i/>
          <w:iCs/>
        </w:rPr>
        <w:t xml:space="preserve">                                     Evimize konuk gelip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  <w:b/>
          <w:bCs/>
          <w:i/>
          <w:iCs/>
        </w:rPr>
      </w:pPr>
      <w:r w:rsidRPr="00863492">
        <w:rPr>
          <w:rFonts w:ascii="Comic Sans MS" w:hAnsi="Comic Sans MS" w:cs="Comic Sans MS"/>
          <w:b/>
          <w:bCs/>
          <w:i/>
          <w:iCs/>
        </w:rPr>
        <w:t xml:space="preserve">                                     Bir çay içse kırlangıçlar.</w:t>
      </w:r>
      <w:r>
        <w:rPr>
          <w:rFonts w:ascii="Comic Sans MS" w:hAnsi="Comic Sans MS" w:cs="Comic Sans MS"/>
          <w:b/>
          <w:bCs/>
          <w:i/>
          <w:iCs/>
        </w:rPr>
        <w:t xml:space="preserve"> 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Yukarıda dörtlükte hayal unsuru kaç tane ifade vardır?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A) 4                               B) 3                                C) 2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9) Aşağıdaki cümlelerin hangisinde ihtimal(tahmin) anlamı vardır?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A) Annem , pazardan şimdi geldi.                  B) Babam işten gelmiş olmalı.</w:t>
      </w:r>
    </w:p>
    <w:p w:rsidR="00D64224" w:rsidRDefault="00D64224" w:rsidP="00405A4E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C) Giderken bana da haber verin.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10)    {   parayı – geri – arkadan – verdi – arkadaşlarından – aldığı  }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Yukarıdaki kelimelerden anlamlı ve kurallı cümle oluşturulduğunda en sondaki sözcük hangisi olur?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A) aldığı                            B) geri                    C) verdi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11)                 -</w:t>
      </w:r>
      <w:r>
        <w:rPr>
          <w:rFonts w:ascii="Comic Sans MS" w:hAnsi="Comic Sans MS" w:cs="Comic Sans MS"/>
          <w:b/>
          <w:bCs/>
          <w:i/>
          <w:iCs/>
        </w:rPr>
        <w:t>Fakat bu durumda başlar korkmaya avcıdan.-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Yukarıdaki  cümlede hangi kelimeler yer değiştirirse cümle kurallı olur?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A) başlar-avcıdan             B) başlar – korkmaya           C) korkmaya-avcıdan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12) Aşağıdaki cümlelerden hangisi bir isteği bildiriyor?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A) Yeni yılda ,bana yeni bisiklet alır mısınız?       B) Yelda,okulunda çok başarılıdır.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C) Ben güzel resim yapamıyorum.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13) Aşağıdaki cümlelerden hangisi olumsuz anlam bildiriyor?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A) Gelmeyecek.                  B) Geldim.                     C)Gördüm.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14) Aşağıdakilerden hangisi cümle değildir?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A) Bugün bize gelir misin?        B) Fatma okullu.              C) Gördüm.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8" type="#_x0000_t76" style="position:absolute;left:0;text-align:left;margin-left:199.9pt;margin-top:16.5pt;width:18pt;height:17.25pt;z-index:251653120"/>
        </w:pic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oundrect id="_x0000_s1029" style="position:absolute;left:0;text-align:left;margin-left:125.65pt;margin-top:1.1pt;width:17.25pt;height:18pt;z-index:251652096" arcsize="10923f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style="position:absolute;left:0;text-align:left;margin-left:25.9pt;margin-top:1.1pt;width:18pt;height:15pt;z-index:251651072"/>
        </w:pict>
      </w:r>
      <w:r>
        <w:rPr>
          <w:rFonts w:ascii="Comic Sans MS" w:hAnsi="Comic Sans MS" w:cs="Comic Sans MS"/>
        </w:rPr>
        <w:t>15)                       Sabah                     Öğle               Yarın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</w:t>
      </w:r>
      <w:r>
        <w:rPr>
          <w:rFonts w:ascii="Comic Sans MS" w:hAnsi="Comic Sans MS" w:cs="Comic Sans MS"/>
          <w:b/>
          <w:bCs/>
          <w:i/>
          <w:iCs/>
        </w:rPr>
        <w:t xml:space="preserve">Kararını bana ertesi </w:t>
      </w:r>
      <w:r w:rsidRPr="00160E09">
        <w:rPr>
          <w:rFonts w:ascii="Comic Sans MS" w:hAnsi="Comic Sans MS" w:cs="Comic Sans MS"/>
          <w:b/>
          <w:bCs/>
          <w:i/>
          <w:iCs/>
          <w:u w:val="single"/>
        </w:rPr>
        <w:t>gün</w:t>
      </w:r>
      <w:r>
        <w:rPr>
          <w:rFonts w:ascii="Comic Sans MS" w:hAnsi="Comic Sans MS" w:cs="Comic Sans MS"/>
          <w:b/>
          <w:bCs/>
          <w:i/>
          <w:iCs/>
        </w:rPr>
        <w:t xml:space="preserve"> bildir.</w:t>
      </w:r>
    </w:p>
    <w:p w:rsidR="00D64224" w:rsidRDefault="00D64224" w:rsidP="00DE211B">
      <w:pPr>
        <w:tabs>
          <w:tab w:val="left" w:pos="25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1" type="#_x0000_t76" style="position:absolute;left:0;text-align:left;margin-left:177.4pt;margin-top:34.1pt;width:18pt;height:17.25pt;z-index:251655168"/>
        </w:pict>
      </w:r>
      <w:r>
        <w:rPr>
          <w:noProof/>
          <w:lang w:eastAsia="tr-TR"/>
        </w:rPr>
        <w:pict>
          <v:roundrect id="_x0000_s1032" style="position:absolute;left:0;text-align:left;margin-left:334.9pt;margin-top:32.6pt;width:17.25pt;height:18pt;z-index:251657216" arcsize="10923f"/>
        </w:pict>
      </w:r>
      <w:r>
        <w:rPr>
          <w:noProof/>
          <w:lang w:eastAsia="tr-TR"/>
        </w:rPr>
        <w:pict>
          <v:shape id="_x0000_s1033" type="#_x0000_t76" style="position:absolute;left:0;text-align:left;margin-left:304.15pt;margin-top:32.6pt;width:18pt;height:17.25pt;z-index:251656192"/>
        </w:pict>
      </w:r>
      <w:r>
        <w:rPr>
          <w:rFonts w:ascii="Comic Sans MS" w:hAnsi="Comic Sans MS" w:cs="Comic Sans MS"/>
        </w:rPr>
        <w:t>Yukarıdaki cümlenin anlamının bozulmaması için altı çizili sözcüğün yerine hangi sözcüğü yazmamalıyız?</w:t>
      </w:r>
    </w:p>
    <w:p w:rsidR="00D64224" w:rsidRDefault="00D64224" w:rsidP="004320AF">
      <w:pPr>
        <w:tabs>
          <w:tab w:val="left" w:pos="2580"/>
          <w:tab w:val="left" w:pos="780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4" type="#_x0000_t74" style="position:absolute;left:0;text-align:left;margin-left:37.9pt;margin-top:1.1pt;width:18pt;height:15pt;z-index:251654144"/>
        </w:pict>
      </w:r>
      <w:r>
        <w:rPr>
          <w:rFonts w:ascii="Comic Sans MS" w:hAnsi="Comic Sans MS" w:cs="Comic Sans MS"/>
        </w:rPr>
        <w:t xml:space="preserve">                   A)                                       B)                                   C)</w:t>
      </w:r>
      <w:r>
        <w:rPr>
          <w:rFonts w:ascii="Comic Sans MS" w:hAnsi="Comic Sans MS" w:cs="Comic Sans MS"/>
        </w:rPr>
        <w:tab/>
      </w:r>
    </w:p>
    <w:p w:rsidR="00D64224" w:rsidRDefault="00D64224" w:rsidP="004320AF">
      <w:pPr>
        <w:tabs>
          <w:tab w:val="left" w:pos="2580"/>
          <w:tab w:val="left" w:pos="780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16) Aşağıdaki cümlelerden hangisi olumsuz cümleye örnektir?</w:t>
      </w:r>
    </w:p>
    <w:p w:rsidR="00D64224" w:rsidRDefault="00D64224" w:rsidP="004320AF">
      <w:pPr>
        <w:tabs>
          <w:tab w:val="left" w:pos="2580"/>
          <w:tab w:val="left" w:pos="780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A) Aslı,suyunu içerken suyunu yere döktü.           B) Yarın servisle gelmeyeceğim.</w:t>
      </w:r>
    </w:p>
    <w:p w:rsidR="00D64224" w:rsidRDefault="00D64224" w:rsidP="004320AF">
      <w:pPr>
        <w:tabs>
          <w:tab w:val="left" w:pos="2580"/>
          <w:tab w:val="left" w:pos="780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C)Elif Naz,çok güzel pasta yapıyor.</w:t>
      </w:r>
    </w:p>
    <w:tbl>
      <w:tblPr>
        <w:tblpPr w:leftFromText="141" w:rightFromText="141" w:vertAnchor="text" w:horzAnchor="margin" w:tblpXSpec="center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3402"/>
      </w:tblGrid>
      <w:tr w:rsidR="00D64224" w:rsidRPr="00B10FB1">
        <w:tc>
          <w:tcPr>
            <w:tcW w:w="4077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 xml:space="preserve">                      CÜMLE</w:t>
            </w:r>
          </w:p>
        </w:tc>
        <w:tc>
          <w:tcPr>
            <w:tcW w:w="3402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 xml:space="preserve">             İçerdiği Duygu</w:t>
            </w:r>
          </w:p>
        </w:tc>
      </w:tr>
      <w:tr w:rsidR="00D64224" w:rsidRPr="00B10FB1">
        <w:tc>
          <w:tcPr>
            <w:tcW w:w="4077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>-</w:t>
            </w:r>
            <w:r w:rsidRPr="00B10FB1">
              <w:rPr>
                <w:rFonts w:ascii="Comic Sans MS" w:hAnsi="Comic Sans MS" w:cs="Comic Sans MS"/>
                <w:b/>
                <w:bCs/>
              </w:rPr>
              <w:t>A</w:t>
            </w:r>
            <w:r w:rsidRPr="00B10FB1">
              <w:rPr>
                <w:rFonts w:ascii="Comic Sans MS" w:hAnsi="Comic Sans MS" w:cs="Comic Sans MS"/>
              </w:rPr>
              <w:t>- Keşke,seninle hiç tanışmasaydım.</w:t>
            </w:r>
          </w:p>
        </w:tc>
        <w:tc>
          <w:tcPr>
            <w:tcW w:w="3402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 xml:space="preserve">               -</w:t>
            </w:r>
            <w:r w:rsidRPr="00B10FB1">
              <w:rPr>
                <w:rFonts w:ascii="Comic Sans MS" w:hAnsi="Comic Sans MS" w:cs="Comic Sans MS"/>
                <w:b/>
                <w:bCs/>
              </w:rPr>
              <w:t>D</w:t>
            </w:r>
            <w:r w:rsidRPr="00B10FB1">
              <w:rPr>
                <w:rFonts w:ascii="Comic Sans MS" w:hAnsi="Comic Sans MS" w:cs="Comic Sans MS"/>
              </w:rPr>
              <w:t>-  Acıma</w:t>
            </w:r>
          </w:p>
        </w:tc>
      </w:tr>
      <w:tr w:rsidR="00D64224" w:rsidRPr="00B10FB1">
        <w:tc>
          <w:tcPr>
            <w:tcW w:w="4077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>-</w:t>
            </w:r>
            <w:r w:rsidRPr="00B10FB1">
              <w:rPr>
                <w:rFonts w:ascii="Comic Sans MS" w:hAnsi="Comic Sans MS" w:cs="Comic Sans MS"/>
                <w:b/>
                <w:bCs/>
              </w:rPr>
              <w:t>B</w:t>
            </w:r>
            <w:r w:rsidRPr="00B10FB1">
              <w:rPr>
                <w:rFonts w:ascii="Comic Sans MS" w:hAnsi="Comic Sans MS" w:cs="Comic Sans MS"/>
              </w:rPr>
              <w:t>- Zavallı kedicik çok üşümüş.</w:t>
            </w:r>
          </w:p>
        </w:tc>
        <w:tc>
          <w:tcPr>
            <w:tcW w:w="3402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 xml:space="preserve">               -</w:t>
            </w:r>
            <w:r w:rsidRPr="00B10FB1">
              <w:rPr>
                <w:rFonts w:ascii="Comic Sans MS" w:hAnsi="Comic Sans MS" w:cs="Comic Sans MS"/>
                <w:b/>
                <w:bCs/>
              </w:rPr>
              <w:t>E</w:t>
            </w:r>
            <w:r w:rsidRPr="00B10FB1">
              <w:rPr>
                <w:rFonts w:ascii="Comic Sans MS" w:hAnsi="Comic Sans MS" w:cs="Comic Sans MS"/>
              </w:rPr>
              <w:t>- Beğeni</w:t>
            </w:r>
          </w:p>
        </w:tc>
      </w:tr>
      <w:tr w:rsidR="00D64224" w:rsidRPr="00B10FB1">
        <w:tc>
          <w:tcPr>
            <w:tcW w:w="4077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>-</w:t>
            </w:r>
            <w:r w:rsidRPr="00B10FB1">
              <w:rPr>
                <w:rFonts w:ascii="Comic Sans MS" w:hAnsi="Comic Sans MS" w:cs="Comic Sans MS"/>
                <w:b/>
                <w:bCs/>
              </w:rPr>
              <w:t>C</w:t>
            </w:r>
            <w:r w:rsidRPr="00B10FB1">
              <w:rPr>
                <w:rFonts w:ascii="Comic Sans MS" w:hAnsi="Comic Sans MS" w:cs="Comic Sans MS"/>
              </w:rPr>
              <w:t>- Bu elbise sana çok yakışmış.</w:t>
            </w:r>
          </w:p>
        </w:tc>
        <w:tc>
          <w:tcPr>
            <w:tcW w:w="3402" w:type="dxa"/>
          </w:tcPr>
          <w:p w:rsidR="00D64224" w:rsidRPr="00B10FB1" w:rsidRDefault="00D64224" w:rsidP="00B10FB1">
            <w:pPr>
              <w:tabs>
                <w:tab w:val="left" w:pos="2580"/>
                <w:tab w:val="left" w:pos="7800"/>
              </w:tabs>
              <w:spacing w:after="0" w:line="240" w:lineRule="auto"/>
              <w:rPr>
                <w:rFonts w:ascii="Comic Sans MS" w:hAnsi="Comic Sans MS" w:cs="Comic Sans MS"/>
              </w:rPr>
            </w:pPr>
            <w:r w:rsidRPr="00B10FB1">
              <w:rPr>
                <w:rFonts w:ascii="Comic Sans MS" w:hAnsi="Comic Sans MS" w:cs="Comic Sans MS"/>
              </w:rPr>
              <w:t xml:space="preserve">               -</w:t>
            </w:r>
            <w:r w:rsidRPr="00B10FB1">
              <w:rPr>
                <w:rFonts w:ascii="Comic Sans MS" w:hAnsi="Comic Sans MS" w:cs="Comic Sans MS"/>
                <w:b/>
                <w:bCs/>
              </w:rPr>
              <w:t>F</w:t>
            </w:r>
            <w:r w:rsidRPr="00B10FB1">
              <w:rPr>
                <w:rFonts w:ascii="Comic Sans MS" w:hAnsi="Comic Sans MS" w:cs="Comic Sans MS"/>
              </w:rPr>
              <w:t>- Pişmanlık</w:t>
            </w:r>
          </w:p>
        </w:tc>
      </w:tr>
    </w:tbl>
    <w:p w:rsidR="00D64224" w:rsidRPr="00933CCC" w:rsidRDefault="00D64224" w:rsidP="004320AF">
      <w:pPr>
        <w:tabs>
          <w:tab w:val="left" w:pos="2580"/>
          <w:tab w:val="left" w:pos="780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17)</w:t>
      </w:r>
    </w:p>
    <w:p w:rsidR="00D64224" w:rsidRDefault="00D64224" w:rsidP="004320AF">
      <w:pPr>
        <w:tabs>
          <w:tab w:val="left" w:pos="2580"/>
          <w:tab w:val="left" w:pos="7800"/>
        </w:tabs>
        <w:spacing w:after="0"/>
        <w:ind w:left="-851"/>
        <w:rPr>
          <w:rFonts w:ascii="Comic Sans MS" w:hAnsi="Comic Sans MS" w:cs="Comic Sans MS"/>
        </w:rPr>
      </w:pPr>
    </w:p>
    <w:p w:rsidR="00D64224" w:rsidRDefault="00D64224" w:rsidP="008704F0">
      <w:pPr>
        <w:rPr>
          <w:rFonts w:ascii="Comic Sans MS" w:hAnsi="Comic Sans MS" w:cs="Comic Sans MS"/>
        </w:rPr>
      </w:pPr>
    </w:p>
    <w:p w:rsidR="00D64224" w:rsidRDefault="00D64224" w:rsidP="008F57F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Yukarıdaki cümleleri içerdiği duygularla eşleştirdiğimizde ,doğru eşleştirme hangisi olur?</w:t>
      </w:r>
    </w:p>
    <w:p w:rsidR="00D64224" w:rsidRDefault="00D64224" w:rsidP="008F57FB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44.65pt;margin-top:8.35pt;width:19.5pt;height:0;z-index:251664384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93.15pt;margin-top:7.6pt;width:19.5pt;height:0;z-index:251661312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34.9pt;margin-top:8.35pt;width:19.5pt;height:0;z-index:251658240" o:connectortype="straight" strokeweight="1.25pt">
            <v:stroke endarrow="block"/>
          </v:shape>
        </w:pict>
      </w:r>
      <w:r>
        <w:rPr>
          <w:rFonts w:ascii="Comic Sans MS" w:hAnsi="Comic Sans MS" w:cs="Comic Sans MS"/>
        </w:rPr>
        <w:t>A)  -A-     -F-                          B)  - A-      -F-                           C) –A-     -F-</w:t>
      </w:r>
    </w:p>
    <w:p w:rsidR="00D64224" w:rsidRDefault="00D64224" w:rsidP="008F57FB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8" type="#_x0000_t32" style="position:absolute;margin-left:343.9pt;margin-top:8pt;width:19.5pt;height:0;z-index:251665408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93.15pt;margin-top:8pt;width:19.5pt;height:0;z-index:251662336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34.15pt;margin-top:8pt;width:19.5pt;height:0;z-index:251659264" o:connectortype="straight" strokeweight="1.25pt">
            <v:stroke endarrow="block"/>
          </v:shape>
        </w:pict>
      </w:r>
      <w:r>
        <w:rPr>
          <w:rFonts w:ascii="Comic Sans MS" w:hAnsi="Comic Sans MS" w:cs="Comic Sans MS"/>
        </w:rPr>
        <w:t xml:space="preserve">     - B-     -E-                               - B -      -D-                              -B-      -E-</w:t>
      </w:r>
    </w:p>
    <w:p w:rsidR="00D64224" w:rsidRDefault="00D64224" w:rsidP="008F57FB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1" type="#_x0000_t32" style="position:absolute;margin-left:343.9pt;margin-top:7.6pt;width:19.5pt;height:0;z-index:251666432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193.15pt;margin-top:7.6pt;width:19.5pt;height:0;z-index:251663360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34.15pt;margin-top:7.6pt;width:19.5pt;height:0;z-index:251660288" o:connectortype="straight" strokeweight="1.25pt">
            <v:stroke endarrow="block"/>
          </v:shape>
        </w:pict>
      </w:r>
      <w:r>
        <w:rPr>
          <w:rFonts w:ascii="Comic Sans MS" w:hAnsi="Comic Sans MS" w:cs="Comic Sans MS"/>
        </w:rPr>
        <w:t xml:space="preserve">     - C-     -D-                               - C-       -E-                              -C-      -F-</w:t>
      </w:r>
    </w:p>
    <w:p w:rsidR="00D64224" w:rsidRDefault="00D64224" w:rsidP="00CE3346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18) Aşağıdaki cümlede hangi sözcükler yer değiştirirse kuralsız cümleden kurallı cümle yapmış oluruz?</w:t>
      </w:r>
    </w:p>
    <w:p w:rsidR="00D64224" w:rsidRDefault="00D64224" w:rsidP="00CE3346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</w:t>
      </w:r>
      <w:r w:rsidRPr="00503885">
        <w:rPr>
          <w:rFonts w:ascii="Comic Sans MS" w:hAnsi="Comic Sans MS" w:cs="Comic Sans MS"/>
          <w:u w:val="single"/>
        </w:rPr>
        <w:t>Arkadaşlarımıza</w:t>
      </w:r>
      <w:r>
        <w:rPr>
          <w:rFonts w:ascii="Comic Sans MS" w:hAnsi="Comic Sans MS" w:cs="Comic Sans MS"/>
        </w:rPr>
        <w:t xml:space="preserve">  </w:t>
      </w:r>
      <w:r w:rsidRPr="00503885">
        <w:rPr>
          <w:rFonts w:ascii="Comic Sans MS" w:hAnsi="Comic Sans MS" w:cs="Comic Sans MS"/>
          <w:u w:val="single"/>
        </w:rPr>
        <w:t>karşı</w:t>
      </w:r>
      <w:r>
        <w:rPr>
          <w:rFonts w:ascii="Comic Sans MS" w:hAnsi="Comic Sans MS" w:cs="Comic Sans MS"/>
        </w:rPr>
        <w:t xml:space="preserve">  </w:t>
      </w:r>
      <w:r w:rsidRPr="00503885">
        <w:rPr>
          <w:rFonts w:ascii="Comic Sans MS" w:hAnsi="Comic Sans MS" w:cs="Comic Sans MS"/>
          <w:u w:val="single"/>
        </w:rPr>
        <w:t>olmalıyız</w:t>
      </w:r>
      <w:r>
        <w:rPr>
          <w:rFonts w:ascii="Comic Sans MS" w:hAnsi="Comic Sans MS" w:cs="Comic Sans MS"/>
        </w:rPr>
        <w:t xml:space="preserve">  </w:t>
      </w:r>
      <w:r w:rsidRPr="00503885">
        <w:rPr>
          <w:rFonts w:ascii="Comic Sans MS" w:hAnsi="Comic Sans MS" w:cs="Comic Sans MS"/>
          <w:u w:val="single"/>
        </w:rPr>
        <w:t>nazik</w:t>
      </w:r>
      <w:r>
        <w:rPr>
          <w:rFonts w:ascii="Comic Sans MS" w:hAnsi="Comic Sans MS" w:cs="Comic Sans MS"/>
        </w:rPr>
        <w:t xml:space="preserve">  </w:t>
      </w:r>
      <w:r w:rsidRPr="0058028D">
        <w:rPr>
          <w:rFonts w:ascii="Comic Sans MS" w:hAnsi="Comic Sans MS" w:cs="Comic Sans MS"/>
          <w:u w:val="single"/>
        </w:rPr>
        <w:t>ve  hoşgörülü</w:t>
      </w:r>
      <w:r>
        <w:rPr>
          <w:rFonts w:ascii="Comic Sans MS" w:hAnsi="Comic Sans MS" w:cs="Comic Sans MS"/>
        </w:rPr>
        <w:t>.</w:t>
      </w:r>
    </w:p>
    <w:p w:rsidR="00D64224" w:rsidRDefault="00D64224" w:rsidP="00CE3346">
      <w:pPr>
        <w:spacing w:after="0"/>
        <w:ind w:left="-851"/>
        <w:rPr>
          <w:rFonts w:ascii="Comic Sans MS" w:hAnsi="Comic Sans MS" w:cs="Comic Sans MS"/>
        </w:rPr>
      </w:pPr>
      <w:r w:rsidRPr="008A77C0">
        <w:rPr>
          <w:rFonts w:ascii="Comic Sans MS" w:hAnsi="Comic Sans MS" w:cs="Comic Sans MS"/>
        </w:rPr>
        <w:t xml:space="preserve">                                    I</w:t>
      </w:r>
      <w:r>
        <w:rPr>
          <w:rFonts w:ascii="Comic Sans MS" w:hAnsi="Comic Sans MS" w:cs="Comic Sans MS"/>
        </w:rPr>
        <w:t xml:space="preserve">                 II       III          V             IV</w:t>
      </w:r>
    </w:p>
    <w:p w:rsidR="00D64224" w:rsidRDefault="00D64224" w:rsidP="00CE3346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A) I ve III                             B) III ve IV                             C) II ve V</w:t>
      </w:r>
    </w:p>
    <w:p w:rsidR="00D64224" w:rsidRDefault="00D64224" w:rsidP="00CE3346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19) Aşağıdaki cümlelerden hangisi haber bildirmektedir?</w:t>
      </w:r>
    </w:p>
    <w:p w:rsidR="00D64224" w:rsidRDefault="00D64224" w:rsidP="00514ECE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Yurdun büyük bir bölümü sağanak yağmur altında olacaktır.     B) Eyvah,yine yağmur geliyor!</w:t>
      </w:r>
    </w:p>
    <w:p w:rsidR="00D64224" w:rsidRPr="008A77C0" w:rsidRDefault="00D64224" w:rsidP="00CE3346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C) Seralar,su altında kalıp birçok çiftçi mağdur olacak.</w:t>
      </w:r>
      <w:r w:rsidRPr="008A77C0">
        <w:rPr>
          <w:rFonts w:ascii="Comic Sans MS" w:hAnsi="Comic Sans MS" w:cs="Comic Sans MS"/>
        </w:rPr>
        <w:t xml:space="preserve"> </w:t>
      </w:r>
    </w:p>
    <w:p w:rsidR="00D64224" w:rsidRPr="00405A4E" w:rsidRDefault="00D64224" w:rsidP="00405A4E">
      <w:pPr>
        <w:spacing w:after="0"/>
        <w:rPr>
          <w:rFonts w:ascii="Comic Sans MS" w:hAnsi="Comic Sans MS" w:cs="Comic Sans MS"/>
          <w:vanish/>
        </w:rPr>
      </w:pPr>
    </w:p>
    <w:sectPr w:rsidR="00D64224" w:rsidRPr="00405A4E" w:rsidSect="003F23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224" w:rsidRDefault="00D64224" w:rsidP="00DC3A76">
      <w:pPr>
        <w:spacing w:after="0" w:line="240" w:lineRule="auto"/>
      </w:pPr>
      <w:r>
        <w:separator/>
      </w:r>
    </w:p>
  </w:endnote>
  <w:endnote w:type="continuationSeparator" w:id="1">
    <w:p w:rsidR="00D64224" w:rsidRDefault="00D64224" w:rsidP="00DC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224" w:rsidRDefault="00D64224" w:rsidP="00DC3A76">
      <w:pPr>
        <w:spacing w:after="0" w:line="240" w:lineRule="auto"/>
      </w:pPr>
      <w:r>
        <w:separator/>
      </w:r>
    </w:p>
  </w:footnote>
  <w:footnote w:type="continuationSeparator" w:id="1">
    <w:p w:rsidR="00D64224" w:rsidRDefault="00D64224" w:rsidP="00DC3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24" w:rsidRDefault="00D64224">
    <w:pPr>
      <w:pStyle w:val="Header"/>
    </w:pPr>
    <w:r>
      <w:t xml:space="preserve">                                                3. SINIF TÜRKÇE CÜMLEDE ANLAM  TEST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77DE"/>
    <w:multiLevelType w:val="hybridMultilevel"/>
    <w:tmpl w:val="A36268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F175E"/>
    <w:multiLevelType w:val="hybridMultilevel"/>
    <w:tmpl w:val="52701A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238"/>
    <w:rsid w:val="000B0738"/>
    <w:rsid w:val="000B7238"/>
    <w:rsid w:val="000C628D"/>
    <w:rsid w:val="00121DA0"/>
    <w:rsid w:val="00142330"/>
    <w:rsid w:val="00146EE3"/>
    <w:rsid w:val="00160E09"/>
    <w:rsid w:val="001723B5"/>
    <w:rsid w:val="00247894"/>
    <w:rsid w:val="00317B0E"/>
    <w:rsid w:val="003F23A1"/>
    <w:rsid w:val="00405A4E"/>
    <w:rsid w:val="004320AF"/>
    <w:rsid w:val="00503885"/>
    <w:rsid w:val="00514ECE"/>
    <w:rsid w:val="0058028D"/>
    <w:rsid w:val="005F2AC8"/>
    <w:rsid w:val="00667B36"/>
    <w:rsid w:val="006A0100"/>
    <w:rsid w:val="00701776"/>
    <w:rsid w:val="00727908"/>
    <w:rsid w:val="00766816"/>
    <w:rsid w:val="007C0CFF"/>
    <w:rsid w:val="007C4EDD"/>
    <w:rsid w:val="0081190C"/>
    <w:rsid w:val="008359DE"/>
    <w:rsid w:val="00863492"/>
    <w:rsid w:val="008704F0"/>
    <w:rsid w:val="008A77C0"/>
    <w:rsid w:val="008F57FB"/>
    <w:rsid w:val="00933CCC"/>
    <w:rsid w:val="00943A09"/>
    <w:rsid w:val="009B0DAE"/>
    <w:rsid w:val="009B342C"/>
    <w:rsid w:val="009B7622"/>
    <w:rsid w:val="009F1403"/>
    <w:rsid w:val="009F4BCA"/>
    <w:rsid w:val="00A038EE"/>
    <w:rsid w:val="00A3109A"/>
    <w:rsid w:val="00B10FB1"/>
    <w:rsid w:val="00B90A2E"/>
    <w:rsid w:val="00BC44ED"/>
    <w:rsid w:val="00C03D0A"/>
    <w:rsid w:val="00C622A8"/>
    <w:rsid w:val="00C91ADC"/>
    <w:rsid w:val="00CD6F51"/>
    <w:rsid w:val="00CE3346"/>
    <w:rsid w:val="00D476A6"/>
    <w:rsid w:val="00D519BA"/>
    <w:rsid w:val="00D52050"/>
    <w:rsid w:val="00D561DD"/>
    <w:rsid w:val="00D64224"/>
    <w:rsid w:val="00D906AF"/>
    <w:rsid w:val="00D9650D"/>
    <w:rsid w:val="00DC3A76"/>
    <w:rsid w:val="00DE211B"/>
    <w:rsid w:val="00DE62C0"/>
    <w:rsid w:val="00E456A4"/>
    <w:rsid w:val="00E64F7F"/>
    <w:rsid w:val="00E86BCD"/>
    <w:rsid w:val="00E90AD6"/>
    <w:rsid w:val="00EB5CA6"/>
    <w:rsid w:val="00EF21D8"/>
    <w:rsid w:val="00F02296"/>
    <w:rsid w:val="00F0625F"/>
    <w:rsid w:val="00F27261"/>
    <w:rsid w:val="00F8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3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B3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4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B342C"/>
    <w:pPr>
      <w:ind w:left="720"/>
    </w:pPr>
  </w:style>
  <w:style w:type="table" w:styleId="TableGrid">
    <w:name w:val="Table Grid"/>
    <w:basedOn w:val="TableNormal"/>
    <w:uiPriority w:val="99"/>
    <w:rsid w:val="008704F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C3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3A76"/>
  </w:style>
  <w:style w:type="paragraph" w:styleId="Footer">
    <w:name w:val="footer"/>
    <w:basedOn w:val="Normal"/>
    <w:link w:val="FooterChar"/>
    <w:uiPriority w:val="99"/>
    <w:semiHidden/>
    <w:rsid w:val="00DC3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3A76"/>
  </w:style>
  <w:style w:type="character" w:styleId="Hyperlink">
    <w:name w:val="Hyperlink"/>
    <w:basedOn w:val="DefaultParagraphFont"/>
    <w:uiPriority w:val="99"/>
    <w:rsid w:val="000C62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761</Words>
  <Characters>4343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LG</dc:creator>
  <cp:keywords>www.sorubak.com</cp:keywords>
  <dc:description>www.sorubak.com</dc:description>
  <cp:lastModifiedBy>edanur</cp:lastModifiedBy>
  <cp:revision>5</cp:revision>
  <dcterms:created xsi:type="dcterms:W3CDTF">2012-10-08T20:52:00Z</dcterms:created>
  <dcterms:modified xsi:type="dcterms:W3CDTF">2013-09-16T09:32:00Z</dcterms:modified>
  <cp:category>www.sorubak.com</cp:category>
</cp:coreProperties>
</file>