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D0" w:rsidRDefault="002B20D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TÜRKÇE  3.HAFTA DEĞERLENDİRME</w:t>
      </w:r>
    </w:p>
    <w:p w:rsidR="002B20D0" w:rsidRPr="00C8547C" w:rsidRDefault="002B20D0">
      <w:pPr>
        <w:rPr>
          <w:rFonts w:ascii="Comic Sans MS" w:hAnsi="Comic Sans MS" w:cs="Tahoma"/>
          <w:b/>
          <w:bCs/>
          <w:sz w:val="24"/>
          <w:szCs w:val="24"/>
        </w:rPr>
      </w:pPr>
      <w:r w:rsidRPr="00C8547C">
        <w:rPr>
          <w:rFonts w:ascii="Comic Sans MS" w:hAnsi="Comic Sans MS"/>
          <w:sz w:val="24"/>
          <w:szCs w:val="24"/>
        </w:rPr>
        <w:t>“</w:t>
      </w:r>
      <w:r w:rsidRPr="00C8547C">
        <w:rPr>
          <w:rFonts w:ascii="Comic Sans MS" w:hAnsi="Comic Sans MS" w:cs="Tahoma"/>
          <w:b/>
          <w:bCs/>
          <w:sz w:val="24"/>
          <w:szCs w:val="24"/>
        </w:rPr>
        <w:t>KUZUM</w:t>
      </w:r>
      <w:r w:rsidRPr="00C8547C">
        <w:rPr>
          <w:rFonts w:ascii="Comic Sans MS" w:hAnsi="Comic Sans MS" w:cs="Tahoma"/>
          <w:b/>
          <w:bCs/>
          <w:sz w:val="24"/>
          <w:szCs w:val="24"/>
        </w:rPr>
        <w:br/>
      </w:r>
      <w:r>
        <w:rPr>
          <w:color w:val="FF0000"/>
          <w:sz w:val="40"/>
          <w:szCs w:val="40"/>
        </w:rPr>
        <w:t xml:space="preserve">www.sorubak.com   </w:t>
      </w:r>
      <w:r w:rsidRPr="00C8547C">
        <w:rPr>
          <w:rFonts w:ascii="Comic Sans MS" w:hAnsi="Comic Sans MS" w:cs="Tahoma"/>
          <w:b/>
          <w:bCs/>
          <w:sz w:val="24"/>
          <w:szCs w:val="24"/>
        </w:rPr>
        <w:br/>
      </w:r>
      <w:r w:rsidRPr="00C8547C">
        <w:rPr>
          <w:rFonts w:ascii="Comic Sans MS" w:hAnsi="Comic Sans MS" w:cs="Tahoma"/>
          <w:sz w:val="24"/>
          <w:szCs w:val="24"/>
        </w:rPr>
        <w:t>Mini mini bir kuzum var,</w:t>
      </w:r>
      <w:r w:rsidRPr="00C8547C">
        <w:rPr>
          <w:rFonts w:ascii="Comic Sans MS" w:hAnsi="Comic Sans MS" w:cs="Tahoma"/>
          <w:sz w:val="24"/>
          <w:szCs w:val="24"/>
        </w:rPr>
        <w:br/>
        <w:t>Çayırlarda gezer oynar.</w:t>
      </w:r>
      <w:r w:rsidRPr="00C8547C">
        <w:rPr>
          <w:rFonts w:ascii="Comic Sans MS" w:hAnsi="Comic Sans MS" w:cs="Tahoma"/>
          <w:sz w:val="24"/>
          <w:szCs w:val="24"/>
        </w:rPr>
        <w:br/>
        <w:t>Hep arkamdan koşar, gelir,</w:t>
      </w:r>
      <w:r w:rsidRPr="00C8547C">
        <w:rPr>
          <w:rFonts w:ascii="Comic Sans MS" w:hAnsi="Comic Sans MS" w:cs="Tahoma"/>
          <w:sz w:val="24"/>
          <w:szCs w:val="24"/>
        </w:rPr>
        <w:br/>
        <w:t>Yaramaz pek neşelidir.</w:t>
      </w:r>
      <w:r w:rsidRPr="00C8547C">
        <w:rPr>
          <w:rFonts w:ascii="Comic Sans MS" w:hAnsi="Comic Sans MS" w:cs="Tahoma"/>
          <w:sz w:val="24"/>
          <w:szCs w:val="24"/>
        </w:rPr>
        <w:br/>
      </w:r>
      <w:r w:rsidRPr="00C8547C">
        <w:rPr>
          <w:rFonts w:ascii="Comic Sans MS" w:hAnsi="Comic Sans MS" w:cs="Tahoma"/>
          <w:sz w:val="24"/>
          <w:szCs w:val="24"/>
        </w:rPr>
        <w:br/>
        <w:t>Yanından ayrılsam biraz,</w:t>
      </w:r>
      <w:r w:rsidRPr="00C8547C">
        <w:rPr>
          <w:rFonts w:ascii="Comic Sans MS" w:hAnsi="Comic Sans MS" w:cs="Tahoma"/>
          <w:sz w:val="24"/>
          <w:szCs w:val="24"/>
        </w:rPr>
        <w:br/>
        <w:t>Hemen yanık yanık meler.</w:t>
      </w:r>
      <w:r w:rsidRPr="00C8547C">
        <w:rPr>
          <w:rFonts w:ascii="Comic Sans MS" w:hAnsi="Comic Sans MS" w:cs="Tahoma"/>
          <w:sz w:val="24"/>
          <w:szCs w:val="24"/>
        </w:rPr>
        <w:br/>
        <w:t>Kırdaki otlara doymaz,</w:t>
      </w:r>
      <w:r w:rsidRPr="00C8547C">
        <w:rPr>
          <w:rFonts w:ascii="Comic Sans MS" w:hAnsi="Comic Sans MS" w:cs="Tahoma"/>
          <w:sz w:val="24"/>
          <w:szCs w:val="24"/>
        </w:rPr>
        <w:br/>
        <w:t>Daha ister neler neler.</w:t>
      </w:r>
      <w:r w:rsidRPr="00C8547C">
        <w:rPr>
          <w:rFonts w:ascii="Comic Sans MS" w:hAnsi="Comic Sans MS" w:cs="Tahoma"/>
          <w:sz w:val="24"/>
          <w:szCs w:val="24"/>
        </w:rPr>
        <w:br/>
      </w:r>
      <w:r w:rsidRPr="00C8547C">
        <w:rPr>
          <w:rFonts w:ascii="Comic Sans MS" w:hAnsi="Comic Sans MS" w:cs="Tahoma"/>
          <w:sz w:val="24"/>
          <w:szCs w:val="24"/>
        </w:rPr>
        <w:br/>
        <w:t>Şeker, arpa, fıstık, üzüm,</w:t>
      </w:r>
      <w:r w:rsidRPr="00C8547C">
        <w:rPr>
          <w:rFonts w:ascii="Comic Sans MS" w:hAnsi="Comic Sans MS" w:cs="Tahoma"/>
          <w:sz w:val="24"/>
          <w:szCs w:val="24"/>
        </w:rPr>
        <w:br/>
        <w:t>Çok bilmiştir iki gözüm.</w:t>
      </w:r>
      <w:r w:rsidRPr="00C8547C">
        <w:rPr>
          <w:rFonts w:ascii="Comic Sans MS" w:hAnsi="Comic Sans MS" w:cs="Tahoma"/>
          <w:b/>
          <w:bCs/>
          <w:sz w:val="24"/>
          <w:szCs w:val="24"/>
        </w:rPr>
        <w:br/>
      </w:r>
      <w:r w:rsidRPr="00C8547C">
        <w:rPr>
          <w:rFonts w:ascii="Comic Sans MS" w:hAnsi="Comic Sans MS" w:cs="Tahoma"/>
          <w:b/>
          <w:bCs/>
          <w:sz w:val="24"/>
          <w:szCs w:val="24"/>
        </w:rPr>
        <w:br/>
        <w:t>Dr. Ali Rıdvan UNAR “</w:t>
      </w:r>
    </w:p>
    <w:p w:rsidR="002B20D0" w:rsidRPr="00C8547C" w:rsidRDefault="002B20D0" w:rsidP="00BD4685">
      <w:pPr>
        <w:rPr>
          <w:rFonts w:ascii="Comic Sans MS" w:hAnsi="Comic Sans MS" w:cs="Tahoma"/>
          <w:b/>
          <w:bCs/>
          <w:sz w:val="24"/>
          <w:szCs w:val="24"/>
        </w:rPr>
      </w:pPr>
      <w:r w:rsidRPr="00C8547C">
        <w:rPr>
          <w:rFonts w:ascii="Comic Sans MS" w:hAnsi="Comic Sans MS" w:cs="Tahoma"/>
          <w:b/>
          <w:bCs/>
          <w:sz w:val="24"/>
          <w:szCs w:val="24"/>
        </w:rPr>
        <w:t>(İlk 4 soruyu yukarıdaki şiire göre cevaplayınız.)</w:t>
      </w: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>1-)Kuzu neler yemek istermiş?</w:t>
      </w: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>………………………………………………………………..</w:t>
      </w: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>………………………………………………………………..</w:t>
      </w: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>2-) Sahibi kuzunun yanından ayrılırsa kuzu ne yaparmış?</w:t>
      </w: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>………………………………………………………………..</w:t>
      </w: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>………………………………………………………………..</w:t>
      </w: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>3-) Şiirde bahsedilen hayvan hangisidir?</w:t>
      </w:r>
    </w:p>
    <w:p w:rsidR="002B20D0" w:rsidRPr="00C8547C" w:rsidRDefault="002B20D0" w:rsidP="00C8547C">
      <w:pPr>
        <w:pStyle w:val="ListParagraph"/>
        <w:numPr>
          <w:ilvl w:val="0"/>
          <w:numId w:val="4"/>
        </w:num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>Kuş       B) Keçi      C) Kuzu</w:t>
      </w: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>4) Şiirde kaç kelime (sözcük ) vardır?</w:t>
      </w:r>
    </w:p>
    <w:p w:rsidR="002B20D0" w:rsidRPr="00C8547C" w:rsidRDefault="002B20D0" w:rsidP="00C8547C">
      <w:pPr>
        <w:rPr>
          <w:rFonts w:ascii="Comic Sans MS" w:hAnsi="Comic Sans MS" w:cs="Tahoma"/>
          <w:bCs/>
          <w:sz w:val="24"/>
          <w:szCs w:val="24"/>
        </w:rPr>
      </w:pPr>
      <w:r w:rsidRPr="00C8547C">
        <w:rPr>
          <w:rFonts w:ascii="Comic Sans MS" w:hAnsi="Comic Sans MS" w:cs="Tahoma"/>
          <w:bCs/>
          <w:sz w:val="24"/>
          <w:szCs w:val="24"/>
        </w:rPr>
        <w:t xml:space="preserve">   A) 37          B)10         C) 80</w:t>
      </w:r>
    </w:p>
    <w:p w:rsidR="002B20D0" w:rsidRDefault="002B20D0" w:rsidP="00C8547C">
      <w:pPr>
        <w:pStyle w:val="ListParagraph"/>
        <w:rPr>
          <w:rFonts w:ascii="Comic Sans MS" w:hAnsi="Comic Sans MS" w:cs="Tahoma"/>
          <w:bCs/>
          <w:sz w:val="24"/>
          <w:szCs w:val="24"/>
        </w:rPr>
      </w:pPr>
      <w:r>
        <w:rPr>
          <w:rFonts w:ascii="Comic Sans MS" w:hAnsi="Comic Sans MS" w:cs="Tahoma"/>
          <w:bCs/>
          <w:sz w:val="24"/>
          <w:szCs w:val="24"/>
        </w:rPr>
        <w:t>5-) Hangi hayvanın ismi alfabenin 14. harfi ile başlar?</w:t>
      </w:r>
    </w:p>
    <w:p w:rsidR="002B20D0" w:rsidRDefault="002B20D0" w:rsidP="00C8547C">
      <w:pPr>
        <w:pStyle w:val="ListParagraph"/>
        <w:rPr>
          <w:rFonts w:ascii="Comic Sans MS" w:hAnsi="Comic Sans MS" w:cs="Tahoma"/>
          <w:bCs/>
          <w:sz w:val="24"/>
          <w:szCs w:val="24"/>
        </w:rPr>
      </w:pPr>
      <w:r>
        <w:rPr>
          <w:rFonts w:ascii="Comic Sans MS" w:hAnsi="Comic Sans MS" w:cs="Tahoma"/>
          <w:bCs/>
          <w:sz w:val="24"/>
          <w:szCs w:val="24"/>
        </w:rPr>
        <w:t>A)</w:t>
      </w:r>
      <w:hyperlink r:id="rId5" w:history="1">
        <w:r w:rsidRPr="00802EB6">
          <w:rPr>
            <w:rFonts w:ascii="Arial" w:hAnsi="Arial" w:cs="Arial"/>
            <w:noProof/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s://encrypted-tbn3.gstatic.com/images?q=tbn:ANd9GcTijZAMQOxCslneTzCn_3dEld66g4h16MJXbZ409O-hRoRJUaj5mn5956w9" href="https://www.google.com.tr/imgres?imgurl&amp;imgrefurl=http://www.ogretmenlerforumu.com/boyama_calismalari/hayvan_resimleri-t10524.0.html&amp;h=0&amp;w=0&amp;sz=1&amp;tbnid=j-7SRGlyqACd2M&amp;tbnh=259&amp;tbnw=194&amp;zoom=1&amp;docid=8WTC2YqzEROpHM&amp;ei=Qn1NUojdMsXKswaqsoCYBA&amp;ved=0CAUQs" style="width:40.5pt;height:54.75pt;visibility:visible" o:button="t">
              <v:fill o:detectmouseclick="t"/>
              <v:imagedata r:id="rId6" o:title=""/>
            </v:shape>
          </w:pict>
        </w:r>
      </w:hyperlink>
      <w:r>
        <w:rPr>
          <w:rFonts w:ascii="Comic Sans MS" w:hAnsi="Comic Sans MS" w:cs="Tahoma"/>
          <w:bCs/>
          <w:sz w:val="24"/>
          <w:szCs w:val="24"/>
        </w:rPr>
        <w:t xml:space="preserve">   B) </w:t>
      </w:r>
      <w:hyperlink r:id="rId7" w:history="1">
        <w:r w:rsidRPr="00802EB6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</w:rPr>
          <w:pict>
            <v:shape id="Resim 10" o:spid="_x0000_i1026" type="#_x0000_t75" alt="https://encrypted-tbn1.gstatic.com/images?q=tbn:ANd9GcQnx_I7ZMs9cvE8MScq17H5POPCjRdn1n5zEwN-1vxZ1UIJVMtZ" href="http://www.google.com.tr/imgres?biw=1024&amp;bih=505&amp;tbm=isch&amp;tbnid=vTK9nhFmgyCT6M:&amp;imgrefurl=http://yasamcocuk.blogspot.com/2012/01/sevimli-cizimler-karakalem-resimler.html&amp;docid=0AeInBYU3lGR3M&amp;imgurl=http://www.fantastikresimler.net/wp-content/uploads/2012/01/oyun-oynayan-kopek-yavrusu-karakalem.jpg&amp;w=243&amp;h=221&amp;ei=0n5NUqmwL8qGswb_zYF4&amp;zoom=1&amp;ved=1t:3588,r:13,s:0,i:114&amp;iact=rc&amp;page=2&amp;tbnh=175&amp;tbnw=194&amp;start=11&amp;ndsp=17&amp;tx=137&amp;ty=1" style="width:54pt;height:48.75pt;visibility:visible" o:button="t">
              <v:fill o:detectmouseclick="t"/>
              <v:imagedata r:id="rId8" o:title=""/>
            </v:shape>
          </w:pict>
        </w:r>
      </w:hyperlink>
      <w:r>
        <w:rPr>
          <w:rFonts w:ascii="Comic Sans MS" w:hAnsi="Comic Sans MS" w:cs="Tahoma"/>
          <w:bCs/>
          <w:sz w:val="24"/>
          <w:szCs w:val="24"/>
        </w:rPr>
        <w:t xml:space="preserve">    C)</w:t>
      </w:r>
      <w:hyperlink r:id="rId9" w:history="1">
        <w:r w:rsidRPr="00802EB6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</w:rPr>
          <w:pict>
            <v:shape id="Resim 7" o:spid="_x0000_i1027" type="#_x0000_t75" alt="https://encrypted-tbn3.gstatic.com/images?q=tbn:ANd9GcSEOSKOZ6x3eVi2alzb9TlLFfatNSyHWJic6sjBMSvcX_C1D5y8Zg" href="http://www.google.com.tr/imgres?start=152&amp;biw=1024&amp;bih=505&amp;tbm=isch&amp;tbnid=HOLXyEkSIZmioM:&amp;imgrefurl=http://www.cocuk-boyama.com/&amp;docid=P6hKWwdk3Gav8M&amp;imgurl=http://www.cocuk-boyama.com/img/hp/animaux.gif&amp;w=90&amp;h=100&amp;ei=xX1NUoaAF8mntAaPqYDYAQ&amp;zoom=1&amp;ved=1t:3588,r:61,s:100,i:187&amp;iact=rc&amp;page=11&amp;tbnh=83&amp;tbnw=75&amp;ndsp=15&amp;tx=58&amp;ty=" style="width:36pt;height:39.75pt;visibility:visible" o:button="t">
              <v:fill o:detectmouseclick="t"/>
              <v:imagedata r:id="rId10" o:title=""/>
            </v:shape>
          </w:pict>
        </w:r>
      </w:hyperlink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</w:p>
    <w:p w:rsidR="002B20D0" w:rsidRDefault="002B20D0" w:rsidP="008D5CAE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left:0;text-align:left;margin-left:55.55pt;margin-top:2.45pt;width:164.9pt;height:34.3pt;z-index:251658240">
            <v:textbox>
              <w:txbxContent>
                <w:p w:rsidR="002B20D0" w:rsidRDefault="002B20D0">
                  <w:r>
                    <w:t>Kapıda ki kediyi gördün  mü?</w:t>
                  </w:r>
                </w:p>
              </w:txbxContent>
            </v:textbox>
          </v:shape>
        </w:pict>
      </w:r>
      <w:r>
        <w:rPr>
          <w:rFonts w:ascii="Comic Sans MS" w:hAnsi="Comic Sans MS" w:cs="Tahoma"/>
          <w:sz w:val="24"/>
          <w:szCs w:val="24"/>
        </w:rPr>
        <w:t xml:space="preserve">6-)                                                       </w:t>
      </w:r>
    </w:p>
    <w:p w:rsidR="002B20D0" w:rsidRPr="008D5CAE" w:rsidRDefault="002B20D0" w:rsidP="008D5CAE">
      <w:pPr>
        <w:pStyle w:val="ListParagraph"/>
        <w:rPr>
          <w:rFonts w:ascii="Comic Sans MS" w:hAnsi="Comic Sans MS" w:cs="Tahoma"/>
          <w:sz w:val="24"/>
          <w:szCs w:val="24"/>
        </w:rPr>
      </w:pP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Yukarıda verilen cümlede ki ünlü harfleri yazınız.</w:t>
      </w:r>
    </w:p>
    <w:p w:rsidR="002B20D0" w:rsidRPr="005A1BE6" w:rsidRDefault="002B20D0" w:rsidP="005A1BE6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…………………………………………………………………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7-) Aşağıdaki kelimelerin eş anlamlarını karşılarına yazınız.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Yurt=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Ad   =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Çaba =</w:t>
      </w:r>
    </w:p>
    <w:p w:rsidR="002B20D0" w:rsidRPr="005A1BE6" w:rsidRDefault="002B20D0" w:rsidP="005A1BE6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Görev=</w:t>
      </w:r>
    </w:p>
    <w:p w:rsidR="002B20D0" w:rsidRDefault="002B20D0" w:rsidP="005A1BE6">
      <w:pPr>
        <w:pStyle w:val="ListParagraph"/>
        <w:spacing w:after="120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8-) Aşağıdaki eş sesli (sesteş) sözcükleri farklı anlamları ile cümlede kullanınız.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Serin=</w:t>
      </w:r>
      <w:r>
        <w:rPr>
          <w:rFonts w:ascii="Comic Sans MS" w:hAnsi="Comic Sans MS" w:cs="Tahoma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Serin=</w:t>
      </w:r>
      <w:r>
        <w:rPr>
          <w:rFonts w:ascii="Comic Sans MS" w:hAnsi="Comic Sans MS" w:cs="Tahoma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Çay=</w:t>
      </w:r>
      <w:r>
        <w:rPr>
          <w:rFonts w:ascii="Comic Sans MS" w:hAnsi="Comic Sans MS" w:cs="Tahoma"/>
          <w:sz w:val="24"/>
          <w:szCs w:val="24"/>
        </w:rPr>
        <w:t>…………………………………………………………………………………………………………………………….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Çay=</w:t>
      </w:r>
      <w:r>
        <w:rPr>
          <w:rFonts w:ascii="Comic Sans MS" w:hAnsi="Comic Sans MS" w:cs="Tahoma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9-) “</w:t>
      </w:r>
      <w:r>
        <w:rPr>
          <w:rFonts w:ascii="Comic Sans MS" w:hAnsi="Comic Sans MS" w:cs="Tahoma"/>
          <w:b/>
          <w:sz w:val="24"/>
          <w:szCs w:val="24"/>
        </w:rPr>
        <w:t>Fil</w:t>
      </w:r>
      <w:r>
        <w:rPr>
          <w:rFonts w:ascii="Comic Sans MS" w:hAnsi="Comic Sans MS" w:cs="Tahoma"/>
          <w:sz w:val="24"/>
          <w:szCs w:val="24"/>
        </w:rPr>
        <w:t>” sözcüğünü gerçek ve mecaz anlamında birer cümlede kullanınız.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Gerçek=………………………………………………………………………………………………………………………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Mecaz=……………………………………………………………………………………………………………………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10-) Aşağıdaki kelimelerin zıt anlamlarını karşılarına yazınız.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Acemi=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Aynı=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Bekar=</w:t>
      </w:r>
    </w:p>
    <w:p w:rsidR="002B20D0" w:rsidRDefault="002B20D0" w:rsidP="00C8547C">
      <w:pPr>
        <w:pStyle w:val="ListParagraph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Kuru=</w:t>
      </w:r>
    </w:p>
    <w:p w:rsidR="002B20D0" w:rsidRPr="000630FD" w:rsidRDefault="002B20D0" w:rsidP="00C8547C">
      <w:pPr>
        <w:pStyle w:val="ListParagraph"/>
        <w:rPr>
          <w:rFonts w:ascii="Comic Sans MS" w:hAnsi="Comic Sans MS" w:cs="Tahoma"/>
          <w:bCs/>
          <w:sz w:val="24"/>
          <w:szCs w:val="24"/>
        </w:rPr>
      </w:pPr>
    </w:p>
    <w:sectPr w:rsidR="002B20D0" w:rsidRPr="000630FD" w:rsidSect="005A1BE6">
      <w:pgSz w:w="11906" w:h="16838"/>
      <w:pgMar w:top="720" w:right="51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44621"/>
    <w:multiLevelType w:val="hybridMultilevel"/>
    <w:tmpl w:val="4078864A"/>
    <w:lvl w:ilvl="0" w:tplc="D50A5B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BD5F4F"/>
    <w:multiLevelType w:val="hybridMultilevel"/>
    <w:tmpl w:val="79A8C174"/>
    <w:lvl w:ilvl="0" w:tplc="8E283E9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EE0E4E"/>
    <w:multiLevelType w:val="hybridMultilevel"/>
    <w:tmpl w:val="12269A44"/>
    <w:lvl w:ilvl="0" w:tplc="6DF2392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1C77F8"/>
    <w:multiLevelType w:val="hybridMultilevel"/>
    <w:tmpl w:val="082E2092"/>
    <w:lvl w:ilvl="0" w:tplc="939AE962">
      <w:start w:val="1"/>
      <w:numFmt w:val="decimal"/>
      <w:lvlText w:val="%1-"/>
      <w:lvlJc w:val="left"/>
      <w:pPr>
        <w:ind w:left="720" w:hanging="360"/>
      </w:pPr>
      <w:rPr>
        <w:rFonts w:ascii="Tahoma" w:hAnsi="Tahoma"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4685"/>
    <w:rsid w:val="000630FD"/>
    <w:rsid w:val="00086714"/>
    <w:rsid w:val="00143EED"/>
    <w:rsid w:val="001D74C7"/>
    <w:rsid w:val="002B20D0"/>
    <w:rsid w:val="005A1BE6"/>
    <w:rsid w:val="006F5745"/>
    <w:rsid w:val="00802EB6"/>
    <w:rsid w:val="008D5CAE"/>
    <w:rsid w:val="00962EE6"/>
    <w:rsid w:val="00BD4685"/>
    <w:rsid w:val="00C85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EE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D46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86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67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56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biw=1024&amp;bih=505&amp;tbm=isch&amp;tbnid=vTK9nhFmgyCT6M:&amp;imgrefurl=http://yasamcocuk.blogspot.com/2012/01/sevimli-cizimler-karakalem-resimler.html&amp;docid=0AeInBYU3lGR3M&amp;imgurl=http://www.fantastikresimler.net/wp-content/uploads/2012/01/oyun-oynayan-kopek-yavrusu-karakalem.jpg&amp;w=243&amp;h=221&amp;ei=0n5NUqmwL8qGswb_zYF4&amp;zoom=1&amp;ved=1t:3588,r:13,s:0,i:114&amp;iact=rc&amp;page=2&amp;tbnh=175&amp;tbnw=194&amp;start=11&amp;ndsp=17&amp;tx=137&amp;ty=13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google.com.tr/imgres?imgurl&amp;imgrefurl=http://www.ogretmenlerforumu.com/boyama_calismalari/hayvan_resimleri-t10524.0.html&amp;h=0&amp;w=0&amp;sz=1&amp;tbnid=j-7SRGlyqACd2M&amp;tbnh=259&amp;tbnw=194&amp;zoom=1&amp;docid=8WTC2YqzEROpHM&amp;ei=Qn1NUojdMsXKswaqsoCYBA&amp;ved=0CAUQsCU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start=152&amp;biw=1024&amp;bih=505&amp;tbm=isch&amp;tbnid=HOLXyEkSIZmioM:&amp;imgrefurl=http://www.cocuk-boyama.com/&amp;docid=P6hKWwdk3Gav8M&amp;imgurl=http://www.cocuk-boyama.com/img/hp/animaux.gif&amp;w=90&amp;h=100&amp;ei=xX1NUoaAF8mntAaPqYDYAQ&amp;zoom=1&amp;ved=1t:3588,r:61,s:100,i:187&amp;iact=rc&amp;page=11&amp;tbnh=83&amp;tbnw=75&amp;ndsp=15&amp;tx=58&amp;ty=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2</Pages>
  <Words>395</Words>
  <Characters>2257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devrim</dc:creator>
  <cp:keywords/>
  <dc:description/>
  <cp:lastModifiedBy>BİRSEN</cp:lastModifiedBy>
  <cp:revision>4</cp:revision>
  <dcterms:created xsi:type="dcterms:W3CDTF">2013-10-03T13:56:00Z</dcterms:created>
  <dcterms:modified xsi:type="dcterms:W3CDTF">2013-10-04T17:12:00Z</dcterms:modified>
</cp:coreProperties>
</file>