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04" w:rsidRDefault="009D6C04" w:rsidP="008A71E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3-A SINIFI MATEMATİK DERSİ       ÇALIŞMA KAĞIDI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– Soyadı: ……………………………………..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No: …………….</w:t>
      </w:r>
      <w:r>
        <w:rPr>
          <w:rFonts w:ascii="Times New Roman" w:hAnsi="Times New Roman" w:cs="Times New Roman"/>
          <w:sz w:val="24"/>
          <w:szCs w:val="24"/>
        </w:rPr>
        <w:tab/>
      </w:r>
      <w:hyperlink r:id="rId4" w:history="1">
        <w:r>
          <w:rPr>
            <w:rStyle w:val="Hyperlink"/>
            <w:rFonts w:ascii="Algerian" w:hAnsi="Algerian" w:cs="Algerian"/>
            <w:sz w:val="52"/>
            <w:szCs w:val="52"/>
          </w:rPr>
          <w:t>www.sorubak.com</w:t>
        </w:r>
      </w:hyperlink>
    </w:p>
    <w:p w:rsidR="009D6C04" w:rsidRDefault="009D6C04" w:rsidP="008A71E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SORULAR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 w:rsidRPr="008A71E2">
        <w:rPr>
          <w:rFonts w:ascii="Times New Roman" w:hAnsi="Times New Roman" w:cs="Times New Roman"/>
          <w:b/>
          <w:bCs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>12’den başlayarak 6’şar ritmik sayarken 4. sırada hangi sayıyı söyleriz?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</w:p>
    <w:p w:rsidR="009D6C04" w:rsidRPr="008A71E2" w:rsidRDefault="009D6C04" w:rsidP="008A71E2">
      <w:pPr>
        <w:rPr>
          <w:rFonts w:ascii="Times New Roman" w:hAnsi="Times New Roman" w:cs="Times New Roman"/>
          <w:sz w:val="24"/>
          <w:szCs w:val="24"/>
        </w:rPr>
      </w:pPr>
      <w:r w:rsidRPr="008A71E2">
        <w:rPr>
          <w:rFonts w:ascii="Times New Roman" w:hAnsi="Times New Roman" w:cs="Times New Roman"/>
          <w:b/>
          <w:bCs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>21’den başlayarak 3’er ritmik sayarken 5. sırada hangi sayıyı söyleriz?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8A71E2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36’dan başlayarak 9’ar  ritmik sayarken 4. sırada hangi sayıyı söyleriz?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A71E2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32’den başlayarak 8’er ritmik sayarken 3. sırada hangi sayıyı söyleriz?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A71E2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7’den başlayarak 7’şer ritmik sayarken 7. sırada hangi sayıyı söyleriz?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</w:p>
    <w:p w:rsidR="009D6C04" w:rsidRDefault="009D6C04" w:rsidP="008A71E2">
      <w:pPr>
        <w:ind w:left="1416" w:hanging="1416"/>
        <w:rPr>
          <w:rFonts w:ascii="Times New Roman" w:hAnsi="Times New Roman" w:cs="Times New Roman"/>
          <w:sz w:val="24"/>
          <w:szCs w:val="24"/>
        </w:rPr>
      </w:pPr>
      <w:r w:rsidRPr="008A71E2">
        <w:rPr>
          <w:rFonts w:ascii="Times New Roman" w:hAnsi="Times New Roman" w:cs="Times New Roman"/>
          <w:b/>
          <w:bCs/>
          <w:sz w:val="24"/>
          <w:szCs w:val="24"/>
        </w:rPr>
        <w:t>6-</w:t>
      </w:r>
      <w:r>
        <w:rPr>
          <w:rFonts w:ascii="Times New Roman" w:hAnsi="Times New Roman" w:cs="Times New Roman"/>
          <w:sz w:val="24"/>
          <w:szCs w:val="24"/>
        </w:rPr>
        <w:t>224&lt;…………………….&lt;230</w:t>
      </w:r>
    </w:p>
    <w:p w:rsidR="009D6C04" w:rsidRPr="008A71E2" w:rsidRDefault="009D6C04" w:rsidP="008A71E2">
      <w:pPr>
        <w:ind w:left="1416" w:hanging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Noktalı yerlere hangi sayılar gelebilir?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 w:rsidRPr="008A71E2">
        <w:rPr>
          <w:rFonts w:ascii="Times New Roman" w:hAnsi="Times New Roman" w:cs="Times New Roman"/>
          <w:b/>
          <w:bCs/>
          <w:sz w:val="24"/>
          <w:szCs w:val="24"/>
        </w:rPr>
        <w:t>7-</w:t>
      </w:r>
      <w:r w:rsidRPr="008A71E2">
        <w:rPr>
          <w:rFonts w:ascii="Times New Roman" w:hAnsi="Times New Roman" w:cs="Times New Roman"/>
          <w:sz w:val="24"/>
          <w:szCs w:val="24"/>
        </w:rPr>
        <w:t>385&gt;</w:t>
      </w:r>
      <w:r>
        <w:rPr>
          <w:rFonts w:ascii="Times New Roman" w:hAnsi="Times New Roman" w:cs="Times New Roman"/>
          <w:sz w:val="24"/>
          <w:szCs w:val="24"/>
        </w:rPr>
        <w:t>………………………&gt;377</w:t>
      </w:r>
    </w:p>
    <w:p w:rsidR="009D6C04" w:rsidRPr="008A71E2" w:rsidRDefault="009D6C04" w:rsidP="008A71E2">
      <w:pPr>
        <w:ind w:left="1416" w:hanging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Noktalı yerlere hangi sayılar gelebilir?</w:t>
      </w:r>
    </w:p>
    <w:p w:rsidR="009D6C04" w:rsidRDefault="009D6C04" w:rsidP="008A71E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D6C04" w:rsidRDefault="009D6C04" w:rsidP="008A71E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8- </w:t>
      </w:r>
      <w:r>
        <w:rPr>
          <w:rFonts w:ascii="Times New Roman" w:hAnsi="Times New Roman" w:cs="Times New Roman"/>
          <w:sz w:val="24"/>
          <w:szCs w:val="24"/>
        </w:rPr>
        <w:t xml:space="preserve">Aşağıdaki sayıların basamak değerlerini </w:t>
      </w:r>
      <w:r w:rsidRPr="004262EB">
        <w:rPr>
          <w:rFonts w:ascii="Times New Roman" w:hAnsi="Times New Roman" w:cs="Times New Roman"/>
        </w:rPr>
        <w:t>yazınız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C04" w:rsidRDefault="009D6C04" w:rsidP="004262EB">
      <w:pPr>
        <w:ind w:left="708" w:hanging="708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group id="Grup 11" o:spid="_x0000_s1026" style="position:absolute;left:0;text-align:left;margin-left:126.75pt;margin-top:11pt;width:32.05pt;height:64.9pt;z-index:251657728" coordsize="4075,8247">
            <v:group id="Grup 12" o:spid="_x0000_s1027" style="position:absolute;left:1689;top:198;width:2386;height:1690" coordsize="238540,168965">
              <v:line id="Düz Bağlayıcı 13" o:spid="_x0000_s1028" style="position:absolute;visibility:visible" from="0,0" to="0,168910" o:connectortype="straigh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4" o:spid="_x0000_s1029" type="#_x0000_t32" style="position:absolute;top:168965;width:238540;height:0;visibility:visible" o:connectortype="straight">
                <v:stroke endarrow="open"/>
              </v:shape>
            </v:group>
            <v:group id="Grup 15" o:spid="_x0000_s1030" style="position:absolute;left:795;width:3275;height:5068" coordsize="238540,168965">
              <v:line id="Düz Bağlayıcı 16" o:spid="_x0000_s1031" style="position:absolute;visibility:visible" from="0,0" to="0,168910" o:connectortype="straight"/>
              <v:shape id="Düz Ok Bağlayıcısı 17" o:spid="_x0000_s1032" type="#_x0000_t32" style="position:absolute;top:168965;width:238540;height:0;visibility:visible" o:connectortype="straight">
                <v:stroke endarrow="open"/>
              </v:shape>
            </v:group>
            <v:group id="Grup 18" o:spid="_x0000_s1033" style="position:absolute;width:4070;height:8247" coordsize="238540,168965">
              <v:line id="Düz Bağlayıcı 19" o:spid="_x0000_s1034" style="position:absolute;visibility:visible" from="0,0" to="0,168910" o:connectortype="straight"/>
              <v:shape id="Düz Ok Bağlayıcısı 20" o:spid="_x0000_s1035" type="#_x0000_t32" style="position:absolute;top:168965;width:238540;height:0;visibility:visible" o:connectortype="straight">
                <v:stroke endarrow="open"/>
              </v:shape>
            </v:group>
          </v:group>
        </w:pict>
      </w:r>
      <w:r>
        <w:rPr>
          <w:noProof/>
          <w:lang w:eastAsia="tr-TR"/>
        </w:rPr>
        <w:pict>
          <v:group id="Grup 10" o:spid="_x0000_s1036" style="position:absolute;left:0;text-align:left;margin-left:2.1pt;margin-top:10.85pt;width:32.1pt;height:64.95pt;z-index:251656704" coordsize="4075,8247">
            <v:group id="Grup 3" o:spid="_x0000_s1037" style="position:absolute;left:1689;top:198;width:2386;height:1690" coordsize="238540,168965">
              <v:line id="Düz Bağlayıcı 1" o:spid="_x0000_s1038" style="position:absolute;visibility:visible" from="0,0" to="0,168910" o:connectortype="straight"/>
              <v:shape id="Düz Ok Bağlayıcısı 2" o:spid="_x0000_s1039" type="#_x0000_t32" style="position:absolute;top:168965;width:238540;height:0;visibility:visible" o:connectortype="straight">
                <v:stroke endarrow="open"/>
              </v:shape>
            </v:group>
            <v:group id="Grup 4" o:spid="_x0000_s1040" style="position:absolute;left:795;width:3275;height:5068" coordsize="238540,168965">
              <v:line id="Düz Bağlayıcı 5" o:spid="_x0000_s1041" style="position:absolute;visibility:visible" from="0,0" to="0,168910" o:connectortype="straight"/>
              <v:shape id="Düz Ok Bağlayıcısı 6" o:spid="_x0000_s1042" type="#_x0000_t32" style="position:absolute;top:168965;width:238540;height:0;visibility:visible" o:connectortype="straight">
                <v:stroke endarrow="open"/>
              </v:shape>
            </v:group>
            <v:group id="Grup 7" o:spid="_x0000_s1043" style="position:absolute;width:4070;height:8247" coordsize="238540,168965">
              <v:line id="Düz Bağlayıcı 8" o:spid="_x0000_s1044" style="position:absolute;visibility:visible" from="0,0" to="0,168910" o:connectortype="straight"/>
              <v:shape id="Düz Ok Bağlayıcısı 9" o:spid="_x0000_s1045" type="#_x0000_t32" style="position:absolute;top:168965;width:238540;height:0;visibility:visible" o:connectortype="straight">
                <v:stroke endarrow="open"/>
              </v:shape>
            </v:group>
          </v:group>
        </w:pict>
      </w:r>
      <w:r>
        <w:rPr>
          <w:rFonts w:ascii="Times New Roman" w:hAnsi="Times New Roman" w:cs="Times New Roman"/>
          <w:sz w:val="24"/>
          <w:szCs w:val="24"/>
        </w:rPr>
        <w:t>371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846                                                      ………..=……</w:t>
      </w:r>
      <w:r>
        <w:rPr>
          <w:rFonts w:ascii="Times New Roman" w:hAnsi="Times New Roman" w:cs="Times New Roman"/>
          <w:sz w:val="24"/>
          <w:szCs w:val="24"/>
        </w:rPr>
        <w:tab/>
        <w:t>………..=……</w:t>
      </w:r>
    </w:p>
    <w:p w:rsidR="009D6C04" w:rsidRDefault="009D6C04" w:rsidP="004262EB">
      <w:pPr>
        <w:ind w:left="708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………..=……</w:t>
      </w:r>
      <w:r>
        <w:rPr>
          <w:rFonts w:ascii="Times New Roman" w:hAnsi="Times New Roman" w:cs="Times New Roman"/>
          <w:sz w:val="24"/>
          <w:szCs w:val="24"/>
        </w:rPr>
        <w:tab/>
        <w:t>………..=……</w:t>
      </w:r>
    </w:p>
    <w:p w:rsidR="009D6C04" w:rsidRPr="008A71E2" w:rsidRDefault="009D6C04" w:rsidP="004262EB">
      <w:pPr>
        <w:ind w:left="708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………..=……</w:t>
      </w:r>
      <w:r>
        <w:rPr>
          <w:rFonts w:ascii="Times New Roman" w:hAnsi="Times New Roman" w:cs="Times New Roman"/>
          <w:sz w:val="24"/>
          <w:szCs w:val="24"/>
        </w:rPr>
        <w:tab/>
        <w:t>………..=……</w:t>
      </w:r>
    </w:p>
    <w:p w:rsidR="009D6C04" w:rsidRPr="008A71E2" w:rsidRDefault="009D6C04" w:rsidP="008A71E2">
      <w:pPr>
        <w:rPr>
          <w:rFonts w:ascii="Times New Roman" w:hAnsi="Times New Roman" w:cs="Times New Roman"/>
          <w:sz w:val="24"/>
          <w:szCs w:val="24"/>
        </w:rPr>
      </w:pP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 w:rsidRPr="00162A89">
        <w:rPr>
          <w:rFonts w:ascii="Times New Roman" w:hAnsi="Times New Roman" w:cs="Times New Roman"/>
          <w:b/>
          <w:bCs/>
          <w:sz w:val="24"/>
          <w:szCs w:val="24"/>
        </w:rPr>
        <w:t>9-</w:t>
      </w:r>
      <w:r>
        <w:rPr>
          <w:rFonts w:ascii="Times New Roman" w:hAnsi="Times New Roman" w:cs="Times New Roman"/>
          <w:sz w:val="24"/>
          <w:szCs w:val="24"/>
        </w:rPr>
        <w:t>Sayıları en yakın onluğa yuvarlayınız.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line id="Düz Bağlayıcı 21" o:spid="_x0000_s1046" style="position:absolute;z-index:251658752;visibility:visible" from="118.15pt,1.35pt" to="118.15pt,88.2pt">
            <v:stroke linestyle="thinThin"/>
          </v:line>
        </w:pict>
      </w:r>
      <w:r w:rsidRPr="00162A89">
        <w:rPr>
          <w:rFonts w:ascii="Times New Roman" w:hAnsi="Times New Roman" w:cs="Times New Roman"/>
          <w:sz w:val="24"/>
          <w:szCs w:val="24"/>
          <w:u w:val="single"/>
        </w:rPr>
        <w:t>Sayı</w:t>
      </w:r>
      <w:r>
        <w:rPr>
          <w:rFonts w:ascii="Times New Roman" w:hAnsi="Times New Roman" w:cs="Times New Roman"/>
          <w:sz w:val="24"/>
          <w:szCs w:val="24"/>
        </w:rPr>
        <w:tab/>
      </w:r>
      <w:r w:rsidRPr="00162A89">
        <w:rPr>
          <w:rFonts w:ascii="Times New Roman" w:hAnsi="Times New Roman" w:cs="Times New Roman"/>
          <w:sz w:val="24"/>
          <w:szCs w:val="24"/>
          <w:u w:val="single"/>
        </w:rPr>
        <w:t>En Yakın OnlukSayıEn Yakın Onluk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316</w:t>
      </w:r>
      <w:r>
        <w:rPr>
          <w:rFonts w:ascii="Times New Roman" w:hAnsi="Times New Roman" w:cs="Times New Roman"/>
          <w:sz w:val="24"/>
          <w:szCs w:val="24"/>
        </w:rPr>
        <w:tab/>
        <w:t>………………...   281      ………………...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905</w:t>
      </w:r>
      <w:r>
        <w:rPr>
          <w:rFonts w:ascii="Times New Roman" w:hAnsi="Times New Roman" w:cs="Times New Roman"/>
          <w:sz w:val="24"/>
          <w:szCs w:val="24"/>
        </w:rPr>
        <w:tab/>
        <w:t>………………...   462      ………………...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ab/>
        <w:t>………………...   627      ………………...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 w:rsidRPr="00162A89">
        <w:rPr>
          <w:rFonts w:ascii="Times New Roman" w:hAnsi="Times New Roman" w:cs="Times New Roman"/>
          <w:b/>
          <w:bCs/>
          <w:sz w:val="24"/>
          <w:szCs w:val="24"/>
        </w:rPr>
        <w:t>10-</w:t>
      </w:r>
      <w:r>
        <w:rPr>
          <w:rFonts w:ascii="Times New Roman" w:hAnsi="Times New Roman" w:cs="Times New Roman"/>
          <w:sz w:val="24"/>
          <w:szCs w:val="24"/>
        </w:rPr>
        <w:t xml:space="preserve"> Sayıları örnekteki gibi çözümleyiniz.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827= 8 yüzlük + 2 onluk + 7 birlik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514= ……………………………………………..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747= ……………………………………………..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196= ……………………………………………..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bCs/>
          <w:sz w:val="24"/>
          <w:szCs w:val="24"/>
        </w:rPr>
        <w:t>11-</w:t>
      </w:r>
      <w:r>
        <w:rPr>
          <w:rFonts w:ascii="Times New Roman" w:hAnsi="Times New Roman" w:cs="Times New Roman"/>
          <w:sz w:val="24"/>
          <w:szCs w:val="24"/>
        </w:rPr>
        <w:t>Yüzler basamağında 4 olan, en küçük üç basamaklı tek sayı kaçtır?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bCs/>
          <w:sz w:val="24"/>
          <w:szCs w:val="24"/>
        </w:rPr>
        <w:t>12-</w:t>
      </w:r>
      <w:r>
        <w:rPr>
          <w:rFonts w:ascii="Times New Roman" w:hAnsi="Times New Roman" w:cs="Times New Roman"/>
          <w:sz w:val="24"/>
          <w:szCs w:val="24"/>
        </w:rPr>
        <w:t>Birler basamağında 7 olan, 3 basamaklıen küçük sayı kaçtır?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bCs/>
          <w:sz w:val="24"/>
          <w:szCs w:val="24"/>
        </w:rPr>
        <w:t>13-</w:t>
      </w:r>
      <w:r>
        <w:rPr>
          <w:rFonts w:ascii="Times New Roman" w:hAnsi="Times New Roman" w:cs="Times New Roman"/>
          <w:sz w:val="24"/>
          <w:szCs w:val="24"/>
        </w:rPr>
        <w:t>Onlar basamağında 9 olan, 3 basamaklı en büyük çift sayı kaçtır?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bCs/>
          <w:sz w:val="24"/>
          <w:szCs w:val="24"/>
        </w:rPr>
        <w:t>14-</w:t>
      </w:r>
      <w:r w:rsidRPr="007438BF">
        <w:rPr>
          <w:rFonts w:ascii="Times New Roman" w:hAnsi="Times New Roman" w:cs="Times New Roman"/>
          <w:sz w:val="24"/>
          <w:szCs w:val="24"/>
        </w:rPr>
        <w:t>2,7,1</w:t>
      </w:r>
      <w:r>
        <w:rPr>
          <w:rFonts w:ascii="Times New Roman" w:hAnsi="Times New Roman" w:cs="Times New Roman"/>
          <w:sz w:val="24"/>
          <w:szCs w:val="24"/>
        </w:rPr>
        <w:t xml:space="preserve">rakamlarıyla yazılabilecek en büyük çift sayı kaçtır? 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bCs/>
          <w:sz w:val="24"/>
          <w:szCs w:val="24"/>
        </w:rPr>
        <w:t>15-</w:t>
      </w:r>
      <w:r>
        <w:rPr>
          <w:rFonts w:ascii="Times New Roman" w:hAnsi="Times New Roman" w:cs="Times New Roman"/>
          <w:sz w:val="24"/>
          <w:szCs w:val="24"/>
        </w:rPr>
        <w:t>6,5,8 rakamlarıyla yazılabilecek en küçük tek sayı kaçtır?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bCs/>
          <w:sz w:val="24"/>
          <w:szCs w:val="24"/>
        </w:rPr>
        <w:t>16-</w:t>
      </w:r>
      <w:r>
        <w:rPr>
          <w:rFonts w:ascii="Times New Roman" w:hAnsi="Times New Roman" w:cs="Times New Roman"/>
          <w:sz w:val="24"/>
          <w:szCs w:val="24"/>
        </w:rPr>
        <w:t>42-25=…… işleminin sonucu tek midir, çift midir?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 w:rsidRPr="00D213BF">
        <w:rPr>
          <w:rFonts w:ascii="Times New Roman" w:hAnsi="Times New Roman" w:cs="Times New Roman"/>
          <w:b/>
          <w:bCs/>
          <w:sz w:val="24"/>
          <w:szCs w:val="24"/>
        </w:rPr>
        <w:t>17-</w:t>
      </w:r>
      <w:r>
        <w:rPr>
          <w:rFonts w:ascii="Times New Roman" w:hAnsi="Times New Roman" w:cs="Times New Roman"/>
          <w:sz w:val="24"/>
          <w:szCs w:val="24"/>
        </w:rPr>
        <w:t>Sayıları rakamla yazınız.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onluk + 2 yüzlük + 4 birlik = ………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yüzlük + 6 birlik = …………</w:t>
      </w:r>
    </w:p>
    <w:p w:rsidR="009D6C04" w:rsidRDefault="009D6C04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yüzlük + 5 birlik + 1 onluk = ……….</w:t>
      </w:r>
    </w:p>
    <w:p w:rsidR="009D6C04" w:rsidRPr="00D213BF" w:rsidRDefault="009D6C04" w:rsidP="008A71E2">
      <w:pPr>
        <w:rPr>
          <w:rFonts w:ascii="Times New Roman" w:hAnsi="Times New Roman" w:cs="Times New Roman"/>
          <w:sz w:val="24"/>
          <w:szCs w:val="24"/>
        </w:rPr>
      </w:pPr>
    </w:p>
    <w:sectPr w:rsidR="009D6C04" w:rsidRPr="00D213BF" w:rsidSect="00162A89">
      <w:pgSz w:w="11906" w:h="16838"/>
      <w:pgMar w:top="426" w:right="707" w:bottom="284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1E2"/>
    <w:rsid w:val="00162A89"/>
    <w:rsid w:val="002F2974"/>
    <w:rsid w:val="00340FE7"/>
    <w:rsid w:val="004262EB"/>
    <w:rsid w:val="004630FF"/>
    <w:rsid w:val="005833DC"/>
    <w:rsid w:val="007438BF"/>
    <w:rsid w:val="008A71E2"/>
    <w:rsid w:val="009528E1"/>
    <w:rsid w:val="009D6C04"/>
    <w:rsid w:val="00B22003"/>
    <w:rsid w:val="00D16EED"/>
    <w:rsid w:val="00D213BF"/>
    <w:rsid w:val="00E20399"/>
    <w:rsid w:val="00F72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FE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833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251</Words>
  <Characters>1437</Characters>
  <Application>Microsoft Office Outlook</Application>
  <DocSecurity>0</DocSecurity>
  <Lines>0</Lines>
  <Paragraphs>0</Paragraphs>
  <ScaleCrop>false</ScaleCrop>
  <Manager>www.sorubak.com</Manager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MRTGNDZ</dc:creator>
  <cp:keywords>www.sorubak.com</cp:keywords>
  <dc:description>www.sorubak.com</dc:description>
  <cp:lastModifiedBy>edanur</cp:lastModifiedBy>
  <cp:revision>8</cp:revision>
  <dcterms:created xsi:type="dcterms:W3CDTF">2012-10-10T14:00:00Z</dcterms:created>
  <dcterms:modified xsi:type="dcterms:W3CDTF">2013-09-16T09:31:00Z</dcterms:modified>
  <cp:category>www.sorubak.com</cp:category>
</cp:coreProperties>
</file>