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442" w:rsidRDefault="00D17442" w:rsidP="00643CC4">
      <w:pPr>
        <w:spacing w:after="0"/>
        <w:ind w:left="-851" w:right="-851"/>
        <w:rPr>
          <w:rFonts w:ascii="Comic Sans MS" w:hAnsi="Comic Sans MS"/>
        </w:rPr>
      </w:pPr>
      <w:r>
        <w:rPr>
          <w:rFonts w:ascii="Comic Sans MS" w:hAnsi="Comic Sans MS"/>
        </w:rPr>
        <w:t>1. Atatürk’ün cumhuriyet yönetimini seçmesinin nedenlerinden biri aşağıdakilerden hangisidir?</w:t>
      </w:r>
    </w:p>
    <w:p w:rsidR="00D17442" w:rsidRDefault="00D17442" w:rsidP="00643CC4">
      <w:pPr>
        <w:spacing w:after="0"/>
        <w:ind w:left="-851" w:righ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A) En iyi yönetim biçimi olması      B) İnsanlara kıyafet özgürlüğü tanıması</w:t>
      </w:r>
    </w:p>
    <w:p w:rsidR="00D17442" w:rsidRDefault="00D17442" w:rsidP="00643CC4">
      <w:pPr>
        <w:spacing w:after="0"/>
        <w:ind w:left="-851" w:righ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C) Askerliğe önem vermesi</w:t>
      </w:r>
    </w:p>
    <w:p w:rsidR="00D17442" w:rsidRDefault="00D17442" w:rsidP="00643CC4">
      <w:pPr>
        <w:spacing w:after="0"/>
        <w:ind w:left="-851" w:right="-851"/>
        <w:rPr>
          <w:rFonts w:ascii="Comic Sans MS" w:hAnsi="Comic Sans MS"/>
        </w:rPr>
      </w:pPr>
      <w:r>
        <w:rPr>
          <w:rFonts w:ascii="Comic Sans MS" w:hAnsi="Comic Sans MS"/>
        </w:rPr>
        <w:t>2.İstiklal Marşı’mızın yazarı aşağıdakilerden hangisidir?</w:t>
      </w:r>
    </w:p>
    <w:p w:rsidR="00D17442" w:rsidRDefault="00D17442" w:rsidP="00643CC4">
      <w:pPr>
        <w:spacing w:after="0"/>
        <w:ind w:left="-851" w:righ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A) Mehmet Akif ERSOY           B) Yahya Kemal BEYATLI           C) Mustafa Kemal ATATÜRK</w:t>
      </w:r>
    </w:p>
    <w:p w:rsidR="00D17442" w:rsidRDefault="00D17442" w:rsidP="00643CC4">
      <w:pPr>
        <w:spacing w:after="0"/>
        <w:ind w:left="-851" w:right="-851"/>
        <w:rPr>
          <w:rFonts w:ascii="Comic Sans MS" w:hAnsi="Comic Sans MS"/>
        </w:rPr>
      </w:pPr>
      <w:r>
        <w:rPr>
          <w:rFonts w:ascii="Comic Sans MS" w:hAnsi="Comic Sans MS"/>
        </w:rPr>
        <w:t>3. Atatürk nerede ve kaç yılında doğdu?</w:t>
      </w:r>
    </w:p>
    <w:p w:rsidR="00D17442" w:rsidRDefault="00D17442" w:rsidP="00643CC4">
      <w:pPr>
        <w:spacing w:after="0"/>
        <w:ind w:left="-851" w:righ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A) 1881-Selanik                        B) 1818-Sivas                             C) 1881-Ankara</w:t>
      </w:r>
    </w:p>
    <w:p w:rsidR="00D17442" w:rsidRDefault="00D17442" w:rsidP="00643CC4">
      <w:pPr>
        <w:spacing w:after="0"/>
        <w:ind w:left="-851" w:right="-851"/>
        <w:rPr>
          <w:rFonts w:ascii="Comic Sans MS" w:hAnsi="Comic Sans MS"/>
        </w:rPr>
      </w:pPr>
      <w:r>
        <w:rPr>
          <w:rFonts w:ascii="Comic Sans MS" w:hAnsi="Comic Sans MS"/>
        </w:rPr>
        <w:t>4.Atatürk,aşağıdakilerden hangisinde öğretmenlik görevi üstlenmiştir?</w:t>
      </w:r>
    </w:p>
    <w:p w:rsidR="00D17442" w:rsidRDefault="00D17442" w:rsidP="00643CC4">
      <w:pPr>
        <w:spacing w:after="0"/>
        <w:ind w:left="-851" w:righ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A) Soyadı Kanunu’nun uygulanmasında    B) Yeni Türk harflerinin  öğretilmesinde</w:t>
      </w:r>
    </w:p>
    <w:p w:rsidR="00D17442" w:rsidRDefault="00D17442" w:rsidP="00643CC4">
      <w:pPr>
        <w:spacing w:after="0"/>
        <w:ind w:left="-851" w:righ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C)Yeni ölçü birimlerinin yaygınlaştırılmasında</w:t>
      </w:r>
    </w:p>
    <w:p w:rsidR="00D17442" w:rsidRDefault="00D17442" w:rsidP="00643CC4">
      <w:pPr>
        <w:spacing w:after="0"/>
        <w:ind w:left="-851" w:right="-851"/>
        <w:rPr>
          <w:rFonts w:ascii="Comic Sans MS" w:hAnsi="Comic Sans MS"/>
        </w:rPr>
      </w:pPr>
      <w:r>
        <w:rPr>
          <w:rFonts w:ascii="Comic Sans MS" w:hAnsi="Comic Sans MS"/>
        </w:rPr>
        <w:t>5.    I. Cumhuriyetin ilanı        II.Atatürk’ün Samsun’a çıkışı     III. Atatürk’ün ölümü</w:t>
      </w:r>
    </w:p>
    <w:p w:rsidR="00D17442" w:rsidRDefault="00D17442" w:rsidP="00643CC4">
      <w:pPr>
        <w:spacing w:after="0"/>
        <w:ind w:left="-851" w:righ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Verilen olayların oluş sırası aşağıdakilerden hangisinde doğrudur.</w:t>
      </w:r>
    </w:p>
    <w:p w:rsidR="00D17442" w:rsidRDefault="00D17442" w:rsidP="00643CC4">
      <w:pPr>
        <w:spacing w:after="0"/>
        <w:ind w:left="-851" w:righ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A) II-I-III                               B)I-II-III                                C) II-III-I </w:t>
      </w:r>
    </w:p>
    <w:p w:rsidR="00D17442" w:rsidRDefault="00D17442" w:rsidP="00643CC4">
      <w:pPr>
        <w:spacing w:after="0"/>
        <w:ind w:left="-851" w:right="-851"/>
        <w:rPr>
          <w:rFonts w:ascii="Comic Sans MS" w:hAnsi="Comic Sans MS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.65pt;width:448.7pt;height:44.1pt;z-index:251655680;mso-position-horizontal:center" strokeweight="1.25pt">
            <v:textbox>
              <w:txbxContent>
                <w:p w:rsidR="00D17442" w:rsidRPr="006F1117" w:rsidRDefault="00D17442">
                  <w:pPr>
                    <w:rPr>
                      <w:rFonts w:ascii="Comic Sans MS" w:hAnsi="Comic Sans MS"/>
                    </w:rPr>
                  </w:pPr>
                  <w:r w:rsidRPr="006F1117">
                    <w:rPr>
                      <w:rFonts w:ascii="Comic Sans MS" w:hAnsi="Comic Sans MS"/>
                    </w:rPr>
                    <w:t>Atatürk,karşısına çıkan tüm güçlüklere ve engellere rağmen ümitsizliğe kapıladı.O,Türk milletine inanmıştı.</w:t>
                  </w:r>
                </w:p>
              </w:txbxContent>
            </v:textbox>
          </v:shape>
        </w:pict>
      </w:r>
      <w:r>
        <w:rPr>
          <w:rFonts w:ascii="Comic Sans MS" w:hAnsi="Comic Sans MS"/>
        </w:rPr>
        <w:t>6.</w:t>
      </w:r>
    </w:p>
    <w:p w:rsidR="00D17442" w:rsidRDefault="00D17442" w:rsidP="00643CC4">
      <w:pPr>
        <w:spacing w:after="0"/>
        <w:ind w:left="-851" w:right="-851"/>
        <w:rPr>
          <w:rFonts w:ascii="Comic Sans MS" w:hAnsi="Comic Sans MS"/>
        </w:rPr>
      </w:pPr>
    </w:p>
    <w:p w:rsidR="00D17442" w:rsidRDefault="00D17442" w:rsidP="00643CC4">
      <w:pPr>
        <w:spacing w:after="0"/>
        <w:ind w:left="-851" w:right="-851"/>
        <w:rPr>
          <w:rFonts w:ascii="Comic Sans MS" w:hAnsi="Comic Sans MS"/>
        </w:rPr>
      </w:pPr>
    </w:p>
    <w:p w:rsidR="00D17442" w:rsidRDefault="00D17442" w:rsidP="00643CC4">
      <w:pPr>
        <w:spacing w:after="0"/>
        <w:ind w:left="-851" w:righ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Yukarıdaki paragrafta Atatürk’ün hangi özelliğine </w:t>
      </w:r>
      <w:r w:rsidRPr="00253F9E">
        <w:rPr>
          <w:rFonts w:ascii="Comic Sans MS" w:hAnsi="Comic Sans MS"/>
          <w:b/>
          <w:u w:val="single"/>
        </w:rPr>
        <w:t>değinilmemiştir</w:t>
      </w:r>
      <w:r>
        <w:rPr>
          <w:rFonts w:ascii="Comic Sans MS" w:hAnsi="Comic Sans MS"/>
        </w:rPr>
        <w:t>?</w:t>
      </w:r>
    </w:p>
    <w:p w:rsidR="00D17442" w:rsidRDefault="00D17442" w:rsidP="00643CC4">
      <w:pPr>
        <w:spacing w:after="0"/>
        <w:ind w:left="-851" w:righ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A) kararlılığına                           B) millet sevgisine                     C) alçak gönüllülüğüne</w:t>
      </w:r>
    </w:p>
    <w:p w:rsidR="00D17442" w:rsidRDefault="00D17442" w:rsidP="00643CC4">
      <w:pPr>
        <w:spacing w:after="0"/>
        <w:ind w:left="-851" w:right="-851"/>
        <w:rPr>
          <w:rFonts w:ascii="Comic Sans MS" w:hAnsi="Comic Sans MS"/>
        </w:rPr>
      </w:pPr>
      <w:r>
        <w:rPr>
          <w:rFonts w:ascii="Comic Sans MS" w:hAnsi="Comic Sans MS"/>
        </w:rPr>
        <w:t xml:space="preserve">7. Aşağıdakilerden hangisi cumhuriyet yönetiminin getirdiği yeniliklerden biri </w:t>
      </w:r>
      <w:r w:rsidRPr="00253F9E">
        <w:rPr>
          <w:rFonts w:ascii="Comic Sans MS" w:hAnsi="Comic Sans MS"/>
          <w:b/>
          <w:u w:val="single"/>
        </w:rPr>
        <w:t>değildir</w:t>
      </w:r>
      <w:r>
        <w:rPr>
          <w:rFonts w:ascii="Comic Sans MS" w:hAnsi="Comic Sans MS"/>
        </w:rPr>
        <w:t>?</w:t>
      </w:r>
    </w:p>
    <w:p w:rsidR="00D17442" w:rsidRDefault="00D17442" w:rsidP="00643CC4">
      <w:pPr>
        <w:spacing w:after="0"/>
        <w:ind w:left="-851" w:righ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A) Modern kıyafetler kullanılmaya başlandı.     B) TBMM açıldı </w:t>
      </w:r>
    </w:p>
    <w:p w:rsidR="00D17442" w:rsidRDefault="00D17442" w:rsidP="00643CC4">
      <w:pPr>
        <w:spacing w:after="0"/>
        <w:ind w:left="-851" w:righ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C) Din ve devlet işleri birbirinden ayrıldı.</w:t>
      </w:r>
    </w:p>
    <w:p w:rsidR="00D17442" w:rsidRDefault="00D17442" w:rsidP="00A831BB">
      <w:pPr>
        <w:tabs>
          <w:tab w:val="left" w:pos="3525"/>
        </w:tabs>
        <w:spacing w:after="0"/>
        <w:ind w:left="-851" w:right="-851"/>
        <w:rPr>
          <w:rFonts w:ascii="Comic Sans MS" w:hAnsi="Comic Sans MS"/>
        </w:rPr>
      </w:pPr>
      <w:r>
        <w:rPr>
          <w:noProof/>
          <w:lang w:eastAsia="tr-TR"/>
        </w:rPr>
        <w:pict>
          <v:shape id="_x0000_s1027" type="#_x0000_t202" style="position:absolute;left:0;text-align:left;margin-left:-37.3pt;margin-top:8.65pt;width:186.2pt;height:43.5pt;z-index:-251659776" wrapcoords="-87 -372 -87 21600 21687 21600 21687 -372 -87 -372" strokeweight="1.25pt">
            <v:textbox>
              <w:txbxContent>
                <w:p w:rsidR="00D17442" w:rsidRPr="00405D44" w:rsidRDefault="00D1744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Atatürk , Arapça olan alfabeyi Latin alfabesiyle değiştirdi.</w:t>
                  </w:r>
                </w:p>
              </w:txbxContent>
            </v:textbox>
            <w10:wrap type="tight"/>
          </v:shape>
        </w:pict>
      </w:r>
      <w:r>
        <w:rPr>
          <w:rFonts w:ascii="Comic Sans MS" w:hAnsi="Comic Sans MS"/>
        </w:rPr>
        <w:t xml:space="preserve">8. </w:t>
      </w:r>
      <w:r>
        <w:rPr>
          <w:rFonts w:ascii="Comic Sans MS" w:hAnsi="Comic Sans MS"/>
        </w:rPr>
        <w:tab/>
      </w:r>
    </w:p>
    <w:p w:rsidR="00D17442" w:rsidRDefault="00D17442" w:rsidP="00A831BB">
      <w:pPr>
        <w:tabs>
          <w:tab w:val="left" w:pos="3525"/>
        </w:tabs>
        <w:spacing w:after="0"/>
        <w:ind w:left="-851" w:right="-851"/>
        <w:rPr>
          <w:rFonts w:ascii="Comic Sans MS" w:hAnsi="Comic Sans MS"/>
        </w:rPr>
      </w:pPr>
      <w:r>
        <w:rPr>
          <w:rFonts w:ascii="Comic Sans MS" w:hAnsi="Comic Sans MS"/>
        </w:rPr>
        <w:t>Atatürk bu davranışıyla aşağıdakilerden hangisini                     gerçekleştirmek istemiştir.</w:t>
      </w:r>
    </w:p>
    <w:p w:rsidR="00D17442" w:rsidRDefault="00D17442" w:rsidP="00A831BB">
      <w:pPr>
        <w:tabs>
          <w:tab w:val="left" w:pos="3525"/>
        </w:tabs>
        <w:spacing w:after="0"/>
        <w:ind w:righ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A) Eğitim düzeyini çağdaş uygarlık düzeyine ulaştırmayı</w:t>
      </w:r>
    </w:p>
    <w:p w:rsidR="00D17442" w:rsidRDefault="00D17442" w:rsidP="00A831BB">
      <w:pPr>
        <w:tabs>
          <w:tab w:val="left" w:pos="3525"/>
        </w:tabs>
        <w:spacing w:after="0"/>
        <w:ind w:righ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B) Ülkemizi bağımsızlaştırmayı</w:t>
      </w:r>
    </w:p>
    <w:p w:rsidR="00D17442" w:rsidRDefault="00D17442" w:rsidP="00A831BB">
      <w:pPr>
        <w:tabs>
          <w:tab w:val="left" w:pos="3525"/>
        </w:tabs>
        <w:spacing w:after="0"/>
        <w:ind w:righ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C) Ölçü sistemini düzenlemeyi</w:t>
      </w:r>
    </w:p>
    <w:p w:rsidR="00D17442" w:rsidRDefault="00D17442" w:rsidP="00666DAB">
      <w:pPr>
        <w:tabs>
          <w:tab w:val="left" w:pos="3525"/>
        </w:tabs>
        <w:spacing w:after="0"/>
        <w:ind w:left="-851" w:right="-851"/>
        <w:rPr>
          <w:rFonts w:ascii="Comic Sans MS" w:hAnsi="Comic Sans MS"/>
        </w:rPr>
      </w:pPr>
      <w:r>
        <w:rPr>
          <w:rFonts w:ascii="Comic Sans MS" w:hAnsi="Comic Sans MS"/>
        </w:rPr>
        <w:t xml:space="preserve">9.”Cumhuriyetten önce kadınların …………………………….hakkı yoktu.” cümlesindeki noktalı yere aşağıdakilerden hangisi </w:t>
      </w:r>
      <w:r w:rsidRPr="00253F9E">
        <w:rPr>
          <w:rFonts w:ascii="Comic Sans MS" w:hAnsi="Comic Sans MS"/>
          <w:b/>
          <w:u w:val="single"/>
        </w:rPr>
        <w:t>getirilemez</w:t>
      </w:r>
      <w:r>
        <w:rPr>
          <w:rFonts w:ascii="Comic Sans MS" w:hAnsi="Comic Sans MS"/>
        </w:rPr>
        <w:t>?</w:t>
      </w:r>
    </w:p>
    <w:p w:rsidR="00D17442" w:rsidRDefault="00D17442" w:rsidP="00666DAB">
      <w:pPr>
        <w:tabs>
          <w:tab w:val="left" w:pos="3525"/>
        </w:tabs>
        <w:spacing w:after="0"/>
        <w:ind w:left="-851" w:righ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A) yaşama                            B) seçme ve seçilme               C) boşanma</w:t>
      </w:r>
    </w:p>
    <w:p w:rsidR="00D17442" w:rsidRDefault="00D17442" w:rsidP="00666DAB">
      <w:pPr>
        <w:tabs>
          <w:tab w:val="left" w:pos="3525"/>
        </w:tabs>
        <w:spacing w:after="0"/>
        <w:ind w:left="-851" w:right="-851"/>
        <w:rPr>
          <w:rFonts w:ascii="Comic Sans MS" w:hAnsi="Comic Sans MS"/>
        </w:rPr>
      </w:pPr>
      <w:r>
        <w:rPr>
          <w:rFonts w:ascii="Comic Sans MS" w:hAnsi="Comic Sans MS"/>
        </w:rPr>
        <w:t>10. Aşağıdakilerden hangisi yanlış bir bilgidir?</w:t>
      </w:r>
    </w:p>
    <w:p w:rsidR="00D17442" w:rsidRDefault="00D17442" w:rsidP="00666DAB">
      <w:pPr>
        <w:tabs>
          <w:tab w:val="left" w:pos="3525"/>
        </w:tabs>
        <w:spacing w:after="0"/>
        <w:ind w:left="-851" w:righ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A) Cumhuriyet Bayramı sadece okullarda kutlanır    </w:t>
      </w:r>
    </w:p>
    <w:p w:rsidR="00D17442" w:rsidRDefault="00D17442" w:rsidP="00666DAB">
      <w:pPr>
        <w:tabs>
          <w:tab w:val="left" w:pos="3525"/>
        </w:tabs>
        <w:spacing w:after="0"/>
        <w:ind w:left="-851" w:righ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B) Cumhuriyet yönetimi halkın kendi kendisini yönetmesidir.</w:t>
      </w:r>
    </w:p>
    <w:p w:rsidR="00D17442" w:rsidRDefault="00D17442" w:rsidP="00666DAB">
      <w:pPr>
        <w:tabs>
          <w:tab w:val="left" w:pos="3525"/>
        </w:tabs>
        <w:spacing w:after="0"/>
        <w:ind w:left="-851" w:righ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C) Cumhuriyet Bayramı, milli bayramlarımızdan biridir.</w:t>
      </w:r>
    </w:p>
    <w:p w:rsidR="00D17442" w:rsidRDefault="00D17442" w:rsidP="00666DAB">
      <w:pPr>
        <w:tabs>
          <w:tab w:val="left" w:pos="3525"/>
        </w:tabs>
        <w:spacing w:after="0"/>
        <w:ind w:left="-851" w:right="-851"/>
        <w:rPr>
          <w:rFonts w:ascii="Comic Sans MS" w:hAnsi="Comic Sans MS"/>
        </w:rPr>
      </w:pPr>
      <w:r>
        <w:rPr>
          <w:rFonts w:ascii="Comic Sans MS" w:hAnsi="Comic Sans MS"/>
        </w:rPr>
        <w:t>11. TBMM ‘nin(Türkiye Büyük Millet Meclisi) açıldığı şehir aşağıdakilerden hangisidir?</w:t>
      </w:r>
    </w:p>
    <w:p w:rsidR="00D17442" w:rsidRDefault="00D17442" w:rsidP="00666DAB">
      <w:pPr>
        <w:tabs>
          <w:tab w:val="left" w:pos="3525"/>
        </w:tabs>
        <w:spacing w:after="0"/>
        <w:ind w:left="-851" w:righ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A) Ankara                              B) Sivas                                 C) İstanbul</w:t>
      </w:r>
    </w:p>
    <w:p w:rsidR="00D17442" w:rsidRDefault="00D17442" w:rsidP="00666DAB">
      <w:pPr>
        <w:tabs>
          <w:tab w:val="left" w:pos="3525"/>
        </w:tabs>
        <w:spacing w:after="0"/>
        <w:ind w:left="-851" w:right="-851"/>
        <w:rPr>
          <w:rFonts w:ascii="Comic Sans MS" w:hAnsi="Comic Sans MS"/>
        </w:rPr>
      </w:pPr>
      <w:r>
        <w:rPr>
          <w:noProof/>
          <w:lang w:eastAsia="tr-TR"/>
        </w:rPr>
        <w:pict>
          <v:shape id="_x0000_s1028" type="#_x0000_t202" style="position:absolute;left:0;text-align:left;margin-left:305.5pt;margin-top:16.5pt;width:43.65pt;height:20.25pt;z-index:251659776">
            <v:textbox>
              <w:txbxContent>
                <w:p w:rsidR="00D17442" w:rsidRPr="007B658E" w:rsidRDefault="00D17442" w:rsidP="007B658E">
                  <w:pPr>
                    <w:rPr>
                      <w:b/>
                    </w:rPr>
                  </w:pPr>
                  <w:r w:rsidRPr="007B658E">
                    <w:rPr>
                      <w:b/>
                    </w:rPr>
                    <w:t xml:space="preserve">    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left:0;text-align:left;margin-left:104.65pt;margin-top:16.5pt;width:44.25pt;height:20.25pt;z-index:251658752">
            <v:textbox>
              <w:txbxContent>
                <w:p w:rsidR="00D17442" w:rsidRPr="007B658E" w:rsidRDefault="00D17442" w:rsidP="007B658E">
                  <w:pPr>
                    <w:rPr>
                      <w:b/>
                    </w:rPr>
                  </w:pPr>
                  <w:r w:rsidRPr="007B658E">
                    <w:rPr>
                      <w:b/>
                    </w:rPr>
                    <w:t xml:space="preserve">     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left:0;text-align:left;margin-left:0;margin-top:.4pt;width:157.4pt;height:20.95pt;z-index:251657728;mso-position-horizontal:center">
            <v:textbox>
              <w:txbxContent>
                <w:p w:rsidR="00D17442" w:rsidRPr="00C224F1" w:rsidRDefault="00D17442" w:rsidP="00C224F1">
                  <w:pPr>
                    <w:jc w:val="center"/>
                    <w:rPr>
                      <w:rFonts w:ascii="Comic Sans MS" w:hAnsi="Comic Sans MS"/>
                    </w:rPr>
                  </w:pPr>
                  <w:r w:rsidRPr="00C224F1">
                    <w:rPr>
                      <w:rFonts w:ascii="Comic Sans MS" w:hAnsi="Comic Sans MS"/>
                    </w:rPr>
                    <w:t>Ulusal bayramlarımız</w:t>
                  </w:r>
                </w:p>
              </w:txbxContent>
            </v:textbox>
          </v:shape>
        </w:pict>
      </w:r>
      <w:r>
        <w:rPr>
          <w:rFonts w:ascii="Comic Sans MS" w:hAnsi="Comic Sans MS"/>
        </w:rPr>
        <w:t xml:space="preserve">12.         </w:t>
      </w:r>
    </w:p>
    <w:p w:rsidR="00D17442" w:rsidRDefault="00D17442" w:rsidP="00F733BE">
      <w:pPr>
        <w:tabs>
          <w:tab w:val="left" w:pos="3525"/>
        </w:tabs>
        <w:spacing w:after="0"/>
        <w:ind w:right="-851"/>
        <w:rPr>
          <w:rFonts w:ascii="Comic Sans MS" w:hAnsi="Comic Sans MS"/>
        </w:rPr>
      </w:pPr>
    </w:p>
    <w:p w:rsidR="00D17442" w:rsidRDefault="00D17442" w:rsidP="00F733BE">
      <w:pPr>
        <w:tabs>
          <w:tab w:val="left" w:pos="3525"/>
        </w:tabs>
        <w:spacing w:after="0"/>
        <w:ind w:right="-851"/>
        <w:rPr>
          <w:rFonts w:ascii="Comic Sans MS" w:hAnsi="Comic Sans MS"/>
        </w:rPr>
      </w:pPr>
      <w:r>
        <w:rPr>
          <w:rFonts w:ascii="Comic Sans MS" w:hAnsi="Comic Sans MS"/>
        </w:rPr>
        <w:t xml:space="preserve">Verilen tablo aşağıdakilerden hangisi ile </w:t>
      </w:r>
      <w:r w:rsidRPr="00F733BE">
        <w:rPr>
          <w:rFonts w:ascii="Comic Sans MS" w:hAnsi="Comic Sans MS"/>
          <w:b/>
          <w:u w:val="single"/>
        </w:rPr>
        <w:t>tamamlanamaz</w:t>
      </w:r>
      <w:r>
        <w:rPr>
          <w:rFonts w:ascii="Comic Sans MS" w:hAnsi="Comic Sans MS"/>
        </w:rPr>
        <w:t>?</w:t>
      </w:r>
    </w:p>
    <w:p w:rsidR="00D17442" w:rsidRDefault="00D17442" w:rsidP="00F733BE">
      <w:pPr>
        <w:tabs>
          <w:tab w:val="left" w:pos="3525"/>
        </w:tabs>
        <w:spacing w:after="0"/>
        <w:ind w:left="-851" w:righ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A) 30 Ağustos Zafer Bayramı                       B) 29 Ekim Cumhuriyet Bayramı</w:t>
      </w:r>
    </w:p>
    <w:p w:rsidR="00D17442" w:rsidRDefault="00D17442" w:rsidP="00F733BE">
      <w:pPr>
        <w:tabs>
          <w:tab w:val="left" w:pos="3525"/>
        </w:tabs>
        <w:spacing w:after="0"/>
        <w:ind w:left="-851" w:righ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C) Kurban Bayramı</w:t>
      </w:r>
    </w:p>
    <w:p w:rsidR="00D17442" w:rsidRDefault="00D17442" w:rsidP="00C87A31">
      <w:pPr>
        <w:tabs>
          <w:tab w:val="left" w:pos="3525"/>
        </w:tabs>
        <w:spacing w:after="0"/>
        <w:ind w:left="-851" w:right="-851"/>
        <w:rPr>
          <w:rFonts w:ascii="Comic Sans MS" w:hAnsi="Comic Sans MS"/>
        </w:rPr>
      </w:pPr>
      <w:r>
        <w:rPr>
          <w:rFonts w:ascii="Comic Sans MS" w:hAnsi="Comic Sans MS"/>
        </w:rPr>
        <w:t>13. I. …………Atatürk’ü Anma ve Gençlik ve Spor Bayramı      II. …………… Zafer Bayramı</w:t>
      </w:r>
    </w:p>
    <w:p w:rsidR="00D17442" w:rsidRDefault="00D17442" w:rsidP="00F733BE">
      <w:pPr>
        <w:tabs>
          <w:tab w:val="left" w:pos="3525"/>
        </w:tabs>
        <w:spacing w:after="0"/>
        <w:ind w:left="-851" w:righ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III. …………………………. Cumhuriyet Bayramı</w:t>
      </w:r>
    </w:p>
    <w:p w:rsidR="00D17442" w:rsidRDefault="00D17442" w:rsidP="00C35227">
      <w:pPr>
        <w:tabs>
          <w:tab w:val="left" w:pos="3525"/>
        </w:tabs>
        <w:spacing w:after="0"/>
        <w:ind w:left="-851" w:righ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Cümlelerindeki boşluklara aşağıdakilerden hangisi gelmelidir?</w:t>
      </w:r>
    </w:p>
    <w:p w:rsidR="00D17442" w:rsidRPr="00C35227" w:rsidRDefault="00D17442" w:rsidP="00C35227">
      <w:pPr>
        <w:tabs>
          <w:tab w:val="left" w:pos="3525"/>
        </w:tabs>
        <w:spacing w:after="0"/>
        <w:ind w:left="-851" w:righ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</w:t>
      </w:r>
      <w:r w:rsidRPr="003801E9">
        <w:rPr>
          <w:rFonts w:ascii="Comic Sans MS" w:hAnsi="Comic Sans MS"/>
          <w:u w:val="single"/>
        </w:rPr>
        <w:t xml:space="preserve">   I.            </w:t>
      </w:r>
      <w:r w:rsidRPr="003801E9">
        <w:rPr>
          <w:rFonts w:ascii="Comic Sans MS" w:hAnsi="Comic Sans MS"/>
        </w:rPr>
        <w:t xml:space="preserve">                  </w:t>
      </w:r>
      <w:r w:rsidRPr="003801E9">
        <w:rPr>
          <w:rFonts w:ascii="Comic Sans MS" w:hAnsi="Comic Sans MS"/>
          <w:u w:val="single"/>
        </w:rPr>
        <w:t>II</w:t>
      </w:r>
      <w:r>
        <w:rPr>
          <w:rFonts w:ascii="Comic Sans MS" w:hAnsi="Comic Sans MS"/>
          <w:u w:val="single"/>
        </w:rPr>
        <w:t xml:space="preserve">.              </w:t>
      </w:r>
      <w:r>
        <w:rPr>
          <w:rFonts w:ascii="Comic Sans MS" w:hAnsi="Comic Sans MS"/>
        </w:rPr>
        <w:t xml:space="preserve">              </w:t>
      </w:r>
      <w:r>
        <w:rPr>
          <w:rFonts w:ascii="Comic Sans MS" w:hAnsi="Comic Sans MS"/>
          <w:u w:val="single"/>
        </w:rPr>
        <w:t xml:space="preserve"> III                 .</w:t>
      </w:r>
    </w:p>
    <w:p w:rsidR="00D17442" w:rsidRDefault="00D17442" w:rsidP="00F733BE">
      <w:pPr>
        <w:tabs>
          <w:tab w:val="left" w:pos="3525"/>
        </w:tabs>
        <w:spacing w:after="0"/>
        <w:ind w:left="-851" w:right="-851"/>
        <w:rPr>
          <w:rFonts w:ascii="Comic Sans MS" w:hAnsi="Comic Sans MS"/>
        </w:rPr>
      </w:pPr>
      <w:r>
        <w:rPr>
          <w:rFonts w:ascii="Comic Sans MS" w:hAnsi="Comic Sans MS"/>
        </w:rPr>
        <w:t xml:space="preserve">A)      </w:t>
      </w:r>
      <w:r w:rsidRPr="00C35227">
        <w:rPr>
          <w:rFonts w:ascii="Comic Sans MS" w:hAnsi="Comic Sans MS"/>
        </w:rPr>
        <w:t xml:space="preserve">19 </w:t>
      </w:r>
      <w:r>
        <w:rPr>
          <w:rFonts w:ascii="Comic Sans MS" w:hAnsi="Comic Sans MS"/>
        </w:rPr>
        <w:t>Mayıs                      30 Ağustos</w:t>
      </w:r>
      <w:r w:rsidRPr="00C35227">
        <w:rPr>
          <w:rFonts w:ascii="Comic Sans MS" w:hAnsi="Comic Sans MS"/>
        </w:rPr>
        <w:t xml:space="preserve">          </w:t>
      </w:r>
      <w:r>
        <w:rPr>
          <w:rFonts w:ascii="Comic Sans MS" w:hAnsi="Comic Sans MS"/>
        </w:rPr>
        <w:t xml:space="preserve">       29 Ekim</w:t>
      </w:r>
    </w:p>
    <w:p w:rsidR="00D17442" w:rsidRDefault="00D17442" w:rsidP="00F733BE">
      <w:pPr>
        <w:tabs>
          <w:tab w:val="left" w:pos="3525"/>
        </w:tabs>
        <w:spacing w:after="0"/>
        <w:ind w:left="-851" w:right="-851"/>
        <w:rPr>
          <w:rFonts w:ascii="Comic Sans MS" w:hAnsi="Comic Sans MS"/>
        </w:rPr>
      </w:pPr>
      <w:r>
        <w:rPr>
          <w:rFonts w:ascii="Comic Sans MS" w:hAnsi="Comic Sans MS"/>
        </w:rPr>
        <w:t>B)      19 Mayıs                       29 Ekim</w:t>
      </w:r>
      <w:r w:rsidRPr="00C35227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                 30 Ağustos</w:t>
      </w:r>
      <w:r w:rsidRPr="00C35227">
        <w:rPr>
          <w:rFonts w:ascii="Comic Sans MS" w:hAnsi="Comic Sans MS"/>
        </w:rPr>
        <w:t xml:space="preserve">  </w:t>
      </w:r>
    </w:p>
    <w:p w:rsidR="00D17442" w:rsidRDefault="00D17442" w:rsidP="00F733BE">
      <w:pPr>
        <w:tabs>
          <w:tab w:val="left" w:pos="3525"/>
        </w:tabs>
        <w:spacing w:after="0"/>
        <w:ind w:left="-851" w:right="-851"/>
        <w:rPr>
          <w:rFonts w:ascii="Comic Sans MS" w:hAnsi="Comic Sans MS"/>
        </w:rPr>
      </w:pPr>
      <w:r>
        <w:rPr>
          <w:rFonts w:ascii="Comic Sans MS" w:hAnsi="Comic Sans MS"/>
        </w:rPr>
        <w:t>C)      30 Ağustos                   29 Ekim                      19 Mayıs</w:t>
      </w:r>
      <w:r w:rsidRPr="00C35227">
        <w:rPr>
          <w:rFonts w:ascii="Comic Sans MS" w:hAnsi="Comic Sans MS"/>
        </w:rPr>
        <w:t xml:space="preserve">      </w:t>
      </w:r>
    </w:p>
    <w:p w:rsidR="00D17442" w:rsidRDefault="00D17442" w:rsidP="00F733BE">
      <w:pPr>
        <w:tabs>
          <w:tab w:val="left" w:pos="3525"/>
        </w:tabs>
        <w:spacing w:after="0"/>
        <w:ind w:left="-851" w:right="-851"/>
        <w:rPr>
          <w:rFonts w:ascii="Comic Sans MS" w:hAnsi="Comic Sans MS"/>
        </w:rPr>
      </w:pPr>
      <w:r>
        <w:rPr>
          <w:rFonts w:ascii="Comic Sans MS" w:hAnsi="Comic Sans MS"/>
        </w:rPr>
        <w:t>14. Atatürk’ün 19 Mayıs 1919 ‘da Kurtuluş Savaşını başlatmak için gittiği şehir ve ulaşım aracının adı aşağıdakilerden hangisidir?</w:t>
      </w:r>
      <w:r w:rsidRPr="00C35227">
        <w:rPr>
          <w:rFonts w:ascii="Comic Sans MS" w:hAnsi="Comic Sans MS"/>
        </w:rPr>
        <w:t xml:space="preserve">  </w:t>
      </w:r>
    </w:p>
    <w:p w:rsidR="00D17442" w:rsidRDefault="00D17442" w:rsidP="00F733BE">
      <w:pPr>
        <w:tabs>
          <w:tab w:val="left" w:pos="3525"/>
        </w:tabs>
        <w:spacing w:after="0"/>
        <w:ind w:left="-851" w:righ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A) İstanbul – Bandırma Vapuru</w:t>
      </w:r>
      <w:r w:rsidRPr="00C3522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B) Ankara – Kara tren        C) Samsun – Bandırma Vapuru</w:t>
      </w:r>
      <w:r w:rsidRPr="00C35227">
        <w:rPr>
          <w:rFonts w:ascii="Comic Sans MS" w:hAnsi="Comic Sans MS"/>
        </w:rPr>
        <w:t xml:space="preserve">  </w:t>
      </w:r>
    </w:p>
    <w:p w:rsidR="00D17442" w:rsidRDefault="00D17442" w:rsidP="00F733BE">
      <w:pPr>
        <w:tabs>
          <w:tab w:val="left" w:pos="3525"/>
        </w:tabs>
        <w:spacing w:after="0"/>
        <w:ind w:left="-851" w:right="-851"/>
        <w:rPr>
          <w:rFonts w:ascii="Comic Sans MS" w:hAnsi="Comic Sans MS"/>
        </w:rPr>
      </w:pPr>
      <w:r>
        <w:rPr>
          <w:rFonts w:ascii="Comic Sans MS" w:hAnsi="Comic Sans MS"/>
        </w:rPr>
        <w:t>15.  I.Büyüklerin eli öpülür.        II. Ulusça ve çoşkuyla kutlanır.     III. Şeker toplanır.</w:t>
      </w:r>
    </w:p>
    <w:p w:rsidR="00D17442" w:rsidRDefault="00D17442" w:rsidP="00F733BE">
      <w:pPr>
        <w:tabs>
          <w:tab w:val="left" w:pos="3525"/>
        </w:tabs>
        <w:spacing w:after="0"/>
        <w:ind w:left="-851" w:righ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Yukarıdakilerden hangileri dini bayramlarda ilgilidir?</w:t>
      </w:r>
    </w:p>
    <w:p w:rsidR="00D17442" w:rsidRDefault="00D17442" w:rsidP="00F733BE">
      <w:pPr>
        <w:tabs>
          <w:tab w:val="left" w:pos="3525"/>
        </w:tabs>
        <w:spacing w:after="0"/>
        <w:ind w:left="-851" w:righ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A) I,III                B) II,III                  C) I,II</w:t>
      </w:r>
    </w:p>
    <w:p w:rsidR="00D17442" w:rsidRDefault="00D17442" w:rsidP="00F733BE">
      <w:pPr>
        <w:tabs>
          <w:tab w:val="left" w:pos="3525"/>
        </w:tabs>
        <w:spacing w:after="0"/>
        <w:ind w:left="-851" w:right="-851"/>
        <w:rPr>
          <w:rFonts w:ascii="Comic Sans MS" w:hAnsi="Comic Sans MS"/>
        </w:rPr>
      </w:pPr>
      <w:r>
        <w:rPr>
          <w:rFonts w:ascii="Comic Sans MS" w:hAnsi="Comic Sans MS"/>
        </w:rPr>
        <w:t xml:space="preserve">16. Aşağıdakilerden hangisi cumhuriyet yönetiminin özelliklerinden </w:t>
      </w:r>
      <w:r w:rsidRPr="00CE65D5">
        <w:rPr>
          <w:rFonts w:ascii="Comic Sans MS" w:hAnsi="Comic Sans MS"/>
          <w:b/>
          <w:u w:val="single"/>
        </w:rPr>
        <w:t>değildir</w:t>
      </w:r>
      <w:r>
        <w:rPr>
          <w:rFonts w:ascii="Comic Sans MS" w:hAnsi="Comic Sans MS"/>
        </w:rPr>
        <w:t>?</w:t>
      </w:r>
    </w:p>
    <w:p w:rsidR="00D17442" w:rsidRDefault="00D17442" w:rsidP="00F733BE">
      <w:pPr>
        <w:tabs>
          <w:tab w:val="left" w:pos="3525"/>
        </w:tabs>
        <w:spacing w:after="0"/>
        <w:ind w:left="-851" w:righ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A) Ülkeyi padişah yönetir.         B) Demokrasi vardır.         C) Seçim özgürlüğü vardır.</w:t>
      </w:r>
    </w:p>
    <w:p w:rsidR="00D17442" w:rsidRDefault="00D17442" w:rsidP="00F733BE">
      <w:pPr>
        <w:tabs>
          <w:tab w:val="left" w:pos="3525"/>
        </w:tabs>
        <w:spacing w:after="0"/>
        <w:ind w:left="-851" w:right="-851"/>
        <w:rPr>
          <w:rFonts w:ascii="Comic Sans MS" w:hAnsi="Comic Sans MS"/>
        </w:rPr>
      </w:pPr>
      <w:r>
        <w:rPr>
          <w:rFonts w:ascii="Comic Sans MS" w:hAnsi="Comic Sans MS"/>
        </w:rPr>
        <w:t>17.      Atatürk ilk önce …………….. mektebinde ,daha sonra …………………. okuluna gitmiştir.</w:t>
      </w:r>
    </w:p>
    <w:p w:rsidR="00D17442" w:rsidRDefault="00D17442" w:rsidP="00F733BE">
      <w:pPr>
        <w:tabs>
          <w:tab w:val="left" w:pos="3525"/>
        </w:tabs>
        <w:spacing w:after="0"/>
        <w:ind w:left="-851" w:right="-851"/>
        <w:rPr>
          <w:rFonts w:ascii="Comic Sans MS" w:hAnsi="Comic Sans MS"/>
        </w:rPr>
      </w:pPr>
      <w:r>
        <w:rPr>
          <w:rFonts w:ascii="Comic Sans MS" w:hAnsi="Comic Sans MS"/>
        </w:rPr>
        <w:t>Yukarıdaki cümlede boş bırakılan yerlere sırasıyla hangileri yazılmalıdır?</w:t>
      </w:r>
    </w:p>
    <w:p w:rsidR="00D17442" w:rsidRDefault="00D17442" w:rsidP="00F733BE">
      <w:pPr>
        <w:tabs>
          <w:tab w:val="left" w:pos="3525"/>
        </w:tabs>
        <w:spacing w:after="0"/>
        <w:ind w:left="-851" w:righ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A) mahalle-askeri               B) mahalle-Şemsi Efendi          C) Şemsi Efendi-mahalle</w:t>
      </w:r>
    </w:p>
    <w:p w:rsidR="00D17442" w:rsidRPr="001B78AF" w:rsidRDefault="00D17442" w:rsidP="001B78AF">
      <w:pPr>
        <w:tabs>
          <w:tab w:val="left" w:pos="3525"/>
        </w:tabs>
        <w:spacing w:after="0"/>
        <w:ind w:left="-851" w:right="-851"/>
        <w:rPr>
          <w:rFonts w:ascii="Comic Sans MS" w:hAnsi="Comic Sans MS"/>
        </w:rPr>
      </w:pPr>
      <w:r>
        <w:rPr>
          <w:rFonts w:ascii="Comic Sans MS" w:hAnsi="Comic Sans MS"/>
        </w:rPr>
        <w:t>18.</w:t>
      </w:r>
      <w:r w:rsidRPr="00992F71">
        <w:rPr>
          <w:rFonts w:ascii="Comic Sans MS" w:hAnsi="Comic Sans MS"/>
          <w:b/>
          <w:lang w:val="en-US"/>
        </w:rPr>
        <w:t>Hangi seçenekte olaylar s</w:t>
      </w:r>
      <w:r w:rsidRPr="00992F71">
        <w:rPr>
          <w:rFonts w:ascii="Comic Sans MS" w:hAnsi="Comic Sans MS"/>
          <w:b/>
        </w:rPr>
        <w:t>ırasına uygun yazılmıştır?</w:t>
      </w:r>
    </w:p>
    <w:p w:rsidR="00D17442" w:rsidRPr="0079177B" w:rsidRDefault="00D17442" w:rsidP="001B78AF">
      <w:pPr>
        <w:spacing w:after="0"/>
        <w:rPr>
          <w:rFonts w:ascii="Comic Sans MS" w:hAnsi="Comic Sans MS"/>
        </w:rPr>
      </w:pPr>
      <w:r w:rsidRPr="0079177B">
        <w:rPr>
          <w:rFonts w:ascii="Comic Sans MS" w:hAnsi="Comic Sans MS"/>
          <w:lang w:val="en-US"/>
        </w:rPr>
        <w:t xml:space="preserve">        A.)TBMM’nin aç</w:t>
      </w:r>
      <w:r w:rsidRPr="0079177B">
        <w:rPr>
          <w:rFonts w:ascii="Comic Sans MS" w:hAnsi="Comic Sans MS"/>
        </w:rPr>
        <w:t>ıldı – Atatürk Samsun’a çıktı – Cumhuriyet Kuruldu.</w:t>
      </w:r>
    </w:p>
    <w:p w:rsidR="00D17442" w:rsidRPr="0079177B" w:rsidRDefault="00D17442" w:rsidP="001B78AF">
      <w:pPr>
        <w:spacing w:after="0"/>
        <w:rPr>
          <w:rFonts w:ascii="Comic Sans MS" w:hAnsi="Comic Sans MS"/>
        </w:rPr>
      </w:pPr>
      <w:r w:rsidRPr="0079177B">
        <w:rPr>
          <w:rFonts w:ascii="Comic Sans MS" w:hAnsi="Comic Sans MS"/>
          <w:lang w:val="en-US"/>
        </w:rPr>
        <w:t xml:space="preserve">        B.)Cumhuriyet Kuruldu – Atatürk Samsun’a ç</w:t>
      </w:r>
      <w:r w:rsidRPr="0079177B">
        <w:rPr>
          <w:rFonts w:ascii="Comic Sans MS" w:hAnsi="Comic Sans MS"/>
        </w:rPr>
        <w:t>ıktı – TBMM  açıldı.</w:t>
      </w:r>
    </w:p>
    <w:p w:rsidR="00D17442" w:rsidRDefault="00D17442" w:rsidP="001B78AF">
      <w:pPr>
        <w:spacing w:after="0"/>
        <w:rPr>
          <w:rFonts w:ascii="Comic Sans MS" w:hAnsi="Comic Sans MS"/>
        </w:rPr>
      </w:pPr>
      <w:r w:rsidRPr="0079177B">
        <w:rPr>
          <w:rFonts w:ascii="Comic Sans MS" w:hAnsi="Comic Sans MS"/>
          <w:lang w:val="en-US"/>
        </w:rPr>
        <w:t xml:space="preserve">       C.)Atatürk Samsun’a ç</w:t>
      </w:r>
      <w:r w:rsidRPr="0079177B">
        <w:rPr>
          <w:rFonts w:ascii="Comic Sans MS" w:hAnsi="Comic Sans MS"/>
        </w:rPr>
        <w:t>ıktı – TBMM açıldı – Cumhuriyet  Kuruldu.</w:t>
      </w:r>
    </w:p>
    <w:p w:rsidR="00D17442" w:rsidRPr="001B78AF" w:rsidRDefault="00D17442" w:rsidP="001B78AF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20</w:t>
      </w:r>
      <w:r w:rsidRPr="00992F71">
        <w:rPr>
          <w:rFonts w:ascii="Comic Sans MS" w:hAnsi="Comic Sans MS"/>
          <w:b/>
          <w:lang w:val="en-US"/>
        </w:rPr>
        <w:t>. Cumhuriyetten önce devletimizin ad</w:t>
      </w:r>
      <w:r w:rsidRPr="00992F71">
        <w:rPr>
          <w:rFonts w:ascii="Comic Sans MS" w:hAnsi="Comic Sans MS"/>
          <w:b/>
        </w:rPr>
        <w:t xml:space="preserve">ı neydi? </w:t>
      </w:r>
    </w:p>
    <w:p w:rsidR="00D17442" w:rsidRDefault="00D17442" w:rsidP="001B78AF">
      <w:pPr>
        <w:spacing w:after="0"/>
        <w:rPr>
          <w:rFonts w:ascii="Comic Sans MS" w:hAnsi="Comic Sans MS"/>
          <w:lang w:val="en-US"/>
        </w:rPr>
      </w:pPr>
      <w:r w:rsidRPr="0079177B">
        <w:rPr>
          <w:rFonts w:ascii="Comic Sans MS" w:hAnsi="Comic Sans MS"/>
          <w:lang w:val="en-US"/>
        </w:rPr>
        <w:t xml:space="preserve">           A)Osmanl</w:t>
      </w:r>
      <w:r w:rsidRPr="0079177B">
        <w:rPr>
          <w:rFonts w:ascii="Comic Sans MS" w:hAnsi="Comic Sans MS"/>
        </w:rPr>
        <w:t xml:space="preserve">ı Devleti              </w:t>
      </w:r>
      <w:r w:rsidRPr="0079177B">
        <w:rPr>
          <w:rFonts w:ascii="Comic Sans MS" w:hAnsi="Comic Sans MS"/>
          <w:lang w:val="en-US"/>
        </w:rPr>
        <w:t>B)Türkiye Cumhuriyeti              C)Selçuklu Devleti</w:t>
      </w:r>
    </w:p>
    <w:p w:rsidR="00D17442" w:rsidRPr="00440E23" w:rsidRDefault="00D17442" w:rsidP="00440E23">
      <w:pPr>
        <w:spacing w:after="0"/>
        <w:ind w:left="-851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21</w:t>
      </w:r>
      <w:r w:rsidRPr="00992F71">
        <w:rPr>
          <w:rFonts w:ascii="Comic Sans MS" w:hAnsi="Comic Sans MS"/>
          <w:b/>
          <w:lang w:val="en-US"/>
        </w:rPr>
        <w:t>.Cumhuriyetten önce yurdumuzu kim yönetiyordu?</w:t>
      </w:r>
    </w:p>
    <w:p w:rsidR="00D17442" w:rsidRPr="0079177B" w:rsidRDefault="00D17442" w:rsidP="001B78AF">
      <w:pPr>
        <w:spacing w:after="0"/>
        <w:rPr>
          <w:rFonts w:ascii="Comic Sans MS" w:hAnsi="Comic Sans MS"/>
          <w:lang w:val="en-US"/>
        </w:rPr>
      </w:pPr>
      <w:r w:rsidRPr="0079177B">
        <w:rPr>
          <w:rFonts w:ascii="Comic Sans MS" w:hAnsi="Comic Sans MS"/>
          <w:lang w:val="en-US"/>
        </w:rPr>
        <w:t xml:space="preserve">             A)Padişah</w:t>
      </w:r>
      <w:r w:rsidRPr="0079177B">
        <w:rPr>
          <w:rFonts w:ascii="Comic Sans MS" w:hAnsi="Comic Sans MS"/>
          <w:lang w:val="en-US"/>
        </w:rPr>
        <w:tab/>
      </w:r>
      <w:r w:rsidRPr="0079177B">
        <w:rPr>
          <w:rFonts w:ascii="Comic Sans MS" w:hAnsi="Comic Sans MS"/>
          <w:lang w:val="en-US"/>
        </w:rPr>
        <w:tab/>
        <w:t>B)Cumhurbaşkanı</w:t>
      </w:r>
      <w:r w:rsidRPr="0079177B">
        <w:rPr>
          <w:rFonts w:ascii="Comic Sans MS" w:hAnsi="Comic Sans MS"/>
          <w:lang w:val="en-US"/>
        </w:rPr>
        <w:tab/>
      </w:r>
      <w:r w:rsidRPr="0079177B">
        <w:rPr>
          <w:rFonts w:ascii="Comic Sans MS" w:hAnsi="Comic Sans MS"/>
          <w:lang w:val="en-US"/>
        </w:rPr>
        <w:tab/>
        <w:t>C)Başbakan</w:t>
      </w:r>
    </w:p>
    <w:p w:rsidR="00D17442" w:rsidRDefault="00D17442" w:rsidP="009A5CD7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  <w:lang w:val="en-US"/>
        </w:rPr>
        <w:t>22</w:t>
      </w:r>
      <w:r w:rsidRPr="00992F71">
        <w:rPr>
          <w:rFonts w:ascii="Comic Sans MS" w:hAnsi="Comic Sans MS"/>
          <w:b/>
          <w:lang w:val="en-US"/>
        </w:rPr>
        <w:t>.Aşağıdakilerden hangisi bir ülkenin bağımsızlık sembolüdür?</w:t>
      </w:r>
      <w:r w:rsidRPr="0079177B">
        <w:rPr>
          <w:rFonts w:ascii="Comic Sans MS" w:hAnsi="Comic Sans MS"/>
          <w:lang w:val="en-US"/>
        </w:rPr>
        <w:br/>
        <w:t xml:space="preserve">            A)Haritas</w:t>
      </w:r>
      <w:r w:rsidRPr="0079177B">
        <w:rPr>
          <w:rFonts w:ascii="Comic Sans MS" w:hAnsi="Comic Sans MS"/>
        </w:rPr>
        <w:t>ı</w:t>
      </w:r>
      <w:r w:rsidRPr="0079177B">
        <w:rPr>
          <w:rFonts w:ascii="Comic Sans MS" w:hAnsi="Comic Sans MS"/>
        </w:rPr>
        <w:tab/>
      </w:r>
      <w:r w:rsidRPr="0079177B">
        <w:rPr>
          <w:rFonts w:ascii="Comic Sans MS" w:hAnsi="Comic Sans MS"/>
        </w:rPr>
        <w:tab/>
        <w:t>B)Bayrağı</w:t>
      </w:r>
      <w:r w:rsidRPr="0079177B">
        <w:rPr>
          <w:rFonts w:ascii="Comic Sans MS" w:hAnsi="Comic Sans MS"/>
        </w:rPr>
        <w:tab/>
      </w:r>
      <w:r w:rsidRPr="0079177B">
        <w:rPr>
          <w:rFonts w:ascii="Comic Sans MS" w:hAnsi="Comic Sans MS"/>
        </w:rPr>
        <w:tab/>
        <w:t>C)Kanunları</w:t>
      </w:r>
    </w:p>
    <w:p w:rsidR="00D17442" w:rsidRPr="009A5CD7" w:rsidRDefault="00D17442" w:rsidP="009A5CD7">
      <w:pPr>
        <w:spacing w:after="0"/>
        <w:ind w:left="-851"/>
        <w:rPr>
          <w:rFonts w:ascii="Comic Sans MS" w:hAnsi="Comic Sans MS"/>
          <w:lang w:val="en-US"/>
        </w:rPr>
      </w:pPr>
      <w:r>
        <w:rPr>
          <w:rFonts w:ascii="Comic Sans MS" w:hAnsi="Comic Sans MS"/>
          <w:b/>
          <w:lang w:val="en-US"/>
        </w:rPr>
        <w:t>24</w:t>
      </w:r>
      <w:r w:rsidRPr="00992F71">
        <w:rPr>
          <w:rFonts w:ascii="Comic Sans MS" w:hAnsi="Comic Sans MS"/>
          <w:b/>
          <w:lang w:val="en-US"/>
        </w:rPr>
        <w:t xml:space="preserve">.Aşağıdakilerden hangisi Atatürk’ün kişilik özelliklerinden biri </w:t>
      </w:r>
      <w:r w:rsidRPr="00992F71">
        <w:rPr>
          <w:rFonts w:ascii="Comic Sans MS" w:hAnsi="Comic Sans MS"/>
          <w:b/>
          <w:u w:val="single"/>
          <w:lang w:val="en-US"/>
        </w:rPr>
        <w:t>değildir?</w:t>
      </w:r>
    </w:p>
    <w:p w:rsidR="00D17442" w:rsidRDefault="00D17442" w:rsidP="001B78AF">
      <w:pPr>
        <w:spacing w:after="0"/>
        <w:rPr>
          <w:rFonts w:ascii="Comic Sans MS" w:hAnsi="Comic Sans MS"/>
        </w:rPr>
      </w:pPr>
      <w:r w:rsidRPr="0079177B">
        <w:rPr>
          <w:rFonts w:ascii="Comic Sans MS" w:hAnsi="Comic Sans MS"/>
          <w:lang w:val="en-US"/>
        </w:rPr>
        <w:t xml:space="preserve">           A)Plânl</w:t>
      </w:r>
      <w:r w:rsidRPr="0079177B">
        <w:rPr>
          <w:rFonts w:ascii="Comic Sans MS" w:hAnsi="Comic Sans MS"/>
        </w:rPr>
        <w:t>ı Çalışması</w:t>
      </w:r>
      <w:r w:rsidRPr="0079177B">
        <w:rPr>
          <w:rFonts w:ascii="Comic Sans MS" w:hAnsi="Comic Sans MS"/>
        </w:rPr>
        <w:tab/>
      </w:r>
      <w:r w:rsidRPr="0079177B">
        <w:rPr>
          <w:rFonts w:ascii="Comic Sans MS" w:hAnsi="Comic Sans MS"/>
        </w:rPr>
        <w:tab/>
        <w:t>B)Vatan ve Millet Sevgisi</w:t>
      </w:r>
      <w:r w:rsidRPr="0079177B">
        <w:rPr>
          <w:rFonts w:ascii="Comic Sans MS" w:hAnsi="Comic Sans MS"/>
        </w:rPr>
        <w:tab/>
      </w:r>
      <w:r w:rsidRPr="0079177B">
        <w:rPr>
          <w:rFonts w:ascii="Comic Sans MS" w:hAnsi="Comic Sans MS"/>
        </w:rPr>
        <w:tab/>
        <w:t>C)Gezmeyi Sevmesi</w:t>
      </w:r>
    </w:p>
    <w:p w:rsidR="00D17442" w:rsidRPr="009A5CD7" w:rsidRDefault="00D17442" w:rsidP="009A5CD7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25</w:t>
      </w:r>
      <w:r w:rsidRPr="00992F71">
        <w:rPr>
          <w:rFonts w:ascii="Comic Sans MS" w:hAnsi="Comic Sans MS"/>
          <w:b/>
          <w:lang w:val="en-US"/>
        </w:rPr>
        <w:t xml:space="preserve">. Bayrak kimi temsil eder?  </w:t>
      </w:r>
    </w:p>
    <w:p w:rsidR="00D17442" w:rsidRPr="0079177B" w:rsidRDefault="00D17442" w:rsidP="001B78AF">
      <w:pPr>
        <w:spacing w:after="0"/>
        <w:rPr>
          <w:rFonts w:ascii="Comic Sans MS" w:hAnsi="Comic Sans MS"/>
          <w:lang w:val="en-US"/>
        </w:rPr>
      </w:pPr>
      <w:r w:rsidRPr="0079177B">
        <w:rPr>
          <w:rFonts w:ascii="Comic Sans MS" w:hAnsi="Comic Sans MS"/>
          <w:lang w:val="en-US"/>
        </w:rPr>
        <w:t xml:space="preserve">           </w:t>
      </w:r>
      <w:r>
        <w:rPr>
          <w:rFonts w:ascii="Comic Sans MS" w:hAnsi="Comic Sans MS"/>
          <w:lang w:val="en-US"/>
        </w:rPr>
        <w:t xml:space="preserve"> A)Milleti           B)Meclisi           C</w:t>
      </w:r>
      <w:r w:rsidRPr="0079177B">
        <w:rPr>
          <w:rFonts w:ascii="Comic Sans MS" w:hAnsi="Comic Sans MS"/>
          <w:lang w:val="en-US"/>
        </w:rPr>
        <w:t>)Hükümeti</w:t>
      </w:r>
    </w:p>
    <w:p w:rsidR="00D17442" w:rsidRPr="00992F71" w:rsidRDefault="00D17442" w:rsidP="009A5CD7">
      <w:pPr>
        <w:spacing w:after="0"/>
        <w:ind w:left="-851"/>
        <w:rPr>
          <w:rFonts w:ascii="Comic Sans MS" w:hAnsi="Comic Sans MS"/>
          <w:b/>
        </w:rPr>
      </w:pPr>
      <w:r>
        <w:rPr>
          <w:rFonts w:ascii="Comic Sans MS" w:hAnsi="Comic Sans MS"/>
          <w:lang w:val="en-US"/>
        </w:rPr>
        <w:t>26</w:t>
      </w:r>
      <w:r w:rsidRPr="00992F71">
        <w:rPr>
          <w:rFonts w:ascii="Comic Sans MS" w:hAnsi="Comic Sans MS"/>
          <w:b/>
          <w:lang w:val="en-US"/>
        </w:rPr>
        <w:t>. Devletimizin ad</w:t>
      </w:r>
      <w:r w:rsidRPr="00992F71">
        <w:rPr>
          <w:rFonts w:ascii="Comic Sans MS" w:hAnsi="Comic Sans MS"/>
          <w:b/>
        </w:rPr>
        <w:t>ı aşağıdakilerden hangisidir?</w:t>
      </w:r>
    </w:p>
    <w:p w:rsidR="00D17442" w:rsidRPr="0079177B" w:rsidRDefault="00D17442" w:rsidP="001B78AF">
      <w:pPr>
        <w:spacing w:after="0"/>
        <w:rPr>
          <w:rFonts w:ascii="Comic Sans MS" w:hAnsi="Comic Sans MS"/>
        </w:rPr>
      </w:pPr>
      <w:r w:rsidRPr="0079177B">
        <w:rPr>
          <w:rFonts w:ascii="Comic Sans MS" w:hAnsi="Comic Sans MS"/>
          <w:lang w:val="en-US"/>
        </w:rPr>
        <w:t xml:space="preserve">        </w:t>
      </w:r>
      <w:r>
        <w:rPr>
          <w:rFonts w:ascii="Comic Sans MS" w:hAnsi="Comic Sans MS"/>
          <w:lang w:val="en-US"/>
        </w:rPr>
        <w:t>A</w:t>
      </w:r>
      <w:r w:rsidRPr="0079177B">
        <w:rPr>
          <w:rFonts w:ascii="Comic Sans MS" w:hAnsi="Comic Sans MS"/>
          <w:lang w:val="en-US"/>
        </w:rPr>
        <w:t>)Osmanl</w:t>
      </w:r>
      <w:r>
        <w:rPr>
          <w:rFonts w:ascii="Comic Sans MS" w:hAnsi="Comic Sans MS"/>
        </w:rPr>
        <w:t>ı Devleti             B)Türk Devleti         C</w:t>
      </w:r>
      <w:r w:rsidRPr="0079177B">
        <w:rPr>
          <w:rFonts w:ascii="Comic Sans MS" w:hAnsi="Comic Sans MS"/>
        </w:rPr>
        <w:t xml:space="preserve">)Türkiye Cumhuriyeti Devleti. </w:t>
      </w:r>
    </w:p>
    <w:p w:rsidR="00D17442" w:rsidRPr="009A5CD7" w:rsidRDefault="00D17442" w:rsidP="009A5CD7">
      <w:pPr>
        <w:spacing w:after="0"/>
        <w:ind w:left="-851"/>
        <w:rPr>
          <w:rFonts w:ascii="Comic Sans MS" w:hAnsi="Comic Sans MS"/>
        </w:rPr>
      </w:pPr>
      <w:r w:rsidRPr="0079177B">
        <w:rPr>
          <w:rFonts w:ascii="Comic Sans MS" w:hAnsi="Comic Sans MS"/>
        </w:rPr>
        <w:t xml:space="preserve"> </w:t>
      </w:r>
      <w:r>
        <w:rPr>
          <w:rFonts w:ascii="Comic Sans MS" w:hAnsi="Comic Sans MS"/>
          <w:b/>
          <w:lang w:val="en-US"/>
        </w:rPr>
        <w:t>27.</w:t>
      </w:r>
      <w:r w:rsidRPr="00992F71">
        <w:rPr>
          <w:rFonts w:ascii="Comic Sans MS" w:hAnsi="Comic Sans MS"/>
          <w:b/>
          <w:lang w:val="en-US"/>
        </w:rPr>
        <w:t>Bu gün kulland</w:t>
      </w:r>
      <w:r w:rsidRPr="00992F71">
        <w:rPr>
          <w:rFonts w:ascii="Comic Sans MS" w:hAnsi="Comic Sans MS"/>
          <w:b/>
        </w:rPr>
        <w:t>ığımız harfler ,hangi inkılapla kabul edildi?</w:t>
      </w:r>
    </w:p>
    <w:p w:rsidR="00D17442" w:rsidRDefault="00D17442" w:rsidP="001B78AF">
      <w:pPr>
        <w:spacing w:after="0"/>
        <w:rPr>
          <w:rFonts w:ascii="Comic Sans MS" w:hAnsi="Comic Sans MS"/>
        </w:rPr>
      </w:pPr>
      <w:r w:rsidRPr="0079177B">
        <w:rPr>
          <w:rFonts w:ascii="Comic Sans MS" w:hAnsi="Comic Sans MS"/>
        </w:rPr>
        <w:t xml:space="preserve">     </w:t>
      </w:r>
      <w:r>
        <w:rPr>
          <w:rFonts w:ascii="Comic Sans MS" w:hAnsi="Comic Sans MS"/>
          <w:lang w:val="en-US"/>
        </w:rPr>
        <w:t xml:space="preserve">  A</w:t>
      </w:r>
      <w:r w:rsidRPr="0079177B">
        <w:rPr>
          <w:rFonts w:ascii="Comic Sans MS" w:hAnsi="Comic Sans MS"/>
          <w:lang w:val="en-US"/>
        </w:rPr>
        <w:t xml:space="preserve">)Kültür </w:t>
      </w:r>
      <w:r>
        <w:rPr>
          <w:rFonts w:ascii="Comic Sans MS" w:hAnsi="Comic Sans MS"/>
        </w:rPr>
        <w:t>İnkilabı ile        B)Harf İnkilabı ile        C</w:t>
      </w:r>
      <w:r w:rsidRPr="0079177B">
        <w:rPr>
          <w:rFonts w:ascii="Comic Sans MS" w:hAnsi="Comic Sans MS"/>
        </w:rPr>
        <w:t>)Eğitim İnkılabı ile.</w:t>
      </w:r>
    </w:p>
    <w:p w:rsidR="00D17442" w:rsidRPr="00113E65" w:rsidRDefault="00D17442" w:rsidP="00113E65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28</w:t>
      </w:r>
      <w:r>
        <w:rPr>
          <w:rFonts w:ascii="Comic Sans MS" w:hAnsi="Comic Sans MS"/>
          <w:b/>
          <w:lang w:val="en-US"/>
        </w:rPr>
        <w:t>.</w:t>
      </w:r>
      <w:r w:rsidRPr="00992F71">
        <w:rPr>
          <w:rFonts w:ascii="Comic Sans MS" w:hAnsi="Comic Sans MS"/>
          <w:b/>
          <w:lang w:val="en-US"/>
        </w:rPr>
        <w:t xml:space="preserve"> Savaş,sel,yangın,deprem ve salgın hastalık gibi felakete uğrayanlara hangi kuruluş yardım eder?</w:t>
      </w:r>
    </w:p>
    <w:p w:rsidR="00D17442" w:rsidRPr="0079177B" w:rsidRDefault="00D17442" w:rsidP="001B78AF">
      <w:pPr>
        <w:spacing w:after="0"/>
        <w:rPr>
          <w:rFonts w:ascii="Comic Sans MS" w:hAnsi="Comic Sans MS"/>
          <w:lang w:val="en-US"/>
        </w:rPr>
      </w:pPr>
      <w:r w:rsidRPr="0079177B">
        <w:rPr>
          <w:rFonts w:ascii="Comic Sans MS" w:hAnsi="Comic Sans MS"/>
          <w:lang w:val="en-US"/>
        </w:rPr>
        <w:t xml:space="preserve">     </w:t>
      </w:r>
      <w:r>
        <w:rPr>
          <w:rFonts w:ascii="Comic Sans MS" w:hAnsi="Comic Sans MS"/>
          <w:lang w:val="en-US"/>
        </w:rPr>
        <w:t xml:space="preserve">  A)Yeşilay               B)Türk Hava Kurumu              C</w:t>
      </w:r>
      <w:r w:rsidRPr="0079177B">
        <w:rPr>
          <w:rFonts w:ascii="Comic Sans MS" w:hAnsi="Comic Sans MS"/>
          <w:lang w:val="en-US"/>
        </w:rPr>
        <w:t>)Kızılay</w:t>
      </w:r>
    </w:p>
    <w:p w:rsidR="00D17442" w:rsidRPr="00992F71" w:rsidRDefault="00D17442" w:rsidP="00113E65">
      <w:pPr>
        <w:spacing w:after="0"/>
        <w:ind w:left="-851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>29.</w:t>
      </w:r>
      <w:r w:rsidRPr="00992F71">
        <w:rPr>
          <w:rFonts w:ascii="Comic Sans MS" w:hAnsi="Comic Sans MS"/>
          <w:b/>
          <w:lang w:val="en-US"/>
        </w:rPr>
        <w:t xml:space="preserve"> Atatürk’ün gerçekleştirdiği yeniliklere ne ad verilir?</w:t>
      </w:r>
    </w:p>
    <w:p w:rsidR="00D17442" w:rsidRPr="00C35227" w:rsidRDefault="00D17442" w:rsidP="00C87A31">
      <w:pPr>
        <w:spacing w:after="0"/>
        <w:rPr>
          <w:rFonts w:ascii="Comic Sans MS" w:hAnsi="Comic Sans MS"/>
        </w:rPr>
      </w:pPr>
      <w:r w:rsidRPr="0079177B">
        <w:rPr>
          <w:rFonts w:ascii="Comic Sans MS" w:hAnsi="Comic Sans MS"/>
          <w:lang w:val="en-US"/>
        </w:rPr>
        <w:t xml:space="preserve">       </w:t>
      </w:r>
      <w:r>
        <w:rPr>
          <w:rFonts w:ascii="Comic Sans MS" w:hAnsi="Comic Sans MS"/>
          <w:lang w:val="en-US"/>
        </w:rPr>
        <w:t xml:space="preserve">  A)Atatürk’ün hizmetleri       B)Kurtuluş Savaşı          C</w:t>
      </w:r>
      <w:r w:rsidRPr="0079177B">
        <w:rPr>
          <w:rFonts w:ascii="Comic Sans MS" w:hAnsi="Comic Sans MS"/>
          <w:lang w:val="en-US"/>
        </w:rPr>
        <w:t>)Atatürk İnkılapları</w:t>
      </w:r>
      <w:r>
        <w:rPr>
          <w:rFonts w:ascii="Comic Sans MS" w:hAnsi="Comic Sans MS"/>
          <w:lang w:val="en-US"/>
        </w:rPr>
        <w:t xml:space="preserve"> </w:t>
      </w:r>
      <w:r w:rsidRPr="00182750">
        <w:rPr>
          <w:noProof/>
          <w:sz w:val="20"/>
          <w:szCs w:val="20"/>
        </w:rPr>
        <w:t xml:space="preserve"> </w:t>
      </w:r>
      <w:hyperlink r:id="rId6" w:history="1">
        <w:r w:rsidRPr="00437A4B">
          <w:rPr>
            <w:rStyle w:val="Hyperlink"/>
            <w:noProof/>
            <w:sz w:val="20"/>
            <w:szCs w:val="20"/>
          </w:rPr>
          <w:t>www.sorubak.com</w:t>
        </w:r>
      </w:hyperlink>
    </w:p>
    <w:sectPr w:rsidR="00D17442" w:rsidRPr="00C35227" w:rsidSect="00B0550D">
      <w:headerReference w:type="default" r:id="rId7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7442" w:rsidRDefault="00D17442" w:rsidP="005B489C">
      <w:pPr>
        <w:spacing w:after="0" w:line="240" w:lineRule="auto"/>
      </w:pPr>
      <w:r>
        <w:separator/>
      </w:r>
    </w:p>
  </w:endnote>
  <w:endnote w:type="continuationSeparator" w:id="0">
    <w:p w:rsidR="00D17442" w:rsidRDefault="00D17442" w:rsidP="005B48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7442" w:rsidRDefault="00D17442" w:rsidP="005B489C">
      <w:pPr>
        <w:spacing w:after="0" w:line="240" w:lineRule="auto"/>
      </w:pPr>
      <w:r>
        <w:separator/>
      </w:r>
    </w:p>
  </w:footnote>
  <w:footnote w:type="continuationSeparator" w:id="0">
    <w:p w:rsidR="00D17442" w:rsidRDefault="00D17442" w:rsidP="005B48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442" w:rsidRDefault="00D17442">
    <w:pPr>
      <w:pStyle w:val="Header"/>
    </w:pPr>
    <w:r>
      <w:t xml:space="preserve">                                  HAYAT BİLGİSİ ATATÜRK VE CUMHURİYET BİLGİSİ TESTİ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550D"/>
    <w:rsid w:val="000135D1"/>
    <w:rsid w:val="00014DA8"/>
    <w:rsid w:val="00024B9C"/>
    <w:rsid w:val="000E09DE"/>
    <w:rsid w:val="00100675"/>
    <w:rsid w:val="00105EA8"/>
    <w:rsid w:val="00113E65"/>
    <w:rsid w:val="001273FD"/>
    <w:rsid w:val="00153AE6"/>
    <w:rsid w:val="00182750"/>
    <w:rsid w:val="001B78AF"/>
    <w:rsid w:val="00223856"/>
    <w:rsid w:val="00237645"/>
    <w:rsid w:val="00252492"/>
    <w:rsid w:val="00253F9E"/>
    <w:rsid w:val="00313C9C"/>
    <w:rsid w:val="003801E9"/>
    <w:rsid w:val="003E4D13"/>
    <w:rsid w:val="003F5B7E"/>
    <w:rsid w:val="00405D44"/>
    <w:rsid w:val="00437A4B"/>
    <w:rsid w:val="00440E23"/>
    <w:rsid w:val="004F5A54"/>
    <w:rsid w:val="005062F5"/>
    <w:rsid w:val="005405ED"/>
    <w:rsid w:val="005618D8"/>
    <w:rsid w:val="005630FC"/>
    <w:rsid w:val="005A438E"/>
    <w:rsid w:val="005B489C"/>
    <w:rsid w:val="005C0197"/>
    <w:rsid w:val="005E5FBC"/>
    <w:rsid w:val="006179E8"/>
    <w:rsid w:val="00643CC4"/>
    <w:rsid w:val="00666DAB"/>
    <w:rsid w:val="006A73DC"/>
    <w:rsid w:val="006D0D8D"/>
    <w:rsid w:val="006D7DE5"/>
    <w:rsid w:val="006F1117"/>
    <w:rsid w:val="0079177B"/>
    <w:rsid w:val="007A2D3F"/>
    <w:rsid w:val="007B658E"/>
    <w:rsid w:val="0082483D"/>
    <w:rsid w:val="00827DC7"/>
    <w:rsid w:val="008C7B35"/>
    <w:rsid w:val="008E022E"/>
    <w:rsid w:val="009213DB"/>
    <w:rsid w:val="0097577B"/>
    <w:rsid w:val="00992F71"/>
    <w:rsid w:val="009A5CD7"/>
    <w:rsid w:val="009D128B"/>
    <w:rsid w:val="00A17B08"/>
    <w:rsid w:val="00A3627E"/>
    <w:rsid w:val="00A831BB"/>
    <w:rsid w:val="00A977D2"/>
    <w:rsid w:val="00AE539D"/>
    <w:rsid w:val="00B0550D"/>
    <w:rsid w:val="00B42AE0"/>
    <w:rsid w:val="00BC7037"/>
    <w:rsid w:val="00C07A1E"/>
    <w:rsid w:val="00C224F1"/>
    <w:rsid w:val="00C35227"/>
    <w:rsid w:val="00C87A31"/>
    <w:rsid w:val="00CE65D5"/>
    <w:rsid w:val="00CF10B3"/>
    <w:rsid w:val="00D17442"/>
    <w:rsid w:val="00D858F2"/>
    <w:rsid w:val="00E70CB1"/>
    <w:rsid w:val="00F72539"/>
    <w:rsid w:val="00F733BE"/>
    <w:rsid w:val="00FD71F8"/>
    <w:rsid w:val="00FE3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9E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F1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F111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5B48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B489C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B48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B489C"/>
    <w:rPr>
      <w:rFonts w:cs="Times New Roman"/>
    </w:rPr>
  </w:style>
  <w:style w:type="character" w:styleId="Hyperlink">
    <w:name w:val="Hyperlink"/>
    <w:basedOn w:val="DefaultParagraphFont"/>
    <w:uiPriority w:val="99"/>
    <w:rsid w:val="006A73D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109</TotalTime>
  <Pages>3</Pages>
  <Words>844</Words>
  <Characters>4814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BİRSEN</cp:lastModifiedBy>
  <cp:revision>59</cp:revision>
  <dcterms:created xsi:type="dcterms:W3CDTF">2012-10-31T18:22:00Z</dcterms:created>
  <dcterms:modified xsi:type="dcterms:W3CDTF">2013-10-09T14:39:00Z</dcterms:modified>
</cp:coreProperties>
</file>