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85"/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1"/>
        <w:gridCol w:w="7488"/>
      </w:tblGrid>
      <w:tr w:rsidR="00583B33" w:rsidTr="00182750">
        <w:trPr>
          <w:trHeight w:val="278"/>
        </w:trPr>
        <w:tc>
          <w:tcPr>
            <w:tcW w:w="1811" w:type="dxa"/>
            <w:vMerge w:val="restart"/>
          </w:tcPr>
          <w:p w:rsidR="00583B33" w:rsidRPr="00E35CD4" w:rsidRDefault="00583B33" w:rsidP="00182750">
            <w:pPr>
              <w:pStyle w:val="Header"/>
              <w:rPr>
                <w:rFonts w:ascii="Hand writing Mutlu" w:hAnsi="Hand writing Mutlu"/>
                <w:b/>
                <w:sz w:val="16"/>
                <w:szCs w:val="16"/>
              </w:rPr>
            </w:pPr>
            <w:r>
              <w:rPr>
                <w:noProof/>
              </w:rPr>
              <w:pict>
                <v:roundrect id="_x0000_s1026" style="position:absolute;margin-left:.1pt;margin-top:.45pt;width:86.35pt;height:52.5pt;z-index:251658240;mso-wrap-style:none" arcsize="10923f">
                  <v:textbox style="mso-next-textbox:#_x0000_s1026">
                    <w:txbxContent>
                      <w:p w:rsidR="00583B33" w:rsidRDefault="00583B33" w:rsidP="00182750">
                        <w:r w:rsidRPr="0012642E">
                          <w:rPr>
                            <w:noProof/>
                          </w:rP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9 Resim" o:spid="_x0000_i1026" type="#_x0000_t75" alt="ataturk_bayrak_logo[1].png" style="width:66.75pt;height:54.75pt;visibility:visible">
                              <v:imagedata r:id="rId6" o:title=""/>
                            </v:shape>
                          </w:pict>
                        </w:r>
                      </w:p>
                    </w:txbxContent>
                  </v:textbox>
                </v:roundrect>
              </w:pict>
            </w:r>
            <w:r w:rsidRPr="00E35CD4">
              <w:rPr>
                <w:rFonts w:ascii="Hand writing Mutlu" w:hAnsi="Hand writing Mutlu"/>
                <w:b/>
                <w:sz w:val="16"/>
                <w:szCs w:val="16"/>
              </w:rPr>
              <w:t xml:space="preserve">                       </w:t>
            </w:r>
          </w:p>
          <w:p w:rsidR="00583B33" w:rsidRPr="00E35CD4" w:rsidRDefault="00583B33" w:rsidP="00182750">
            <w:pPr>
              <w:pStyle w:val="Header"/>
              <w:rPr>
                <w:rFonts w:ascii="Hand writing Mutlu" w:hAnsi="Hand writing Mutlu"/>
                <w:b/>
              </w:rPr>
            </w:pPr>
            <w:r w:rsidRPr="00E35CD4">
              <w:rPr>
                <w:rFonts w:ascii="Hand writing Mutlu" w:hAnsi="Hand writing Mutlu"/>
                <w:b/>
              </w:rPr>
              <w:t xml:space="preserve">  </w:t>
            </w:r>
          </w:p>
          <w:p w:rsidR="00583B33" w:rsidRPr="00E35CD4" w:rsidRDefault="00583B33" w:rsidP="00182750">
            <w:pPr>
              <w:pStyle w:val="Header"/>
              <w:rPr>
                <w:rFonts w:ascii="Hand writing Mutlu" w:hAnsi="Hand writing Mutlu"/>
                <w:b/>
                <w:sz w:val="16"/>
                <w:szCs w:val="16"/>
              </w:rPr>
            </w:pPr>
            <w:r w:rsidRPr="00E35CD4">
              <w:rPr>
                <w:rFonts w:ascii="Hand writing Mutlu" w:hAnsi="Hand writing Mutlu"/>
                <w:b/>
              </w:rPr>
              <w:t xml:space="preserve">   </w:t>
            </w:r>
          </w:p>
        </w:tc>
        <w:tc>
          <w:tcPr>
            <w:tcW w:w="7488" w:type="dxa"/>
          </w:tcPr>
          <w:p w:rsidR="00583B33" w:rsidRPr="00E35CD4" w:rsidRDefault="00583B33" w:rsidP="00182750">
            <w:pPr>
              <w:pStyle w:val="Header"/>
              <w:rPr>
                <w:rFonts w:ascii="ALFABET98" w:hAnsi="ALFABET98"/>
                <w:sz w:val="20"/>
                <w:szCs w:val="20"/>
              </w:rPr>
            </w:pPr>
            <w:r w:rsidRPr="00E35CD4">
              <w:rPr>
                <w:rFonts w:ascii="ALFABET98" w:hAnsi="ALFABET98"/>
                <w:b/>
                <w:sz w:val="20"/>
                <w:szCs w:val="20"/>
              </w:rPr>
              <w:t>ÇAPA  ATATÜRK  ORTAOKULU</w:t>
            </w:r>
            <w:r w:rsidRPr="00E35CD4">
              <w:rPr>
                <w:rFonts w:ascii="ALFABET98" w:hAnsi="ALFABET98"/>
                <w:sz w:val="20"/>
                <w:szCs w:val="20"/>
              </w:rPr>
              <w:t xml:space="preserve">             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>3.D-3.E SINIFLARI</w:t>
            </w:r>
            <w:r w:rsidRPr="00E35CD4">
              <w:rPr>
                <w:rFonts w:ascii="ALFABET98" w:hAnsi="ALFABET98"/>
                <w:sz w:val="20"/>
                <w:szCs w:val="20"/>
              </w:rPr>
              <w:t xml:space="preserve">      </w:t>
            </w:r>
            <w:r w:rsidRPr="00E35CD4">
              <w:rPr>
                <w:rFonts w:ascii="ALFABET98 Tur" w:hAnsi="ALFABET98 Tur"/>
                <w:b/>
                <w:sz w:val="20"/>
                <w:szCs w:val="20"/>
              </w:rPr>
              <w:t>Fatih-İSTANBUL</w:t>
            </w:r>
          </w:p>
        </w:tc>
      </w:tr>
      <w:tr w:rsidR="00583B33" w:rsidTr="00182750">
        <w:trPr>
          <w:trHeight w:val="205"/>
        </w:trPr>
        <w:tc>
          <w:tcPr>
            <w:tcW w:w="1811" w:type="dxa"/>
            <w:vMerge/>
          </w:tcPr>
          <w:p w:rsidR="00583B33" w:rsidRDefault="00583B33" w:rsidP="00182750">
            <w:pPr>
              <w:pStyle w:val="Header"/>
            </w:pPr>
          </w:p>
        </w:tc>
        <w:tc>
          <w:tcPr>
            <w:tcW w:w="7488" w:type="dxa"/>
          </w:tcPr>
          <w:p w:rsidR="00583B33" w:rsidRPr="00E35CD4" w:rsidRDefault="00583B33" w:rsidP="00182750">
            <w:pPr>
              <w:pStyle w:val="Header"/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sz w:val="18"/>
                <w:szCs w:val="18"/>
              </w:rPr>
              <w:t xml:space="preserve">            </w:t>
            </w:r>
            <w:r w:rsidRPr="00E35CD4">
              <w:rPr>
                <w:rFonts w:ascii="ALFABET98" w:hAnsi="ALFABET98"/>
                <w:b/>
                <w:sz w:val="18"/>
                <w:szCs w:val="18"/>
              </w:rPr>
              <w:t xml:space="preserve">2012 </w:t>
            </w:r>
            <w:r w:rsidRPr="00E35CD4">
              <w:rPr>
                <w:b/>
                <w:sz w:val="18"/>
                <w:szCs w:val="18"/>
              </w:rPr>
              <w:t>–</w:t>
            </w:r>
            <w:r w:rsidRPr="00E35CD4">
              <w:rPr>
                <w:rFonts w:ascii="ALFABET98 Tur" w:hAnsi="ALFABET98 Tur"/>
                <w:b/>
                <w:sz w:val="18"/>
                <w:szCs w:val="18"/>
              </w:rPr>
              <w:t xml:space="preserve"> 20 13 EĞİ</w:t>
            </w:r>
            <w:r>
              <w:rPr>
                <w:rFonts w:ascii="ALFABET98 Tur" w:hAnsi="ALFABET98 Tur"/>
                <w:b/>
                <w:sz w:val="18"/>
                <w:szCs w:val="18"/>
              </w:rPr>
              <w:t xml:space="preserve">TİM - ÖĞRETİM YILI           </w:t>
            </w:r>
            <w:r w:rsidRPr="00E35CD4">
              <w:rPr>
                <w:rFonts w:ascii="ALFABET98" w:hAnsi="ALFABET98"/>
                <w:b/>
                <w:sz w:val="18"/>
                <w:szCs w:val="18"/>
              </w:rPr>
              <w:t>EV</w:t>
            </w:r>
            <w:r w:rsidRPr="00E35CD4">
              <w:rPr>
                <w:rFonts w:ascii="ALFABET98 Tur" w:hAnsi="ALFABET98 Tur"/>
                <w:b/>
                <w:sz w:val="18"/>
                <w:szCs w:val="18"/>
              </w:rPr>
              <w:t xml:space="preserve"> ETKİNLİK ÇALIŞMALARI</w:t>
            </w:r>
          </w:p>
        </w:tc>
      </w:tr>
      <w:tr w:rsidR="00583B33" w:rsidTr="00182750">
        <w:trPr>
          <w:trHeight w:val="338"/>
        </w:trPr>
        <w:tc>
          <w:tcPr>
            <w:tcW w:w="1811" w:type="dxa"/>
            <w:vMerge/>
          </w:tcPr>
          <w:p w:rsidR="00583B33" w:rsidRDefault="00583B33" w:rsidP="00182750">
            <w:pPr>
              <w:pStyle w:val="Header"/>
            </w:pPr>
          </w:p>
        </w:tc>
        <w:tc>
          <w:tcPr>
            <w:tcW w:w="7488" w:type="dxa"/>
          </w:tcPr>
          <w:p w:rsidR="00583B33" w:rsidRPr="00E35CD4" w:rsidRDefault="00583B33" w:rsidP="00182750">
            <w:pPr>
              <w:pStyle w:val="Header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noProof/>
              </w:rPr>
              <w:pict>
                <v:shape id="ipfptNqQxPxzx0RfM:" o:spid="_x0000_s1027" type="#_x0000_t75" alt="http://t2.gstatic.com/images?q=tbn:ptNqQxPxzx0RfM:http://www.bayrakburada.com/img/urun/turk_bayragi(4).jpg" style="position:absolute;margin-left:504.55pt;margin-top:30.35pt;width:54pt;height:45pt;z-index:-251657216;visibility:visible;mso-position-horizontal-relative:text;mso-position-vertical-relative:text">
                  <v:imagedata r:id="rId7" r:href="rId8" cropleft="17553f" cropright="20089f"/>
                </v:shape>
              </w:pict>
            </w:r>
            <w:r w:rsidRPr="00E35CD4">
              <w:rPr>
                <w:rFonts w:ascii="ALFABET98 Tur" w:hAnsi="ALFABET98 Tur"/>
                <w:b/>
                <w:sz w:val="20"/>
                <w:szCs w:val="20"/>
              </w:rPr>
              <w:t xml:space="preserve">Öğrenci Adı Soyadı: ,,,,,,,,,,,,,,,,,,,,,,,,,,,,,,,,,,,,,,,,,,,,,,,,,,,,,,,,,,,,,,,,,,                   </w:t>
            </w:r>
          </w:p>
          <w:p w:rsidR="00583B33" w:rsidRPr="004B5264" w:rsidRDefault="00583B33" w:rsidP="00182750">
            <w:pPr>
              <w:pStyle w:val="Header"/>
              <w:rPr>
                <w:rFonts w:ascii="ALFABET98" w:hAnsi="ALFABET98"/>
                <w:b/>
                <w:sz w:val="20"/>
                <w:szCs w:val="20"/>
              </w:rPr>
            </w:pPr>
            <w:r w:rsidRPr="00E35CD4">
              <w:rPr>
                <w:rFonts w:ascii="ALFABET98 Tur" w:hAnsi="ALFABET98 Tur"/>
                <w:b/>
                <w:sz w:val="20"/>
                <w:szCs w:val="20"/>
              </w:rPr>
              <w:t xml:space="preserve">Numarası: ,,,,,,,,,,,,,,,,,,,,,,,,,           </w:t>
            </w:r>
            <w:r>
              <w:rPr>
                <w:rFonts w:ascii="ALFABET98" w:hAnsi="ALFABET98"/>
                <w:b/>
                <w:sz w:val="20"/>
                <w:szCs w:val="20"/>
              </w:rPr>
              <w:t xml:space="preserve">                         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                      </w:t>
            </w:r>
            <w:r w:rsidRPr="00E35CD4">
              <w:rPr>
                <w:b/>
                <w:sz w:val="20"/>
                <w:szCs w:val="20"/>
              </w:rPr>
              <w:t>…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>../</w:t>
            </w:r>
            <w:r w:rsidRPr="00E35CD4">
              <w:rPr>
                <w:b/>
                <w:sz w:val="20"/>
                <w:szCs w:val="20"/>
              </w:rPr>
              <w:t>…</w:t>
            </w:r>
            <w:r w:rsidRPr="00E35CD4">
              <w:rPr>
                <w:rFonts w:ascii="ALFABET98" w:hAnsi="ALFABET98"/>
                <w:b/>
                <w:sz w:val="20"/>
                <w:szCs w:val="20"/>
              </w:rPr>
              <w:t xml:space="preserve">../2012                           </w:t>
            </w:r>
          </w:p>
        </w:tc>
      </w:tr>
    </w:tbl>
    <w:p w:rsidR="00583B33" w:rsidRPr="00411D7C" w:rsidRDefault="00583B33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2"/>
          <w:szCs w:val="22"/>
        </w:rPr>
      </w:pPr>
      <w:r>
        <w:rPr>
          <w:rFonts w:ascii="Verdana" w:hAnsi="Verdana" w:cs="Tahoma"/>
          <w:spacing w:val="4"/>
          <w:sz w:val="22"/>
          <w:szCs w:val="22"/>
        </w:rPr>
        <w:t xml:space="preserve">                </w:t>
      </w:r>
      <w:r w:rsidRPr="0087534B">
        <w:rPr>
          <w:rFonts w:ascii="Verdana" w:hAnsi="Verdana" w:cs="Tahoma"/>
          <w:spacing w:val="4"/>
          <w:sz w:val="22"/>
          <w:szCs w:val="22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7" type="#_x0000_t158" style="width:306pt;height:22.5pt" fillcolor="yellow" strokecolor="red">
            <v:shadow color="#868686"/>
            <v:textpath style="font-family:&quot;Arial Black&quot;;font-size:12pt;v-text-kern:t" trim="t" fitpath="t" xscale="f" string="KARŞIT ANLAMLI SÖZCÜKLER"/>
          </v:shape>
        </w:pict>
      </w:r>
    </w:p>
    <w:p w:rsidR="00583B33" w:rsidRPr="00182750" w:rsidRDefault="00583B33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411D7C">
        <w:rPr>
          <w:rFonts w:ascii="Verdana" w:hAnsi="Verdana" w:cs="Tahoma"/>
          <w:spacing w:val="4"/>
          <w:sz w:val="22"/>
          <w:szCs w:val="22"/>
        </w:rPr>
        <w:t xml:space="preserve">                          </w:t>
      </w:r>
      <w:r w:rsidRPr="00182750">
        <w:rPr>
          <w:rFonts w:ascii="Verdana" w:hAnsi="Verdana" w:cs="Tahoma"/>
          <w:spacing w:val="4"/>
          <w:sz w:val="20"/>
          <w:szCs w:val="20"/>
        </w:rPr>
        <w:t>Tilki çok acıkmış. Yiyecek bulmak İçin bir üzüm bağına girmiş. Gezerken asmadaki üzümleri görmüş. Üzümleri yemek istemiş. Üzümler yüksekte oldu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ğu için yetişip yiyememiş. Yiyemeyince de:</w:t>
      </w:r>
    </w:p>
    <w:p w:rsidR="00583B33" w:rsidRPr="00182750" w:rsidRDefault="00583B33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 xml:space="preserve">               — Bunlar daha olmamış, koruk, demiş.</w:t>
      </w:r>
    </w:p>
    <w:p w:rsidR="00583B33" w:rsidRPr="00182750" w:rsidRDefault="00583B33" w:rsidP="0018275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360" w:lineRule="auto"/>
        <w:jc w:val="right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>Sabahattin EYUBOĞLU</w:t>
      </w:r>
    </w:p>
    <w:p w:rsidR="00583B33" w:rsidRPr="00411D7C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b/>
          <w:spacing w:val="4"/>
          <w:sz w:val="22"/>
          <w:szCs w:val="22"/>
        </w:rPr>
      </w:pPr>
      <w:r w:rsidRPr="00411D7C">
        <w:rPr>
          <w:rFonts w:ascii="Verdana" w:hAnsi="Verdana" w:cs="Tahoma"/>
          <w:b/>
          <w:spacing w:val="4"/>
          <w:sz w:val="22"/>
          <w:szCs w:val="22"/>
        </w:rPr>
        <w:t>(İlk sekiz soruyu yukarıdaki metne göre yanıtlayalım.)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990509">
        <w:rPr>
          <w:rFonts w:ascii="Verdana" w:hAnsi="Verdana" w:cs="Tahoma"/>
          <w:b/>
          <w:spacing w:val="4"/>
          <w:sz w:val="22"/>
          <w:szCs w:val="22"/>
        </w:rPr>
        <w:t>1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Aşağıdakilerden hangisi bu metne en iyi başlık olur?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Tilki ile Üzüm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Güzel Bağ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Bağ ve Üzüm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Tilki, üzüm bağına niçin giriyor?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arkadaşlarını bulmak için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avcıların elinden kurtulmak için 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spacing w:val="4"/>
          <w:sz w:val="20"/>
          <w:szCs w:val="20"/>
        </w:rPr>
        <w:t xml:space="preserve">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yiyecek bulmak için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 gezerken neyi görüyor?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bağın sahibini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asmadaki üzümleri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avcıları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 üzümleri niçin yiyememiş?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daha olmadığı için     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yüksekte olduğu için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üzümler çok küçük olduğu için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Tilki, üzümleri yiyemeyince ne demiş?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Bunlar daha olmamış, koruk.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Bunlar çok daha güzelmiş.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Sonra gelir iyice yerim.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6.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“Bunlar daha olmamış.”    derken anlatılmak istenen nedir?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Renginin güzel olmadığını            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Üzümlerin daha olgunlaşmadığını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>Daha çok üzüm yemek istediğini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7.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Metnin yazarının adı ve soyadı nedir?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Selahattin Eyupoğlu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Sabahattin Eyuboğlu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Sabahattin Eyiroğlu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8.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Metnin son cümlesinde kaç kelime vardır?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5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4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3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9.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“Taze”  île “bayat”  arasında bir ilişki vardır. “Toplama” ile aşağıdakilerden hangisi arasında buna benzer ilişki vardır?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bölme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çarpma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çıkarma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10.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“Uzak” ile “yakın”  arasında bir ilişki vardır. “düşman” ile aşağıdakilerden hangisi arasında buna benzer ilişki vardır?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akraba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dost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arkadaş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11.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bir yönüyle diğerlerinden fark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lıdır?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yalan-gerçek           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okul-mektep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yıl-sene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bir yönüyle diğerlerinden farklıdır?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alacak-verecek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yanıt-cevap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kelime-kelime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"Öz."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üzgün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özgün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üvey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  Pahalı  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ölçülü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zam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ucuz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cümlelerin hangisinde karşıt anlamlı kelimeler birlikte kulla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nılmıştır?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Genç, ihtiyar herkes el çırpıyordu.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Uzun boylu adam bu evden çıktı.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 xml:space="preserve">                            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Sıcak yemek, sağlığa zararlıdır.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16.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karşıt anlamlıdır?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fert-birey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tutsak-Özgür</w:t>
      </w:r>
      <w:r w:rsidRPr="00182750">
        <w:rPr>
          <w:rFonts w:ascii="Verdana" w:hAnsi="Verdana" w:cs="Tahoma"/>
          <w:spacing w:val="4"/>
          <w:sz w:val="20"/>
          <w:szCs w:val="20"/>
        </w:rPr>
        <w:tab/>
        <w:t xml:space="preserve">       </w:t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gökyüzü-sema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17.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 Aşağıdaki kelime öbeklerinden hangisi karşıt anlamlı değildir?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cesur-korkak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somut-soyut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şaka-lâtife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18.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"Yeni ayakkabılarımı yarın giyeceğim.”  Bu cümledeki   "Yeni"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güzel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eski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erken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19.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“Deli”   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akıllı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zeki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çalışkan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20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. “Pişmiş”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çiğ    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çığ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çağla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21.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kelimeler karşıt anlamlılarıyla eşleştirilirse, hangisi açıkta ka</w:t>
      </w:r>
      <w:r w:rsidRPr="00182750">
        <w:rPr>
          <w:rFonts w:ascii="Verdana" w:hAnsi="Verdana" w:cs="Tahoma"/>
          <w:spacing w:val="4"/>
          <w:sz w:val="20"/>
          <w:szCs w:val="20"/>
        </w:rPr>
        <w:softHyphen/>
        <w:t>lır?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720"/>
        <w:rPr>
          <w:rFonts w:ascii="Verdana" w:hAnsi="Verdana" w:cs="Tahoma"/>
          <w:b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cömert, soru, eksi, doğu, gizli, artı, yanıt, cimri, batı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cömert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artı       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gizli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22.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 öbeklerinden hangisi karşıt anlamlıdır?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erek-amaç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tok-aç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kaygı-tasa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23.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Aşağıdaki kelime öbeklerinden hangisi karşıt anlamlıdır?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ilke-prensip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yapım-imal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kuru-yaş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24.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“Peşin” sözcüğünün karşıt anlamlısı aşağıdakilerden hangisidir? 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>Veresiye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>nakit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toptan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25.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 “Yazdı” sözcüğünün karşıt anlamlısı aşağıdakilerden hangisidir? </w:t>
      </w:r>
    </w:p>
    <w:p w:rsidR="00583B33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rFonts w:ascii="Verdana" w:hAnsi="Verdana" w:cs="Tahoma"/>
          <w:b/>
          <w:spacing w:val="4"/>
          <w:sz w:val="20"/>
          <w:szCs w:val="20"/>
        </w:rPr>
        <w:t>A.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Yazısız 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B.</w:t>
      </w:r>
      <w:r w:rsidRPr="00182750">
        <w:rPr>
          <w:rFonts w:ascii="Verdana" w:hAnsi="Verdana" w:cs="Tahoma"/>
          <w:spacing w:val="4"/>
          <w:sz w:val="20"/>
          <w:szCs w:val="20"/>
        </w:rPr>
        <w:t xml:space="preserve">susuz </w:t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spacing w:val="4"/>
          <w:sz w:val="20"/>
          <w:szCs w:val="20"/>
        </w:rPr>
        <w:tab/>
      </w:r>
      <w:r w:rsidRPr="00182750">
        <w:rPr>
          <w:rFonts w:ascii="Verdana" w:hAnsi="Verdana" w:cs="Tahoma"/>
          <w:b/>
          <w:spacing w:val="4"/>
          <w:sz w:val="20"/>
          <w:szCs w:val="20"/>
        </w:rPr>
        <w:t>C.</w:t>
      </w:r>
      <w:r w:rsidRPr="00182750">
        <w:rPr>
          <w:rFonts w:ascii="Verdana" w:hAnsi="Verdana" w:cs="Tahoma"/>
          <w:spacing w:val="4"/>
          <w:sz w:val="20"/>
          <w:szCs w:val="20"/>
        </w:rPr>
        <w:t>sözlü</w:t>
      </w:r>
    </w:p>
    <w:p w:rsidR="00583B33" w:rsidRPr="00182750" w:rsidRDefault="00583B33" w:rsidP="00182750">
      <w:pPr>
        <w:widowControl w:val="0"/>
        <w:autoSpaceDE w:val="0"/>
        <w:autoSpaceDN w:val="0"/>
        <w:adjustRightInd w:val="0"/>
        <w:spacing w:line="360" w:lineRule="auto"/>
        <w:ind w:firstLine="227"/>
        <w:rPr>
          <w:rFonts w:ascii="Verdana" w:hAnsi="Verdana" w:cs="Tahoma"/>
          <w:spacing w:val="4"/>
          <w:sz w:val="20"/>
          <w:szCs w:val="20"/>
        </w:rPr>
      </w:pPr>
      <w:r w:rsidRPr="00182750">
        <w:rPr>
          <w:noProof/>
          <w:sz w:val="20"/>
          <w:szCs w:val="20"/>
        </w:rPr>
        <w:t xml:space="preserve">       </w:t>
      </w:r>
      <w:r>
        <w:rPr>
          <w:noProof/>
          <w:sz w:val="20"/>
          <w:szCs w:val="20"/>
        </w:rPr>
        <w:t xml:space="preserve">                                                                                                                 </w:t>
      </w:r>
      <w:r w:rsidRPr="00182750">
        <w:rPr>
          <w:noProof/>
          <w:sz w:val="20"/>
          <w:szCs w:val="20"/>
        </w:rPr>
        <w:t xml:space="preserve"> </w:t>
      </w:r>
      <w:hyperlink r:id="rId9" w:history="1">
        <w:r w:rsidRPr="00437A4B">
          <w:rPr>
            <w:rStyle w:val="Hyperlink"/>
            <w:noProof/>
            <w:sz w:val="20"/>
            <w:szCs w:val="20"/>
          </w:rPr>
          <w:t>www.sorubak.com</w:t>
        </w:r>
      </w:hyperlink>
      <w:r>
        <w:rPr>
          <w:noProof/>
          <w:sz w:val="20"/>
          <w:szCs w:val="20"/>
        </w:rPr>
        <w:t xml:space="preserve"> </w:t>
      </w:r>
    </w:p>
    <w:sectPr w:rsidR="00583B33" w:rsidRPr="00182750" w:rsidSect="00182750">
      <w:pgSz w:w="11906" w:h="16838"/>
      <w:pgMar w:top="1417" w:right="1417" w:bottom="1417" w:left="1417" w:header="454" w:footer="8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B33" w:rsidRDefault="00583B33" w:rsidP="00182750">
      <w:r>
        <w:separator/>
      </w:r>
    </w:p>
  </w:endnote>
  <w:endnote w:type="continuationSeparator" w:id="0">
    <w:p w:rsidR="00583B33" w:rsidRDefault="00583B33" w:rsidP="001827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B33" w:rsidRDefault="00583B33" w:rsidP="00182750">
      <w:r>
        <w:separator/>
      </w:r>
    </w:p>
  </w:footnote>
  <w:footnote w:type="continuationSeparator" w:id="0">
    <w:p w:rsidR="00583B33" w:rsidRDefault="00583B33" w:rsidP="001827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2750"/>
    <w:rsid w:val="00000BFF"/>
    <w:rsid w:val="000014A6"/>
    <w:rsid w:val="00003D3A"/>
    <w:rsid w:val="0000488E"/>
    <w:rsid w:val="00005509"/>
    <w:rsid w:val="00005D48"/>
    <w:rsid w:val="00006B92"/>
    <w:rsid w:val="00007BB1"/>
    <w:rsid w:val="00007E1B"/>
    <w:rsid w:val="000102F2"/>
    <w:rsid w:val="0001057D"/>
    <w:rsid w:val="00010880"/>
    <w:rsid w:val="0001088A"/>
    <w:rsid w:val="00011F1D"/>
    <w:rsid w:val="00014B77"/>
    <w:rsid w:val="00017410"/>
    <w:rsid w:val="00017D9D"/>
    <w:rsid w:val="00021B3A"/>
    <w:rsid w:val="00021C0E"/>
    <w:rsid w:val="0002272B"/>
    <w:rsid w:val="00023889"/>
    <w:rsid w:val="000257FA"/>
    <w:rsid w:val="00025E9B"/>
    <w:rsid w:val="000264FB"/>
    <w:rsid w:val="0003101E"/>
    <w:rsid w:val="00032CCF"/>
    <w:rsid w:val="000332F2"/>
    <w:rsid w:val="000335A4"/>
    <w:rsid w:val="0003373E"/>
    <w:rsid w:val="00033784"/>
    <w:rsid w:val="00033F95"/>
    <w:rsid w:val="000345E0"/>
    <w:rsid w:val="00035DBC"/>
    <w:rsid w:val="00036408"/>
    <w:rsid w:val="00037ED9"/>
    <w:rsid w:val="00041893"/>
    <w:rsid w:val="00042129"/>
    <w:rsid w:val="00042B5D"/>
    <w:rsid w:val="0004301C"/>
    <w:rsid w:val="00043C62"/>
    <w:rsid w:val="00043E6F"/>
    <w:rsid w:val="00044072"/>
    <w:rsid w:val="000450FC"/>
    <w:rsid w:val="00050E3C"/>
    <w:rsid w:val="00050FB1"/>
    <w:rsid w:val="0005283C"/>
    <w:rsid w:val="00052939"/>
    <w:rsid w:val="00053E01"/>
    <w:rsid w:val="000571F7"/>
    <w:rsid w:val="000577F2"/>
    <w:rsid w:val="00057923"/>
    <w:rsid w:val="00057DFA"/>
    <w:rsid w:val="00060635"/>
    <w:rsid w:val="0006240F"/>
    <w:rsid w:val="0006250B"/>
    <w:rsid w:val="00063580"/>
    <w:rsid w:val="00063A51"/>
    <w:rsid w:val="00065A42"/>
    <w:rsid w:val="000660FA"/>
    <w:rsid w:val="00066874"/>
    <w:rsid w:val="00067E47"/>
    <w:rsid w:val="00070413"/>
    <w:rsid w:val="00070703"/>
    <w:rsid w:val="0007081C"/>
    <w:rsid w:val="0007129B"/>
    <w:rsid w:val="000712C6"/>
    <w:rsid w:val="000723F5"/>
    <w:rsid w:val="00074D30"/>
    <w:rsid w:val="0007716A"/>
    <w:rsid w:val="00080F23"/>
    <w:rsid w:val="00083981"/>
    <w:rsid w:val="000839A8"/>
    <w:rsid w:val="0008435F"/>
    <w:rsid w:val="00085188"/>
    <w:rsid w:val="0008535D"/>
    <w:rsid w:val="00085746"/>
    <w:rsid w:val="000857A9"/>
    <w:rsid w:val="00085982"/>
    <w:rsid w:val="0008687D"/>
    <w:rsid w:val="0008777B"/>
    <w:rsid w:val="00087956"/>
    <w:rsid w:val="00090FD1"/>
    <w:rsid w:val="00090FD9"/>
    <w:rsid w:val="0009157F"/>
    <w:rsid w:val="0009250A"/>
    <w:rsid w:val="00092974"/>
    <w:rsid w:val="000939B9"/>
    <w:rsid w:val="00093DBB"/>
    <w:rsid w:val="0009547C"/>
    <w:rsid w:val="00095B6E"/>
    <w:rsid w:val="00095C91"/>
    <w:rsid w:val="00096851"/>
    <w:rsid w:val="00096AC3"/>
    <w:rsid w:val="00096D8B"/>
    <w:rsid w:val="000A0C42"/>
    <w:rsid w:val="000A0FB0"/>
    <w:rsid w:val="000A31AA"/>
    <w:rsid w:val="000A376B"/>
    <w:rsid w:val="000A37FA"/>
    <w:rsid w:val="000A3A78"/>
    <w:rsid w:val="000A6157"/>
    <w:rsid w:val="000A65E7"/>
    <w:rsid w:val="000B013F"/>
    <w:rsid w:val="000B2E05"/>
    <w:rsid w:val="000B2EA9"/>
    <w:rsid w:val="000B401E"/>
    <w:rsid w:val="000B4D66"/>
    <w:rsid w:val="000B6029"/>
    <w:rsid w:val="000B737A"/>
    <w:rsid w:val="000C00C7"/>
    <w:rsid w:val="000C1944"/>
    <w:rsid w:val="000C3082"/>
    <w:rsid w:val="000C417F"/>
    <w:rsid w:val="000C41C1"/>
    <w:rsid w:val="000C43B5"/>
    <w:rsid w:val="000C47B8"/>
    <w:rsid w:val="000C4DED"/>
    <w:rsid w:val="000C533B"/>
    <w:rsid w:val="000C549F"/>
    <w:rsid w:val="000C6343"/>
    <w:rsid w:val="000C67A5"/>
    <w:rsid w:val="000C77AB"/>
    <w:rsid w:val="000C7A87"/>
    <w:rsid w:val="000D0EAC"/>
    <w:rsid w:val="000D15E7"/>
    <w:rsid w:val="000D18EB"/>
    <w:rsid w:val="000D2154"/>
    <w:rsid w:val="000D2648"/>
    <w:rsid w:val="000D2D87"/>
    <w:rsid w:val="000D2DA9"/>
    <w:rsid w:val="000D353B"/>
    <w:rsid w:val="000D5F44"/>
    <w:rsid w:val="000D61C4"/>
    <w:rsid w:val="000D6380"/>
    <w:rsid w:val="000D6743"/>
    <w:rsid w:val="000D760C"/>
    <w:rsid w:val="000E2232"/>
    <w:rsid w:val="000E3A74"/>
    <w:rsid w:val="000E4145"/>
    <w:rsid w:val="000E4745"/>
    <w:rsid w:val="000E4B3C"/>
    <w:rsid w:val="000E51D0"/>
    <w:rsid w:val="000F0741"/>
    <w:rsid w:val="000F14BF"/>
    <w:rsid w:val="000F1AAD"/>
    <w:rsid w:val="000F40F2"/>
    <w:rsid w:val="000F4320"/>
    <w:rsid w:val="000F44B2"/>
    <w:rsid w:val="000F509F"/>
    <w:rsid w:val="000F5A96"/>
    <w:rsid w:val="000F6408"/>
    <w:rsid w:val="000F69DC"/>
    <w:rsid w:val="000F728C"/>
    <w:rsid w:val="000F77DF"/>
    <w:rsid w:val="00100810"/>
    <w:rsid w:val="0010183D"/>
    <w:rsid w:val="00102CF1"/>
    <w:rsid w:val="001037A4"/>
    <w:rsid w:val="001046F4"/>
    <w:rsid w:val="001047AE"/>
    <w:rsid w:val="00105511"/>
    <w:rsid w:val="001060AD"/>
    <w:rsid w:val="001060D0"/>
    <w:rsid w:val="00106532"/>
    <w:rsid w:val="00106875"/>
    <w:rsid w:val="00106BB3"/>
    <w:rsid w:val="00107AF4"/>
    <w:rsid w:val="00110632"/>
    <w:rsid w:val="00111392"/>
    <w:rsid w:val="00111993"/>
    <w:rsid w:val="00112E14"/>
    <w:rsid w:val="001134B6"/>
    <w:rsid w:val="00115013"/>
    <w:rsid w:val="00120866"/>
    <w:rsid w:val="00123D7E"/>
    <w:rsid w:val="00124617"/>
    <w:rsid w:val="001247AD"/>
    <w:rsid w:val="00124AA2"/>
    <w:rsid w:val="00124E79"/>
    <w:rsid w:val="00125047"/>
    <w:rsid w:val="001250DE"/>
    <w:rsid w:val="00126181"/>
    <w:rsid w:val="0012642E"/>
    <w:rsid w:val="00127B52"/>
    <w:rsid w:val="001302AC"/>
    <w:rsid w:val="001303F8"/>
    <w:rsid w:val="001319B8"/>
    <w:rsid w:val="00132086"/>
    <w:rsid w:val="00132164"/>
    <w:rsid w:val="0013254D"/>
    <w:rsid w:val="00134349"/>
    <w:rsid w:val="00134A83"/>
    <w:rsid w:val="001350AE"/>
    <w:rsid w:val="0013578E"/>
    <w:rsid w:val="0013675A"/>
    <w:rsid w:val="00140A06"/>
    <w:rsid w:val="00141226"/>
    <w:rsid w:val="0014181F"/>
    <w:rsid w:val="00141C98"/>
    <w:rsid w:val="0014329A"/>
    <w:rsid w:val="001445DC"/>
    <w:rsid w:val="00144961"/>
    <w:rsid w:val="00144B9C"/>
    <w:rsid w:val="00144D17"/>
    <w:rsid w:val="001454F8"/>
    <w:rsid w:val="001456C5"/>
    <w:rsid w:val="0014607F"/>
    <w:rsid w:val="00147B86"/>
    <w:rsid w:val="00150807"/>
    <w:rsid w:val="001508FB"/>
    <w:rsid w:val="0015102E"/>
    <w:rsid w:val="00152628"/>
    <w:rsid w:val="00154DFB"/>
    <w:rsid w:val="00154FA1"/>
    <w:rsid w:val="0015591E"/>
    <w:rsid w:val="00155A88"/>
    <w:rsid w:val="0015723D"/>
    <w:rsid w:val="00161813"/>
    <w:rsid w:val="001629E4"/>
    <w:rsid w:val="00163166"/>
    <w:rsid w:val="00165F8F"/>
    <w:rsid w:val="001675D8"/>
    <w:rsid w:val="001722BC"/>
    <w:rsid w:val="001722D1"/>
    <w:rsid w:val="00172819"/>
    <w:rsid w:val="0017355B"/>
    <w:rsid w:val="0017464F"/>
    <w:rsid w:val="0017566D"/>
    <w:rsid w:val="00176268"/>
    <w:rsid w:val="00176728"/>
    <w:rsid w:val="00181B3D"/>
    <w:rsid w:val="001824DD"/>
    <w:rsid w:val="00182750"/>
    <w:rsid w:val="001836B5"/>
    <w:rsid w:val="0018412C"/>
    <w:rsid w:val="00184254"/>
    <w:rsid w:val="001842C6"/>
    <w:rsid w:val="001843BC"/>
    <w:rsid w:val="00184811"/>
    <w:rsid w:val="00184D05"/>
    <w:rsid w:val="00185CB8"/>
    <w:rsid w:val="00186266"/>
    <w:rsid w:val="001863E0"/>
    <w:rsid w:val="00187539"/>
    <w:rsid w:val="001877DF"/>
    <w:rsid w:val="001901F6"/>
    <w:rsid w:val="00190E58"/>
    <w:rsid w:val="0019129F"/>
    <w:rsid w:val="00191882"/>
    <w:rsid w:val="00193B0B"/>
    <w:rsid w:val="00194280"/>
    <w:rsid w:val="00194553"/>
    <w:rsid w:val="00194A53"/>
    <w:rsid w:val="00195D77"/>
    <w:rsid w:val="00197003"/>
    <w:rsid w:val="0019707C"/>
    <w:rsid w:val="001970D7"/>
    <w:rsid w:val="00197341"/>
    <w:rsid w:val="001A04F9"/>
    <w:rsid w:val="001A1F77"/>
    <w:rsid w:val="001A3091"/>
    <w:rsid w:val="001A34EE"/>
    <w:rsid w:val="001A36FA"/>
    <w:rsid w:val="001A3CD0"/>
    <w:rsid w:val="001A55A7"/>
    <w:rsid w:val="001A67C8"/>
    <w:rsid w:val="001A6FF9"/>
    <w:rsid w:val="001A7B09"/>
    <w:rsid w:val="001B061B"/>
    <w:rsid w:val="001B0710"/>
    <w:rsid w:val="001B2359"/>
    <w:rsid w:val="001B2B45"/>
    <w:rsid w:val="001B35D4"/>
    <w:rsid w:val="001B45AF"/>
    <w:rsid w:val="001B63D2"/>
    <w:rsid w:val="001C0753"/>
    <w:rsid w:val="001C0D2B"/>
    <w:rsid w:val="001C1827"/>
    <w:rsid w:val="001C1C99"/>
    <w:rsid w:val="001C31B0"/>
    <w:rsid w:val="001C33CA"/>
    <w:rsid w:val="001C5150"/>
    <w:rsid w:val="001C52B9"/>
    <w:rsid w:val="001C5809"/>
    <w:rsid w:val="001C6FF7"/>
    <w:rsid w:val="001C72E4"/>
    <w:rsid w:val="001D0391"/>
    <w:rsid w:val="001D06F3"/>
    <w:rsid w:val="001D339F"/>
    <w:rsid w:val="001D4A96"/>
    <w:rsid w:val="001D50C3"/>
    <w:rsid w:val="001D5301"/>
    <w:rsid w:val="001D59B3"/>
    <w:rsid w:val="001D6672"/>
    <w:rsid w:val="001D7C6A"/>
    <w:rsid w:val="001E2391"/>
    <w:rsid w:val="001E2B4A"/>
    <w:rsid w:val="001E3396"/>
    <w:rsid w:val="001E4076"/>
    <w:rsid w:val="001E5BAE"/>
    <w:rsid w:val="001E6CC6"/>
    <w:rsid w:val="001F07C9"/>
    <w:rsid w:val="001F0C39"/>
    <w:rsid w:val="001F2D64"/>
    <w:rsid w:val="001F451E"/>
    <w:rsid w:val="001F5143"/>
    <w:rsid w:val="001F5C76"/>
    <w:rsid w:val="001F60FF"/>
    <w:rsid w:val="001F6CBC"/>
    <w:rsid w:val="001F728A"/>
    <w:rsid w:val="00200E7E"/>
    <w:rsid w:val="00203358"/>
    <w:rsid w:val="00203CE3"/>
    <w:rsid w:val="00204005"/>
    <w:rsid w:val="002050C5"/>
    <w:rsid w:val="0020537C"/>
    <w:rsid w:val="0020545D"/>
    <w:rsid w:val="0020609C"/>
    <w:rsid w:val="002077AE"/>
    <w:rsid w:val="00207CEA"/>
    <w:rsid w:val="00210C02"/>
    <w:rsid w:val="00212250"/>
    <w:rsid w:val="002129C3"/>
    <w:rsid w:val="00212A16"/>
    <w:rsid w:val="00213B84"/>
    <w:rsid w:val="00213DB5"/>
    <w:rsid w:val="0021402A"/>
    <w:rsid w:val="00214E51"/>
    <w:rsid w:val="00215D7F"/>
    <w:rsid w:val="00216B45"/>
    <w:rsid w:val="00217AFE"/>
    <w:rsid w:val="002206C4"/>
    <w:rsid w:val="002207CE"/>
    <w:rsid w:val="00220AB7"/>
    <w:rsid w:val="00221718"/>
    <w:rsid w:val="0022228F"/>
    <w:rsid w:val="00223032"/>
    <w:rsid w:val="002234E8"/>
    <w:rsid w:val="00226898"/>
    <w:rsid w:val="00230229"/>
    <w:rsid w:val="00231109"/>
    <w:rsid w:val="00231558"/>
    <w:rsid w:val="002316C3"/>
    <w:rsid w:val="00231A71"/>
    <w:rsid w:val="00234A6C"/>
    <w:rsid w:val="00234D89"/>
    <w:rsid w:val="00236427"/>
    <w:rsid w:val="00236927"/>
    <w:rsid w:val="00236B74"/>
    <w:rsid w:val="00236E6A"/>
    <w:rsid w:val="00237EA3"/>
    <w:rsid w:val="00240187"/>
    <w:rsid w:val="002403B1"/>
    <w:rsid w:val="0024045D"/>
    <w:rsid w:val="00240669"/>
    <w:rsid w:val="00241BD6"/>
    <w:rsid w:val="00242AF0"/>
    <w:rsid w:val="00242D9A"/>
    <w:rsid w:val="00243D6C"/>
    <w:rsid w:val="00243E50"/>
    <w:rsid w:val="002457F8"/>
    <w:rsid w:val="00245AE3"/>
    <w:rsid w:val="00246302"/>
    <w:rsid w:val="002465FA"/>
    <w:rsid w:val="002466FF"/>
    <w:rsid w:val="00246813"/>
    <w:rsid w:val="00250229"/>
    <w:rsid w:val="00250277"/>
    <w:rsid w:val="00250854"/>
    <w:rsid w:val="00250858"/>
    <w:rsid w:val="00251BCC"/>
    <w:rsid w:val="0025242B"/>
    <w:rsid w:val="0025303F"/>
    <w:rsid w:val="0025327E"/>
    <w:rsid w:val="002532EE"/>
    <w:rsid w:val="0025449B"/>
    <w:rsid w:val="00256541"/>
    <w:rsid w:val="002606DE"/>
    <w:rsid w:val="002612E1"/>
    <w:rsid w:val="002613D0"/>
    <w:rsid w:val="00262E12"/>
    <w:rsid w:val="00262EBB"/>
    <w:rsid w:val="0026336E"/>
    <w:rsid w:val="00264708"/>
    <w:rsid w:val="00266331"/>
    <w:rsid w:val="002663FF"/>
    <w:rsid w:val="00266CD3"/>
    <w:rsid w:val="00267D6C"/>
    <w:rsid w:val="002727C4"/>
    <w:rsid w:val="00273C54"/>
    <w:rsid w:val="00275691"/>
    <w:rsid w:val="00275B46"/>
    <w:rsid w:val="00276B71"/>
    <w:rsid w:val="002779F6"/>
    <w:rsid w:val="00277BCB"/>
    <w:rsid w:val="0028148D"/>
    <w:rsid w:val="002815B2"/>
    <w:rsid w:val="00281946"/>
    <w:rsid w:val="00281B21"/>
    <w:rsid w:val="00282A42"/>
    <w:rsid w:val="002835A7"/>
    <w:rsid w:val="00284B2D"/>
    <w:rsid w:val="00285E6B"/>
    <w:rsid w:val="0028632F"/>
    <w:rsid w:val="00287665"/>
    <w:rsid w:val="0029009B"/>
    <w:rsid w:val="00290A67"/>
    <w:rsid w:val="00291A8B"/>
    <w:rsid w:val="00291DAC"/>
    <w:rsid w:val="00292469"/>
    <w:rsid w:val="00292540"/>
    <w:rsid w:val="00293015"/>
    <w:rsid w:val="00293DA7"/>
    <w:rsid w:val="00295AC5"/>
    <w:rsid w:val="00295D54"/>
    <w:rsid w:val="002964A5"/>
    <w:rsid w:val="002975A1"/>
    <w:rsid w:val="00297A07"/>
    <w:rsid w:val="00297BBD"/>
    <w:rsid w:val="002A0357"/>
    <w:rsid w:val="002A07C5"/>
    <w:rsid w:val="002A0C55"/>
    <w:rsid w:val="002A2225"/>
    <w:rsid w:val="002A3493"/>
    <w:rsid w:val="002A39C7"/>
    <w:rsid w:val="002A489A"/>
    <w:rsid w:val="002A498B"/>
    <w:rsid w:val="002A4A69"/>
    <w:rsid w:val="002A4EB4"/>
    <w:rsid w:val="002A5F72"/>
    <w:rsid w:val="002A645E"/>
    <w:rsid w:val="002A726D"/>
    <w:rsid w:val="002A7B95"/>
    <w:rsid w:val="002A7F35"/>
    <w:rsid w:val="002B08E3"/>
    <w:rsid w:val="002B217E"/>
    <w:rsid w:val="002B2A25"/>
    <w:rsid w:val="002B2BF2"/>
    <w:rsid w:val="002B36F3"/>
    <w:rsid w:val="002B40AA"/>
    <w:rsid w:val="002B4770"/>
    <w:rsid w:val="002B49A1"/>
    <w:rsid w:val="002B4F77"/>
    <w:rsid w:val="002B5638"/>
    <w:rsid w:val="002B730B"/>
    <w:rsid w:val="002C10A1"/>
    <w:rsid w:val="002C19D2"/>
    <w:rsid w:val="002C249C"/>
    <w:rsid w:val="002C25E7"/>
    <w:rsid w:val="002C2F69"/>
    <w:rsid w:val="002C475E"/>
    <w:rsid w:val="002C4AF4"/>
    <w:rsid w:val="002C521D"/>
    <w:rsid w:val="002C5362"/>
    <w:rsid w:val="002C536F"/>
    <w:rsid w:val="002C5E2A"/>
    <w:rsid w:val="002C647E"/>
    <w:rsid w:val="002C6593"/>
    <w:rsid w:val="002C69D0"/>
    <w:rsid w:val="002C6EDD"/>
    <w:rsid w:val="002C6F65"/>
    <w:rsid w:val="002C705B"/>
    <w:rsid w:val="002D0872"/>
    <w:rsid w:val="002D26E1"/>
    <w:rsid w:val="002D26F8"/>
    <w:rsid w:val="002D2CAE"/>
    <w:rsid w:val="002D4907"/>
    <w:rsid w:val="002D65D6"/>
    <w:rsid w:val="002D6C86"/>
    <w:rsid w:val="002D7190"/>
    <w:rsid w:val="002D7431"/>
    <w:rsid w:val="002E1582"/>
    <w:rsid w:val="002E2930"/>
    <w:rsid w:val="002E2B84"/>
    <w:rsid w:val="002E2E17"/>
    <w:rsid w:val="002E5F90"/>
    <w:rsid w:val="002E6CB0"/>
    <w:rsid w:val="002E6F77"/>
    <w:rsid w:val="002E7CF6"/>
    <w:rsid w:val="002F0F99"/>
    <w:rsid w:val="002F1843"/>
    <w:rsid w:val="002F1CFE"/>
    <w:rsid w:val="002F2CD9"/>
    <w:rsid w:val="002F2ECD"/>
    <w:rsid w:val="002F4C08"/>
    <w:rsid w:val="002F4CF9"/>
    <w:rsid w:val="002F5541"/>
    <w:rsid w:val="002F5625"/>
    <w:rsid w:val="002F57AE"/>
    <w:rsid w:val="002F654A"/>
    <w:rsid w:val="002F6D51"/>
    <w:rsid w:val="002F70F1"/>
    <w:rsid w:val="002F73D2"/>
    <w:rsid w:val="002F767E"/>
    <w:rsid w:val="002F7BEF"/>
    <w:rsid w:val="002F7C0B"/>
    <w:rsid w:val="002F7D4F"/>
    <w:rsid w:val="002F7EEB"/>
    <w:rsid w:val="00300255"/>
    <w:rsid w:val="00303C2E"/>
    <w:rsid w:val="00303FC2"/>
    <w:rsid w:val="003040A2"/>
    <w:rsid w:val="0030492F"/>
    <w:rsid w:val="00304A6D"/>
    <w:rsid w:val="003055DD"/>
    <w:rsid w:val="0030604F"/>
    <w:rsid w:val="0030608C"/>
    <w:rsid w:val="00306F10"/>
    <w:rsid w:val="00307602"/>
    <w:rsid w:val="003101DB"/>
    <w:rsid w:val="00310A43"/>
    <w:rsid w:val="0031102D"/>
    <w:rsid w:val="003112E0"/>
    <w:rsid w:val="003124B5"/>
    <w:rsid w:val="003125B4"/>
    <w:rsid w:val="003134E1"/>
    <w:rsid w:val="00314FC2"/>
    <w:rsid w:val="003150FA"/>
    <w:rsid w:val="00315C66"/>
    <w:rsid w:val="003160EB"/>
    <w:rsid w:val="00317744"/>
    <w:rsid w:val="00317CF7"/>
    <w:rsid w:val="0032035E"/>
    <w:rsid w:val="00320D38"/>
    <w:rsid w:val="00321632"/>
    <w:rsid w:val="0032214F"/>
    <w:rsid w:val="00322798"/>
    <w:rsid w:val="0032285D"/>
    <w:rsid w:val="003232A2"/>
    <w:rsid w:val="00324278"/>
    <w:rsid w:val="003246AB"/>
    <w:rsid w:val="0032496C"/>
    <w:rsid w:val="00324B6C"/>
    <w:rsid w:val="00324F45"/>
    <w:rsid w:val="00325F20"/>
    <w:rsid w:val="00326E59"/>
    <w:rsid w:val="00330B82"/>
    <w:rsid w:val="00331014"/>
    <w:rsid w:val="00331119"/>
    <w:rsid w:val="00332484"/>
    <w:rsid w:val="00332586"/>
    <w:rsid w:val="00333E44"/>
    <w:rsid w:val="00334163"/>
    <w:rsid w:val="00334703"/>
    <w:rsid w:val="00334AF6"/>
    <w:rsid w:val="0033596F"/>
    <w:rsid w:val="0034157B"/>
    <w:rsid w:val="003425C4"/>
    <w:rsid w:val="00342AE1"/>
    <w:rsid w:val="00342D80"/>
    <w:rsid w:val="00343015"/>
    <w:rsid w:val="0034392B"/>
    <w:rsid w:val="003439C5"/>
    <w:rsid w:val="0034483E"/>
    <w:rsid w:val="003449FD"/>
    <w:rsid w:val="003463F7"/>
    <w:rsid w:val="00347581"/>
    <w:rsid w:val="0034781A"/>
    <w:rsid w:val="0034792E"/>
    <w:rsid w:val="00350910"/>
    <w:rsid w:val="0035097E"/>
    <w:rsid w:val="00351CF3"/>
    <w:rsid w:val="0035233C"/>
    <w:rsid w:val="003527EA"/>
    <w:rsid w:val="00354913"/>
    <w:rsid w:val="003551C8"/>
    <w:rsid w:val="003562CC"/>
    <w:rsid w:val="00356721"/>
    <w:rsid w:val="0036047A"/>
    <w:rsid w:val="00360E4B"/>
    <w:rsid w:val="00362CA9"/>
    <w:rsid w:val="00364E6F"/>
    <w:rsid w:val="0036516C"/>
    <w:rsid w:val="00365D02"/>
    <w:rsid w:val="0037039F"/>
    <w:rsid w:val="00371CE2"/>
    <w:rsid w:val="003721A3"/>
    <w:rsid w:val="00373974"/>
    <w:rsid w:val="00373A19"/>
    <w:rsid w:val="00373DD6"/>
    <w:rsid w:val="00374556"/>
    <w:rsid w:val="00374779"/>
    <w:rsid w:val="00374D15"/>
    <w:rsid w:val="003759BF"/>
    <w:rsid w:val="00375B30"/>
    <w:rsid w:val="00376024"/>
    <w:rsid w:val="00385861"/>
    <w:rsid w:val="00385F0A"/>
    <w:rsid w:val="00386309"/>
    <w:rsid w:val="0039182E"/>
    <w:rsid w:val="00391F36"/>
    <w:rsid w:val="003922B0"/>
    <w:rsid w:val="003928F1"/>
    <w:rsid w:val="00393D89"/>
    <w:rsid w:val="00394843"/>
    <w:rsid w:val="00395C2B"/>
    <w:rsid w:val="00396A5A"/>
    <w:rsid w:val="00396F90"/>
    <w:rsid w:val="00397C7B"/>
    <w:rsid w:val="003A029A"/>
    <w:rsid w:val="003A0776"/>
    <w:rsid w:val="003A07D3"/>
    <w:rsid w:val="003A1233"/>
    <w:rsid w:val="003A184F"/>
    <w:rsid w:val="003A1B5A"/>
    <w:rsid w:val="003A1E46"/>
    <w:rsid w:val="003A3864"/>
    <w:rsid w:val="003A3ED4"/>
    <w:rsid w:val="003A4C5C"/>
    <w:rsid w:val="003A54C0"/>
    <w:rsid w:val="003A5930"/>
    <w:rsid w:val="003A5966"/>
    <w:rsid w:val="003A5DE3"/>
    <w:rsid w:val="003A6F37"/>
    <w:rsid w:val="003B0DA0"/>
    <w:rsid w:val="003B199C"/>
    <w:rsid w:val="003B1AE8"/>
    <w:rsid w:val="003B22F4"/>
    <w:rsid w:val="003B31B7"/>
    <w:rsid w:val="003B4E83"/>
    <w:rsid w:val="003B51E0"/>
    <w:rsid w:val="003B591C"/>
    <w:rsid w:val="003B6CCE"/>
    <w:rsid w:val="003C3E3B"/>
    <w:rsid w:val="003C464A"/>
    <w:rsid w:val="003C4830"/>
    <w:rsid w:val="003C4A55"/>
    <w:rsid w:val="003C4B7F"/>
    <w:rsid w:val="003C55EC"/>
    <w:rsid w:val="003C55F0"/>
    <w:rsid w:val="003C71B9"/>
    <w:rsid w:val="003D05D7"/>
    <w:rsid w:val="003D0955"/>
    <w:rsid w:val="003D177A"/>
    <w:rsid w:val="003D18B8"/>
    <w:rsid w:val="003D1E4F"/>
    <w:rsid w:val="003D2C5E"/>
    <w:rsid w:val="003D3891"/>
    <w:rsid w:val="003D4864"/>
    <w:rsid w:val="003E0905"/>
    <w:rsid w:val="003E1F23"/>
    <w:rsid w:val="003E3A6C"/>
    <w:rsid w:val="003E3D0C"/>
    <w:rsid w:val="003E3F9F"/>
    <w:rsid w:val="003E5363"/>
    <w:rsid w:val="003E61CD"/>
    <w:rsid w:val="003E6F19"/>
    <w:rsid w:val="003F0381"/>
    <w:rsid w:val="003F0F59"/>
    <w:rsid w:val="003F160A"/>
    <w:rsid w:val="003F217E"/>
    <w:rsid w:val="003F2768"/>
    <w:rsid w:val="003F2F55"/>
    <w:rsid w:val="003F32D2"/>
    <w:rsid w:val="003F37EE"/>
    <w:rsid w:val="003F42D0"/>
    <w:rsid w:val="003F547F"/>
    <w:rsid w:val="003F5DA7"/>
    <w:rsid w:val="003F69A8"/>
    <w:rsid w:val="003F6BAA"/>
    <w:rsid w:val="003F718D"/>
    <w:rsid w:val="003F7A65"/>
    <w:rsid w:val="00402B33"/>
    <w:rsid w:val="00404CBD"/>
    <w:rsid w:val="004062C3"/>
    <w:rsid w:val="00406CEC"/>
    <w:rsid w:val="004073D9"/>
    <w:rsid w:val="004079DD"/>
    <w:rsid w:val="00407AFB"/>
    <w:rsid w:val="00407FEC"/>
    <w:rsid w:val="00411D7C"/>
    <w:rsid w:val="004122ED"/>
    <w:rsid w:val="00412C30"/>
    <w:rsid w:val="0041538C"/>
    <w:rsid w:val="0041671F"/>
    <w:rsid w:val="004177C4"/>
    <w:rsid w:val="00421018"/>
    <w:rsid w:val="0042224F"/>
    <w:rsid w:val="00422354"/>
    <w:rsid w:val="00422540"/>
    <w:rsid w:val="00423917"/>
    <w:rsid w:val="00423C08"/>
    <w:rsid w:val="00425430"/>
    <w:rsid w:val="00426741"/>
    <w:rsid w:val="00426CD6"/>
    <w:rsid w:val="0042747D"/>
    <w:rsid w:val="00427604"/>
    <w:rsid w:val="00431718"/>
    <w:rsid w:val="00431B3A"/>
    <w:rsid w:val="00431D00"/>
    <w:rsid w:val="0043202B"/>
    <w:rsid w:val="0043267A"/>
    <w:rsid w:val="00433E7F"/>
    <w:rsid w:val="00435220"/>
    <w:rsid w:val="0043546D"/>
    <w:rsid w:val="00436B1F"/>
    <w:rsid w:val="00436E32"/>
    <w:rsid w:val="004375D9"/>
    <w:rsid w:val="00437A4B"/>
    <w:rsid w:val="00437E88"/>
    <w:rsid w:val="0044079E"/>
    <w:rsid w:val="00441397"/>
    <w:rsid w:val="004429A0"/>
    <w:rsid w:val="0044310F"/>
    <w:rsid w:val="00444974"/>
    <w:rsid w:val="00445AD9"/>
    <w:rsid w:val="004468CF"/>
    <w:rsid w:val="00450096"/>
    <w:rsid w:val="00450A20"/>
    <w:rsid w:val="0045169C"/>
    <w:rsid w:val="00454CF4"/>
    <w:rsid w:val="004554EC"/>
    <w:rsid w:val="00455D24"/>
    <w:rsid w:val="00456253"/>
    <w:rsid w:val="004564D2"/>
    <w:rsid w:val="00457773"/>
    <w:rsid w:val="00457F5F"/>
    <w:rsid w:val="00460129"/>
    <w:rsid w:val="00460ABA"/>
    <w:rsid w:val="00461067"/>
    <w:rsid w:val="004612D9"/>
    <w:rsid w:val="00462147"/>
    <w:rsid w:val="00462B5F"/>
    <w:rsid w:val="00463046"/>
    <w:rsid w:val="0046436E"/>
    <w:rsid w:val="0046642D"/>
    <w:rsid w:val="004669F0"/>
    <w:rsid w:val="0046781E"/>
    <w:rsid w:val="00467DAC"/>
    <w:rsid w:val="00470495"/>
    <w:rsid w:val="00470971"/>
    <w:rsid w:val="00471D5E"/>
    <w:rsid w:val="00471D74"/>
    <w:rsid w:val="00472587"/>
    <w:rsid w:val="00472735"/>
    <w:rsid w:val="004734F3"/>
    <w:rsid w:val="00473D4B"/>
    <w:rsid w:val="00474267"/>
    <w:rsid w:val="00474D93"/>
    <w:rsid w:val="00474DED"/>
    <w:rsid w:val="004757ED"/>
    <w:rsid w:val="00475BA7"/>
    <w:rsid w:val="00475F44"/>
    <w:rsid w:val="004760B1"/>
    <w:rsid w:val="00476279"/>
    <w:rsid w:val="00477213"/>
    <w:rsid w:val="0047723A"/>
    <w:rsid w:val="004778A1"/>
    <w:rsid w:val="00477E0F"/>
    <w:rsid w:val="00480057"/>
    <w:rsid w:val="004802D3"/>
    <w:rsid w:val="00480444"/>
    <w:rsid w:val="00480DF1"/>
    <w:rsid w:val="004813FB"/>
    <w:rsid w:val="004818ED"/>
    <w:rsid w:val="00481928"/>
    <w:rsid w:val="00483434"/>
    <w:rsid w:val="00484925"/>
    <w:rsid w:val="0048569F"/>
    <w:rsid w:val="00485EDB"/>
    <w:rsid w:val="00485F5A"/>
    <w:rsid w:val="004864C9"/>
    <w:rsid w:val="00487B92"/>
    <w:rsid w:val="00487C86"/>
    <w:rsid w:val="0049119D"/>
    <w:rsid w:val="004917CC"/>
    <w:rsid w:val="004918D6"/>
    <w:rsid w:val="004919A1"/>
    <w:rsid w:val="004948A1"/>
    <w:rsid w:val="004949CD"/>
    <w:rsid w:val="00494B2F"/>
    <w:rsid w:val="00495929"/>
    <w:rsid w:val="00495B44"/>
    <w:rsid w:val="00495EBA"/>
    <w:rsid w:val="00496058"/>
    <w:rsid w:val="0049631C"/>
    <w:rsid w:val="00497023"/>
    <w:rsid w:val="00497605"/>
    <w:rsid w:val="00497D92"/>
    <w:rsid w:val="004A02CE"/>
    <w:rsid w:val="004A10CE"/>
    <w:rsid w:val="004A2DD6"/>
    <w:rsid w:val="004A431D"/>
    <w:rsid w:val="004A5452"/>
    <w:rsid w:val="004A5483"/>
    <w:rsid w:val="004A5EF1"/>
    <w:rsid w:val="004A647C"/>
    <w:rsid w:val="004A6E94"/>
    <w:rsid w:val="004B02FE"/>
    <w:rsid w:val="004B0B1E"/>
    <w:rsid w:val="004B0D0C"/>
    <w:rsid w:val="004B17D7"/>
    <w:rsid w:val="004B2253"/>
    <w:rsid w:val="004B2B32"/>
    <w:rsid w:val="004B2E54"/>
    <w:rsid w:val="004B35D3"/>
    <w:rsid w:val="004B3621"/>
    <w:rsid w:val="004B3683"/>
    <w:rsid w:val="004B4202"/>
    <w:rsid w:val="004B4759"/>
    <w:rsid w:val="004B5264"/>
    <w:rsid w:val="004B6891"/>
    <w:rsid w:val="004B6A99"/>
    <w:rsid w:val="004C011C"/>
    <w:rsid w:val="004C01A7"/>
    <w:rsid w:val="004C0AA9"/>
    <w:rsid w:val="004C1A4E"/>
    <w:rsid w:val="004C254B"/>
    <w:rsid w:val="004C2998"/>
    <w:rsid w:val="004C2A72"/>
    <w:rsid w:val="004C4BAC"/>
    <w:rsid w:val="004C6610"/>
    <w:rsid w:val="004C7018"/>
    <w:rsid w:val="004C7F13"/>
    <w:rsid w:val="004D1696"/>
    <w:rsid w:val="004D2A9E"/>
    <w:rsid w:val="004D3467"/>
    <w:rsid w:val="004D4D71"/>
    <w:rsid w:val="004D57FA"/>
    <w:rsid w:val="004D6C5D"/>
    <w:rsid w:val="004E05BE"/>
    <w:rsid w:val="004E0634"/>
    <w:rsid w:val="004E0FEA"/>
    <w:rsid w:val="004E1E94"/>
    <w:rsid w:val="004E201D"/>
    <w:rsid w:val="004E28E5"/>
    <w:rsid w:val="004E3146"/>
    <w:rsid w:val="004E3E5F"/>
    <w:rsid w:val="004E5E37"/>
    <w:rsid w:val="004F0F9D"/>
    <w:rsid w:val="004F11AE"/>
    <w:rsid w:val="004F198E"/>
    <w:rsid w:val="004F1B11"/>
    <w:rsid w:val="004F1D57"/>
    <w:rsid w:val="004F1F9D"/>
    <w:rsid w:val="004F2667"/>
    <w:rsid w:val="004F291C"/>
    <w:rsid w:val="004F29C7"/>
    <w:rsid w:val="004F2A6A"/>
    <w:rsid w:val="004F363A"/>
    <w:rsid w:val="004F37EB"/>
    <w:rsid w:val="004F4838"/>
    <w:rsid w:val="004F5E4D"/>
    <w:rsid w:val="004F68B7"/>
    <w:rsid w:val="004F78F9"/>
    <w:rsid w:val="004F7BE4"/>
    <w:rsid w:val="00502812"/>
    <w:rsid w:val="005029B7"/>
    <w:rsid w:val="00503E71"/>
    <w:rsid w:val="00506E02"/>
    <w:rsid w:val="005076E3"/>
    <w:rsid w:val="0050780F"/>
    <w:rsid w:val="00507F9D"/>
    <w:rsid w:val="005102BB"/>
    <w:rsid w:val="0051040B"/>
    <w:rsid w:val="00510AAA"/>
    <w:rsid w:val="0051101C"/>
    <w:rsid w:val="00511162"/>
    <w:rsid w:val="0051167D"/>
    <w:rsid w:val="00515C1A"/>
    <w:rsid w:val="00517F8C"/>
    <w:rsid w:val="00522B26"/>
    <w:rsid w:val="005233BE"/>
    <w:rsid w:val="0052349E"/>
    <w:rsid w:val="00524D77"/>
    <w:rsid w:val="005271F0"/>
    <w:rsid w:val="0052721E"/>
    <w:rsid w:val="00530694"/>
    <w:rsid w:val="005325C1"/>
    <w:rsid w:val="00533B59"/>
    <w:rsid w:val="00534AC8"/>
    <w:rsid w:val="00535BD4"/>
    <w:rsid w:val="00536C88"/>
    <w:rsid w:val="00536CD8"/>
    <w:rsid w:val="005375E5"/>
    <w:rsid w:val="005379C3"/>
    <w:rsid w:val="0054005D"/>
    <w:rsid w:val="005400B4"/>
    <w:rsid w:val="005418EB"/>
    <w:rsid w:val="00541DDE"/>
    <w:rsid w:val="0054224B"/>
    <w:rsid w:val="00542B9F"/>
    <w:rsid w:val="0054318E"/>
    <w:rsid w:val="005459C4"/>
    <w:rsid w:val="00545FCF"/>
    <w:rsid w:val="005463BE"/>
    <w:rsid w:val="0054703B"/>
    <w:rsid w:val="00547BF1"/>
    <w:rsid w:val="005504C3"/>
    <w:rsid w:val="005517D3"/>
    <w:rsid w:val="00552CA7"/>
    <w:rsid w:val="0055367A"/>
    <w:rsid w:val="00554438"/>
    <w:rsid w:val="00554F17"/>
    <w:rsid w:val="00556685"/>
    <w:rsid w:val="00556C52"/>
    <w:rsid w:val="00557264"/>
    <w:rsid w:val="0055743A"/>
    <w:rsid w:val="005609AF"/>
    <w:rsid w:val="00560CF6"/>
    <w:rsid w:val="00561C32"/>
    <w:rsid w:val="00561CF6"/>
    <w:rsid w:val="0056288D"/>
    <w:rsid w:val="00563852"/>
    <w:rsid w:val="00563A3D"/>
    <w:rsid w:val="0056418C"/>
    <w:rsid w:val="00564F2D"/>
    <w:rsid w:val="005656C7"/>
    <w:rsid w:val="0056696A"/>
    <w:rsid w:val="0056701B"/>
    <w:rsid w:val="005673C9"/>
    <w:rsid w:val="00567A27"/>
    <w:rsid w:val="00567A3F"/>
    <w:rsid w:val="00570A8D"/>
    <w:rsid w:val="0057105D"/>
    <w:rsid w:val="00571978"/>
    <w:rsid w:val="005724EA"/>
    <w:rsid w:val="0057434A"/>
    <w:rsid w:val="005743AD"/>
    <w:rsid w:val="005771F1"/>
    <w:rsid w:val="005777FE"/>
    <w:rsid w:val="00577CE6"/>
    <w:rsid w:val="00581723"/>
    <w:rsid w:val="00581780"/>
    <w:rsid w:val="00581F70"/>
    <w:rsid w:val="00582013"/>
    <w:rsid w:val="00583B33"/>
    <w:rsid w:val="0058581D"/>
    <w:rsid w:val="0059005E"/>
    <w:rsid w:val="00590670"/>
    <w:rsid w:val="00591023"/>
    <w:rsid w:val="00591694"/>
    <w:rsid w:val="00592AD6"/>
    <w:rsid w:val="00594756"/>
    <w:rsid w:val="00595CE4"/>
    <w:rsid w:val="005A1E27"/>
    <w:rsid w:val="005A25B3"/>
    <w:rsid w:val="005A31D5"/>
    <w:rsid w:val="005A423E"/>
    <w:rsid w:val="005A45EC"/>
    <w:rsid w:val="005A4D55"/>
    <w:rsid w:val="005A507F"/>
    <w:rsid w:val="005A59BF"/>
    <w:rsid w:val="005A7839"/>
    <w:rsid w:val="005A7BF2"/>
    <w:rsid w:val="005A7DAF"/>
    <w:rsid w:val="005B0A49"/>
    <w:rsid w:val="005B0C80"/>
    <w:rsid w:val="005B16F8"/>
    <w:rsid w:val="005B2ED2"/>
    <w:rsid w:val="005B360A"/>
    <w:rsid w:val="005B4203"/>
    <w:rsid w:val="005B47D2"/>
    <w:rsid w:val="005B5D71"/>
    <w:rsid w:val="005B5D9E"/>
    <w:rsid w:val="005B6156"/>
    <w:rsid w:val="005B71FE"/>
    <w:rsid w:val="005C0400"/>
    <w:rsid w:val="005C1ECB"/>
    <w:rsid w:val="005C356E"/>
    <w:rsid w:val="005C414B"/>
    <w:rsid w:val="005C4912"/>
    <w:rsid w:val="005C4C2E"/>
    <w:rsid w:val="005C58EF"/>
    <w:rsid w:val="005C66DE"/>
    <w:rsid w:val="005C73F2"/>
    <w:rsid w:val="005D0012"/>
    <w:rsid w:val="005D0C6D"/>
    <w:rsid w:val="005D1573"/>
    <w:rsid w:val="005D1E85"/>
    <w:rsid w:val="005D2DFA"/>
    <w:rsid w:val="005D410D"/>
    <w:rsid w:val="005D461B"/>
    <w:rsid w:val="005D4717"/>
    <w:rsid w:val="005D54CF"/>
    <w:rsid w:val="005D5A15"/>
    <w:rsid w:val="005D671E"/>
    <w:rsid w:val="005D709B"/>
    <w:rsid w:val="005E22FD"/>
    <w:rsid w:val="005E299D"/>
    <w:rsid w:val="005E3452"/>
    <w:rsid w:val="005E3734"/>
    <w:rsid w:val="005E3826"/>
    <w:rsid w:val="005E38EE"/>
    <w:rsid w:val="005E3A33"/>
    <w:rsid w:val="005E449B"/>
    <w:rsid w:val="005E5509"/>
    <w:rsid w:val="005E5BF1"/>
    <w:rsid w:val="005E6002"/>
    <w:rsid w:val="005E62DD"/>
    <w:rsid w:val="005E790B"/>
    <w:rsid w:val="005F049F"/>
    <w:rsid w:val="005F0532"/>
    <w:rsid w:val="005F180B"/>
    <w:rsid w:val="005F2520"/>
    <w:rsid w:val="005F3010"/>
    <w:rsid w:val="005F36DF"/>
    <w:rsid w:val="005F3EA4"/>
    <w:rsid w:val="005F400F"/>
    <w:rsid w:val="005F414A"/>
    <w:rsid w:val="005F475E"/>
    <w:rsid w:val="005F506D"/>
    <w:rsid w:val="005F53E9"/>
    <w:rsid w:val="005F5418"/>
    <w:rsid w:val="005F549C"/>
    <w:rsid w:val="005F70FE"/>
    <w:rsid w:val="005F77F3"/>
    <w:rsid w:val="005F7C1C"/>
    <w:rsid w:val="005F7FA5"/>
    <w:rsid w:val="0060062D"/>
    <w:rsid w:val="00606789"/>
    <w:rsid w:val="00607989"/>
    <w:rsid w:val="00611B57"/>
    <w:rsid w:val="00611C7C"/>
    <w:rsid w:val="006120AE"/>
    <w:rsid w:val="00612D51"/>
    <w:rsid w:val="0061586D"/>
    <w:rsid w:val="00615B3E"/>
    <w:rsid w:val="00615C64"/>
    <w:rsid w:val="006163D3"/>
    <w:rsid w:val="00616ED8"/>
    <w:rsid w:val="0061701C"/>
    <w:rsid w:val="00617032"/>
    <w:rsid w:val="00617B48"/>
    <w:rsid w:val="00617E11"/>
    <w:rsid w:val="0062006A"/>
    <w:rsid w:val="0062103F"/>
    <w:rsid w:val="00621C0B"/>
    <w:rsid w:val="006220F5"/>
    <w:rsid w:val="006233A4"/>
    <w:rsid w:val="00624873"/>
    <w:rsid w:val="006250E7"/>
    <w:rsid w:val="006262E5"/>
    <w:rsid w:val="006315EA"/>
    <w:rsid w:val="00633147"/>
    <w:rsid w:val="006346FC"/>
    <w:rsid w:val="00634B5D"/>
    <w:rsid w:val="00634BF6"/>
    <w:rsid w:val="00635697"/>
    <w:rsid w:val="00635C59"/>
    <w:rsid w:val="00635CA1"/>
    <w:rsid w:val="00636DEA"/>
    <w:rsid w:val="00637547"/>
    <w:rsid w:val="0063772A"/>
    <w:rsid w:val="0063779A"/>
    <w:rsid w:val="00637ADE"/>
    <w:rsid w:val="00637C95"/>
    <w:rsid w:val="0064004E"/>
    <w:rsid w:val="00640A14"/>
    <w:rsid w:val="00640A90"/>
    <w:rsid w:val="006425F1"/>
    <w:rsid w:val="00642C3A"/>
    <w:rsid w:val="0064505C"/>
    <w:rsid w:val="00645EF5"/>
    <w:rsid w:val="00646EDF"/>
    <w:rsid w:val="0064706E"/>
    <w:rsid w:val="00647165"/>
    <w:rsid w:val="00650390"/>
    <w:rsid w:val="00650586"/>
    <w:rsid w:val="00650D47"/>
    <w:rsid w:val="00650F77"/>
    <w:rsid w:val="006511FC"/>
    <w:rsid w:val="006519FD"/>
    <w:rsid w:val="00651E35"/>
    <w:rsid w:val="00651E72"/>
    <w:rsid w:val="00652655"/>
    <w:rsid w:val="0065297D"/>
    <w:rsid w:val="00654E2A"/>
    <w:rsid w:val="00655EF1"/>
    <w:rsid w:val="00656E0F"/>
    <w:rsid w:val="0065765A"/>
    <w:rsid w:val="00657C82"/>
    <w:rsid w:val="006601F4"/>
    <w:rsid w:val="00660F75"/>
    <w:rsid w:val="00660F85"/>
    <w:rsid w:val="006611E1"/>
    <w:rsid w:val="006619A9"/>
    <w:rsid w:val="00661F0F"/>
    <w:rsid w:val="006629A7"/>
    <w:rsid w:val="00662E45"/>
    <w:rsid w:val="0066329D"/>
    <w:rsid w:val="00663357"/>
    <w:rsid w:val="006633A0"/>
    <w:rsid w:val="0066360A"/>
    <w:rsid w:val="00663F7E"/>
    <w:rsid w:val="00664162"/>
    <w:rsid w:val="00664B82"/>
    <w:rsid w:val="0066509A"/>
    <w:rsid w:val="00665FBD"/>
    <w:rsid w:val="006660C0"/>
    <w:rsid w:val="006663F4"/>
    <w:rsid w:val="00666634"/>
    <w:rsid w:val="0066721A"/>
    <w:rsid w:val="006678A5"/>
    <w:rsid w:val="00667909"/>
    <w:rsid w:val="00667B37"/>
    <w:rsid w:val="00671124"/>
    <w:rsid w:val="00672DB7"/>
    <w:rsid w:val="00673070"/>
    <w:rsid w:val="00673E0D"/>
    <w:rsid w:val="006755DB"/>
    <w:rsid w:val="00675A7A"/>
    <w:rsid w:val="00676E3F"/>
    <w:rsid w:val="006804EC"/>
    <w:rsid w:val="00680AEF"/>
    <w:rsid w:val="00680DC7"/>
    <w:rsid w:val="0068111A"/>
    <w:rsid w:val="00681467"/>
    <w:rsid w:val="00681C28"/>
    <w:rsid w:val="00681EA4"/>
    <w:rsid w:val="00682118"/>
    <w:rsid w:val="00682462"/>
    <w:rsid w:val="00682734"/>
    <w:rsid w:val="00685A61"/>
    <w:rsid w:val="0068677E"/>
    <w:rsid w:val="00687BB9"/>
    <w:rsid w:val="00691276"/>
    <w:rsid w:val="00691F73"/>
    <w:rsid w:val="00692911"/>
    <w:rsid w:val="006937B9"/>
    <w:rsid w:val="00693881"/>
    <w:rsid w:val="00693AEB"/>
    <w:rsid w:val="006942D4"/>
    <w:rsid w:val="00694C57"/>
    <w:rsid w:val="00695A04"/>
    <w:rsid w:val="00695C69"/>
    <w:rsid w:val="00696452"/>
    <w:rsid w:val="00696889"/>
    <w:rsid w:val="006A1E36"/>
    <w:rsid w:val="006A21A4"/>
    <w:rsid w:val="006A34D5"/>
    <w:rsid w:val="006A46AE"/>
    <w:rsid w:val="006A4A6C"/>
    <w:rsid w:val="006A4E5B"/>
    <w:rsid w:val="006A5ABC"/>
    <w:rsid w:val="006A5D27"/>
    <w:rsid w:val="006A62BC"/>
    <w:rsid w:val="006A707C"/>
    <w:rsid w:val="006B06A0"/>
    <w:rsid w:val="006B16CF"/>
    <w:rsid w:val="006B1A9C"/>
    <w:rsid w:val="006B2057"/>
    <w:rsid w:val="006B3454"/>
    <w:rsid w:val="006B374A"/>
    <w:rsid w:val="006B4788"/>
    <w:rsid w:val="006B4BB0"/>
    <w:rsid w:val="006B6C07"/>
    <w:rsid w:val="006B7B2B"/>
    <w:rsid w:val="006B7F32"/>
    <w:rsid w:val="006C089A"/>
    <w:rsid w:val="006C1A72"/>
    <w:rsid w:val="006C1C27"/>
    <w:rsid w:val="006C258D"/>
    <w:rsid w:val="006C278F"/>
    <w:rsid w:val="006C2FF6"/>
    <w:rsid w:val="006C7B26"/>
    <w:rsid w:val="006C7E06"/>
    <w:rsid w:val="006D0540"/>
    <w:rsid w:val="006D1179"/>
    <w:rsid w:val="006D16C9"/>
    <w:rsid w:val="006D1F78"/>
    <w:rsid w:val="006D4224"/>
    <w:rsid w:val="006D443F"/>
    <w:rsid w:val="006D4E71"/>
    <w:rsid w:val="006D5FD3"/>
    <w:rsid w:val="006D6373"/>
    <w:rsid w:val="006D7D70"/>
    <w:rsid w:val="006E03EB"/>
    <w:rsid w:val="006E069A"/>
    <w:rsid w:val="006E06DC"/>
    <w:rsid w:val="006E1667"/>
    <w:rsid w:val="006E1A00"/>
    <w:rsid w:val="006E1BEC"/>
    <w:rsid w:val="006E232D"/>
    <w:rsid w:val="006E2A50"/>
    <w:rsid w:val="006E4A8A"/>
    <w:rsid w:val="006E5927"/>
    <w:rsid w:val="006E612C"/>
    <w:rsid w:val="006E7D0F"/>
    <w:rsid w:val="006F098B"/>
    <w:rsid w:val="006F0FD7"/>
    <w:rsid w:val="006F1FFA"/>
    <w:rsid w:val="006F2E4F"/>
    <w:rsid w:val="006F3DC9"/>
    <w:rsid w:val="006F4ACB"/>
    <w:rsid w:val="006F4EA6"/>
    <w:rsid w:val="006F4F3D"/>
    <w:rsid w:val="006F5C77"/>
    <w:rsid w:val="006F6743"/>
    <w:rsid w:val="006F7031"/>
    <w:rsid w:val="006F7887"/>
    <w:rsid w:val="0070001E"/>
    <w:rsid w:val="00700963"/>
    <w:rsid w:val="007009A9"/>
    <w:rsid w:val="007009E1"/>
    <w:rsid w:val="00700A08"/>
    <w:rsid w:val="0070112E"/>
    <w:rsid w:val="00701E65"/>
    <w:rsid w:val="00702DAA"/>
    <w:rsid w:val="0070399E"/>
    <w:rsid w:val="00706DA2"/>
    <w:rsid w:val="00706E0C"/>
    <w:rsid w:val="007113AC"/>
    <w:rsid w:val="007115B6"/>
    <w:rsid w:val="00711DF7"/>
    <w:rsid w:val="00713026"/>
    <w:rsid w:val="00713510"/>
    <w:rsid w:val="00713B36"/>
    <w:rsid w:val="00715FF1"/>
    <w:rsid w:val="00716204"/>
    <w:rsid w:val="007175E5"/>
    <w:rsid w:val="00717611"/>
    <w:rsid w:val="0072069F"/>
    <w:rsid w:val="007219C3"/>
    <w:rsid w:val="00722399"/>
    <w:rsid w:val="00723BC3"/>
    <w:rsid w:val="00724633"/>
    <w:rsid w:val="007248E6"/>
    <w:rsid w:val="00724C0A"/>
    <w:rsid w:val="00726BD4"/>
    <w:rsid w:val="00730059"/>
    <w:rsid w:val="00730A10"/>
    <w:rsid w:val="007317DB"/>
    <w:rsid w:val="00732AE4"/>
    <w:rsid w:val="00734327"/>
    <w:rsid w:val="00734358"/>
    <w:rsid w:val="00735383"/>
    <w:rsid w:val="007373E1"/>
    <w:rsid w:val="00740BB2"/>
    <w:rsid w:val="007412A1"/>
    <w:rsid w:val="00741769"/>
    <w:rsid w:val="00742497"/>
    <w:rsid w:val="00742BFD"/>
    <w:rsid w:val="00742E73"/>
    <w:rsid w:val="007439A3"/>
    <w:rsid w:val="00743F18"/>
    <w:rsid w:val="007441BF"/>
    <w:rsid w:val="00744AAB"/>
    <w:rsid w:val="00744D58"/>
    <w:rsid w:val="00745246"/>
    <w:rsid w:val="007455DE"/>
    <w:rsid w:val="00745A03"/>
    <w:rsid w:val="00746430"/>
    <w:rsid w:val="0074679C"/>
    <w:rsid w:val="007468C4"/>
    <w:rsid w:val="00746D28"/>
    <w:rsid w:val="00746DAF"/>
    <w:rsid w:val="00746FE9"/>
    <w:rsid w:val="0074739A"/>
    <w:rsid w:val="007474A4"/>
    <w:rsid w:val="0074750F"/>
    <w:rsid w:val="00747D7D"/>
    <w:rsid w:val="00747F4B"/>
    <w:rsid w:val="007504BE"/>
    <w:rsid w:val="007510E5"/>
    <w:rsid w:val="00751216"/>
    <w:rsid w:val="007514F2"/>
    <w:rsid w:val="0075158A"/>
    <w:rsid w:val="00752658"/>
    <w:rsid w:val="00752C16"/>
    <w:rsid w:val="00752E04"/>
    <w:rsid w:val="007532EC"/>
    <w:rsid w:val="007538BA"/>
    <w:rsid w:val="00753C45"/>
    <w:rsid w:val="00754AD1"/>
    <w:rsid w:val="00755D12"/>
    <w:rsid w:val="00756305"/>
    <w:rsid w:val="00756F0E"/>
    <w:rsid w:val="00761946"/>
    <w:rsid w:val="0076276E"/>
    <w:rsid w:val="00762DC2"/>
    <w:rsid w:val="00763CDD"/>
    <w:rsid w:val="007647C7"/>
    <w:rsid w:val="007648F1"/>
    <w:rsid w:val="0076504F"/>
    <w:rsid w:val="007650F9"/>
    <w:rsid w:val="0076565C"/>
    <w:rsid w:val="00766069"/>
    <w:rsid w:val="00766C1E"/>
    <w:rsid w:val="00767DD9"/>
    <w:rsid w:val="0077046F"/>
    <w:rsid w:val="00770995"/>
    <w:rsid w:val="00771973"/>
    <w:rsid w:val="00771A50"/>
    <w:rsid w:val="00774056"/>
    <w:rsid w:val="00774EDC"/>
    <w:rsid w:val="007752D1"/>
    <w:rsid w:val="007760D5"/>
    <w:rsid w:val="00777693"/>
    <w:rsid w:val="00777943"/>
    <w:rsid w:val="00782AF3"/>
    <w:rsid w:val="00783DF5"/>
    <w:rsid w:val="0078572E"/>
    <w:rsid w:val="00786C0E"/>
    <w:rsid w:val="00787F43"/>
    <w:rsid w:val="007902B3"/>
    <w:rsid w:val="00790D25"/>
    <w:rsid w:val="00791219"/>
    <w:rsid w:val="007917BF"/>
    <w:rsid w:val="007920F1"/>
    <w:rsid w:val="00792358"/>
    <w:rsid w:val="00792926"/>
    <w:rsid w:val="00792E22"/>
    <w:rsid w:val="00796461"/>
    <w:rsid w:val="0079652B"/>
    <w:rsid w:val="00796CBC"/>
    <w:rsid w:val="00796D85"/>
    <w:rsid w:val="00796F0B"/>
    <w:rsid w:val="007970AA"/>
    <w:rsid w:val="00797C23"/>
    <w:rsid w:val="00797CF4"/>
    <w:rsid w:val="007A09DA"/>
    <w:rsid w:val="007A09DC"/>
    <w:rsid w:val="007A1A60"/>
    <w:rsid w:val="007A2E98"/>
    <w:rsid w:val="007A33E0"/>
    <w:rsid w:val="007A3CC6"/>
    <w:rsid w:val="007A3F9B"/>
    <w:rsid w:val="007A493C"/>
    <w:rsid w:val="007A53C6"/>
    <w:rsid w:val="007A5511"/>
    <w:rsid w:val="007A5FC5"/>
    <w:rsid w:val="007A6876"/>
    <w:rsid w:val="007A7D52"/>
    <w:rsid w:val="007A7E6A"/>
    <w:rsid w:val="007B087A"/>
    <w:rsid w:val="007B0F59"/>
    <w:rsid w:val="007B112D"/>
    <w:rsid w:val="007B11DD"/>
    <w:rsid w:val="007B1E7E"/>
    <w:rsid w:val="007B317D"/>
    <w:rsid w:val="007B5945"/>
    <w:rsid w:val="007B5B08"/>
    <w:rsid w:val="007B5C66"/>
    <w:rsid w:val="007B5D52"/>
    <w:rsid w:val="007C064D"/>
    <w:rsid w:val="007C0F16"/>
    <w:rsid w:val="007C19BD"/>
    <w:rsid w:val="007C218A"/>
    <w:rsid w:val="007C23DA"/>
    <w:rsid w:val="007C2A1B"/>
    <w:rsid w:val="007C409A"/>
    <w:rsid w:val="007C497A"/>
    <w:rsid w:val="007C53B7"/>
    <w:rsid w:val="007C590C"/>
    <w:rsid w:val="007C5ED9"/>
    <w:rsid w:val="007C7893"/>
    <w:rsid w:val="007C7F46"/>
    <w:rsid w:val="007D078A"/>
    <w:rsid w:val="007D090E"/>
    <w:rsid w:val="007D0AFA"/>
    <w:rsid w:val="007D2CA0"/>
    <w:rsid w:val="007D2CE8"/>
    <w:rsid w:val="007D2DE7"/>
    <w:rsid w:val="007D42F5"/>
    <w:rsid w:val="007D4329"/>
    <w:rsid w:val="007D4815"/>
    <w:rsid w:val="007D70E7"/>
    <w:rsid w:val="007E00C7"/>
    <w:rsid w:val="007E01C2"/>
    <w:rsid w:val="007E09D7"/>
    <w:rsid w:val="007E2158"/>
    <w:rsid w:val="007E40C4"/>
    <w:rsid w:val="007E4119"/>
    <w:rsid w:val="007E5CDD"/>
    <w:rsid w:val="007E621A"/>
    <w:rsid w:val="007E7779"/>
    <w:rsid w:val="007F00AD"/>
    <w:rsid w:val="007F0A3D"/>
    <w:rsid w:val="007F35E4"/>
    <w:rsid w:val="007F375F"/>
    <w:rsid w:val="007F4EB9"/>
    <w:rsid w:val="007F6042"/>
    <w:rsid w:val="007F7B49"/>
    <w:rsid w:val="00800D2F"/>
    <w:rsid w:val="0080141D"/>
    <w:rsid w:val="00801DD4"/>
    <w:rsid w:val="008024CD"/>
    <w:rsid w:val="00805552"/>
    <w:rsid w:val="00805AD0"/>
    <w:rsid w:val="00806B58"/>
    <w:rsid w:val="00811567"/>
    <w:rsid w:val="00811656"/>
    <w:rsid w:val="00811815"/>
    <w:rsid w:val="00811D18"/>
    <w:rsid w:val="00811F67"/>
    <w:rsid w:val="00812694"/>
    <w:rsid w:val="00812CFF"/>
    <w:rsid w:val="008134E1"/>
    <w:rsid w:val="00815FEE"/>
    <w:rsid w:val="00816ABB"/>
    <w:rsid w:val="0081742F"/>
    <w:rsid w:val="00817E65"/>
    <w:rsid w:val="00821E23"/>
    <w:rsid w:val="00822DB2"/>
    <w:rsid w:val="0082332E"/>
    <w:rsid w:val="00823EE5"/>
    <w:rsid w:val="00824B4D"/>
    <w:rsid w:val="00825862"/>
    <w:rsid w:val="0082626B"/>
    <w:rsid w:val="00827133"/>
    <w:rsid w:val="0082783A"/>
    <w:rsid w:val="008318DB"/>
    <w:rsid w:val="008320D5"/>
    <w:rsid w:val="008336EB"/>
    <w:rsid w:val="00833C53"/>
    <w:rsid w:val="00834C09"/>
    <w:rsid w:val="008363E7"/>
    <w:rsid w:val="00836C62"/>
    <w:rsid w:val="00837B16"/>
    <w:rsid w:val="00841A0E"/>
    <w:rsid w:val="00844CA5"/>
    <w:rsid w:val="00845417"/>
    <w:rsid w:val="0084651D"/>
    <w:rsid w:val="00847106"/>
    <w:rsid w:val="0084772B"/>
    <w:rsid w:val="00847934"/>
    <w:rsid w:val="00851A85"/>
    <w:rsid w:val="008539B6"/>
    <w:rsid w:val="00855759"/>
    <w:rsid w:val="00855AC6"/>
    <w:rsid w:val="008561A9"/>
    <w:rsid w:val="00856294"/>
    <w:rsid w:val="008568F4"/>
    <w:rsid w:val="00857128"/>
    <w:rsid w:val="008578AA"/>
    <w:rsid w:val="00861EB5"/>
    <w:rsid w:val="0086261F"/>
    <w:rsid w:val="00862E0C"/>
    <w:rsid w:val="0086533C"/>
    <w:rsid w:val="0086712D"/>
    <w:rsid w:val="00870A2C"/>
    <w:rsid w:val="00870AA4"/>
    <w:rsid w:val="00871109"/>
    <w:rsid w:val="00871297"/>
    <w:rsid w:val="00871A39"/>
    <w:rsid w:val="00872DC6"/>
    <w:rsid w:val="00872F56"/>
    <w:rsid w:val="0087309F"/>
    <w:rsid w:val="0087534B"/>
    <w:rsid w:val="008755E2"/>
    <w:rsid w:val="00875DE2"/>
    <w:rsid w:val="00876822"/>
    <w:rsid w:val="00877AB4"/>
    <w:rsid w:val="00880112"/>
    <w:rsid w:val="0088143D"/>
    <w:rsid w:val="008816DA"/>
    <w:rsid w:val="008820D4"/>
    <w:rsid w:val="008839B3"/>
    <w:rsid w:val="008841F2"/>
    <w:rsid w:val="0088421C"/>
    <w:rsid w:val="00884788"/>
    <w:rsid w:val="00884F84"/>
    <w:rsid w:val="008850CB"/>
    <w:rsid w:val="0088553E"/>
    <w:rsid w:val="008866D4"/>
    <w:rsid w:val="00890923"/>
    <w:rsid w:val="00891960"/>
    <w:rsid w:val="0089284E"/>
    <w:rsid w:val="00892C21"/>
    <w:rsid w:val="008930A7"/>
    <w:rsid w:val="00893C3E"/>
    <w:rsid w:val="00893D8D"/>
    <w:rsid w:val="00894416"/>
    <w:rsid w:val="00895A7E"/>
    <w:rsid w:val="008969FB"/>
    <w:rsid w:val="00896FFF"/>
    <w:rsid w:val="00897E47"/>
    <w:rsid w:val="008A0F50"/>
    <w:rsid w:val="008A3703"/>
    <w:rsid w:val="008A3ED1"/>
    <w:rsid w:val="008A50A3"/>
    <w:rsid w:val="008A5F23"/>
    <w:rsid w:val="008A61AD"/>
    <w:rsid w:val="008A6E6C"/>
    <w:rsid w:val="008A7626"/>
    <w:rsid w:val="008A7686"/>
    <w:rsid w:val="008B07FB"/>
    <w:rsid w:val="008B1802"/>
    <w:rsid w:val="008B18B5"/>
    <w:rsid w:val="008B2950"/>
    <w:rsid w:val="008B2A78"/>
    <w:rsid w:val="008B3E69"/>
    <w:rsid w:val="008B48C2"/>
    <w:rsid w:val="008B4D23"/>
    <w:rsid w:val="008B5138"/>
    <w:rsid w:val="008B54A9"/>
    <w:rsid w:val="008B5989"/>
    <w:rsid w:val="008B5D58"/>
    <w:rsid w:val="008B6240"/>
    <w:rsid w:val="008B667B"/>
    <w:rsid w:val="008C0C4D"/>
    <w:rsid w:val="008C1D0C"/>
    <w:rsid w:val="008C30C0"/>
    <w:rsid w:val="008C446A"/>
    <w:rsid w:val="008C46F4"/>
    <w:rsid w:val="008C5CA3"/>
    <w:rsid w:val="008C5D2D"/>
    <w:rsid w:val="008C5F26"/>
    <w:rsid w:val="008D0351"/>
    <w:rsid w:val="008D0C7E"/>
    <w:rsid w:val="008D0EBC"/>
    <w:rsid w:val="008D2489"/>
    <w:rsid w:val="008D3C62"/>
    <w:rsid w:val="008D440C"/>
    <w:rsid w:val="008D4689"/>
    <w:rsid w:val="008D4FC0"/>
    <w:rsid w:val="008D63EA"/>
    <w:rsid w:val="008D6EEA"/>
    <w:rsid w:val="008D7342"/>
    <w:rsid w:val="008D7B8E"/>
    <w:rsid w:val="008E26CD"/>
    <w:rsid w:val="008E4864"/>
    <w:rsid w:val="008E4EBF"/>
    <w:rsid w:val="008E543A"/>
    <w:rsid w:val="008F0C5F"/>
    <w:rsid w:val="008F17BF"/>
    <w:rsid w:val="008F3F6E"/>
    <w:rsid w:val="008F46F7"/>
    <w:rsid w:val="008F4C88"/>
    <w:rsid w:val="008F4C8E"/>
    <w:rsid w:val="008F4D21"/>
    <w:rsid w:val="008F5D1A"/>
    <w:rsid w:val="008F5DF6"/>
    <w:rsid w:val="008F5FA0"/>
    <w:rsid w:val="008F6947"/>
    <w:rsid w:val="008F6F00"/>
    <w:rsid w:val="008F718B"/>
    <w:rsid w:val="008F7F2E"/>
    <w:rsid w:val="00902ABA"/>
    <w:rsid w:val="00904A86"/>
    <w:rsid w:val="00905E6F"/>
    <w:rsid w:val="00906AEA"/>
    <w:rsid w:val="00907477"/>
    <w:rsid w:val="009075CF"/>
    <w:rsid w:val="0090782B"/>
    <w:rsid w:val="00910084"/>
    <w:rsid w:val="00910CFF"/>
    <w:rsid w:val="009111C9"/>
    <w:rsid w:val="009112D8"/>
    <w:rsid w:val="009115A1"/>
    <w:rsid w:val="00912088"/>
    <w:rsid w:val="00913100"/>
    <w:rsid w:val="00915FF7"/>
    <w:rsid w:val="009166DA"/>
    <w:rsid w:val="00916F25"/>
    <w:rsid w:val="00917440"/>
    <w:rsid w:val="0091767B"/>
    <w:rsid w:val="00917AB2"/>
    <w:rsid w:val="009211A5"/>
    <w:rsid w:val="00921931"/>
    <w:rsid w:val="00921D3A"/>
    <w:rsid w:val="00921D69"/>
    <w:rsid w:val="009220F8"/>
    <w:rsid w:val="00922E61"/>
    <w:rsid w:val="009238F1"/>
    <w:rsid w:val="009238FB"/>
    <w:rsid w:val="00924638"/>
    <w:rsid w:val="00926F9C"/>
    <w:rsid w:val="00930049"/>
    <w:rsid w:val="00930696"/>
    <w:rsid w:val="00932ABA"/>
    <w:rsid w:val="00933881"/>
    <w:rsid w:val="00934505"/>
    <w:rsid w:val="00934EA4"/>
    <w:rsid w:val="00934F1C"/>
    <w:rsid w:val="00935564"/>
    <w:rsid w:val="009366FE"/>
    <w:rsid w:val="00936F7D"/>
    <w:rsid w:val="0093708B"/>
    <w:rsid w:val="00940167"/>
    <w:rsid w:val="00940650"/>
    <w:rsid w:val="0094225B"/>
    <w:rsid w:val="00942605"/>
    <w:rsid w:val="0094308F"/>
    <w:rsid w:val="0094318D"/>
    <w:rsid w:val="00943941"/>
    <w:rsid w:val="00944A84"/>
    <w:rsid w:val="00946872"/>
    <w:rsid w:val="0094776A"/>
    <w:rsid w:val="00950345"/>
    <w:rsid w:val="0095069D"/>
    <w:rsid w:val="0095082A"/>
    <w:rsid w:val="00950CA1"/>
    <w:rsid w:val="00950D3B"/>
    <w:rsid w:val="009518C0"/>
    <w:rsid w:val="00952B5E"/>
    <w:rsid w:val="00952ECC"/>
    <w:rsid w:val="00953135"/>
    <w:rsid w:val="00953BAA"/>
    <w:rsid w:val="00953C8F"/>
    <w:rsid w:val="00953CB6"/>
    <w:rsid w:val="00953D76"/>
    <w:rsid w:val="00955456"/>
    <w:rsid w:val="00955DBB"/>
    <w:rsid w:val="00956568"/>
    <w:rsid w:val="009626A8"/>
    <w:rsid w:val="00962AD1"/>
    <w:rsid w:val="00962F49"/>
    <w:rsid w:val="00963BBE"/>
    <w:rsid w:val="0096486B"/>
    <w:rsid w:val="00965595"/>
    <w:rsid w:val="00966EB7"/>
    <w:rsid w:val="009672F5"/>
    <w:rsid w:val="00967464"/>
    <w:rsid w:val="0097162D"/>
    <w:rsid w:val="009730C1"/>
    <w:rsid w:val="00974D70"/>
    <w:rsid w:val="009753C0"/>
    <w:rsid w:val="009756FB"/>
    <w:rsid w:val="00977456"/>
    <w:rsid w:val="0098171C"/>
    <w:rsid w:val="0098199A"/>
    <w:rsid w:val="00982030"/>
    <w:rsid w:val="00982931"/>
    <w:rsid w:val="00982A8F"/>
    <w:rsid w:val="00983C71"/>
    <w:rsid w:val="00983ECF"/>
    <w:rsid w:val="0098401B"/>
    <w:rsid w:val="00984639"/>
    <w:rsid w:val="00984882"/>
    <w:rsid w:val="00985779"/>
    <w:rsid w:val="00985EE8"/>
    <w:rsid w:val="0098723E"/>
    <w:rsid w:val="00987F74"/>
    <w:rsid w:val="009903E7"/>
    <w:rsid w:val="00990509"/>
    <w:rsid w:val="00991691"/>
    <w:rsid w:val="00992C13"/>
    <w:rsid w:val="00993968"/>
    <w:rsid w:val="009943FA"/>
    <w:rsid w:val="009946DC"/>
    <w:rsid w:val="00997810"/>
    <w:rsid w:val="00997FBC"/>
    <w:rsid w:val="009A439C"/>
    <w:rsid w:val="009A47EA"/>
    <w:rsid w:val="009A53CC"/>
    <w:rsid w:val="009A59F6"/>
    <w:rsid w:val="009A684C"/>
    <w:rsid w:val="009A6F2E"/>
    <w:rsid w:val="009A7096"/>
    <w:rsid w:val="009A76F9"/>
    <w:rsid w:val="009A7F1F"/>
    <w:rsid w:val="009A7F6E"/>
    <w:rsid w:val="009B0BCA"/>
    <w:rsid w:val="009B2EF3"/>
    <w:rsid w:val="009B3580"/>
    <w:rsid w:val="009B3CDD"/>
    <w:rsid w:val="009B4864"/>
    <w:rsid w:val="009B52DC"/>
    <w:rsid w:val="009B5ACA"/>
    <w:rsid w:val="009B647C"/>
    <w:rsid w:val="009C0516"/>
    <w:rsid w:val="009C1637"/>
    <w:rsid w:val="009C21BC"/>
    <w:rsid w:val="009C3AA7"/>
    <w:rsid w:val="009C4753"/>
    <w:rsid w:val="009C54CC"/>
    <w:rsid w:val="009C5849"/>
    <w:rsid w:val="009C5ED7"/>
    <w:rsid w:val="009C65E7"/>
    <w:rsid w:val="009C69EA"/>
    <w:rsid w:val="009C7373"/>
    <w:rsid w:val="009C7BCD"/>
    <w:rsid w:val="009D01DA"/>
    <w:rsid w:val="009D1154"/>
    <w:rsid w:val="009D2164"/>
    <w:rsid w:val="009D2D6A"/>
    <w:rsid w:val="009D3B13"/>
    <w:rsid w:val="009D5B69"/>
    <w:rsid w:val="009D5CCA"/>
    <w:rsid w:val="009D6314"/>
    <w:rsid w:val="009D6827"/>
    <w:rsid w:val="009D749C"/>
    <w:rsid w:val="009D7B35"/>
    <w:rsid w:val="009E05C4"/>
    <w:rsid w:val="009E2058"/>
    <w:rsid w:val="009E2577"/>
    <w:rsid w:val="009E312B"/>
    <w:rsid w:val="009E31F4"/>
    <w:rsid w:val="009E36F3"/>
    <w:rsid w:val="009E3F3C"/>
    <w:rsid w:val="009E4293"/>
    <w:rsid w:val="009E44EE"/>
    <w:rsid w:val="009E542F"/>
    <w:rsid w:val="009E5527"/>
    <w:rsid w:val="009E6232"/>
    <w:rsid w:val="009E66E3"/>
    <w:rsid w:val="009E72E5"/>
    <w:rsid w:val="009E749E"/>
    <w:rsid w:val="009E759F"/>
    <w:rsid w:val="009E78FE"/>
    <w:rsid w:val="009E7EEF"/>
    <w:rsid w:val="009F0945"/>
    <w:rsid w:val="009F09FB"/>
    <w:rsid w:val="009F1158"/>
    <w:rsid w:val="009F1959"/>
    <w:rsid w:val="009F2B4C"/>
    <w:rsid w:val="009F354E"/>
    <w:rsid w:val="009F4187"/>
    <w:rsid w:val="009F48EF"/>
    <w:rsid w:val="009F4999"/>
    <w:rsid w:val="009F7028"/>
    <w:rsid w:val="009F7236"/>
    <w:rsid w:val="00A0008D"/>
    <w:rsid w:val="00A008C7"/>
    <w:rsid w:val="00A00AA8"/>
    <w:rsid w:val="00A01863"/>
    <w:rsid w:val="00A01A89"/>
    <w:rsid w:val="00A01B94"/>
    <w:rsid w:val="00A02372"/>
    <w:rsid w:val="00A03670"/>
    <w:rsid w:val="00A03D99"/>
    <w:rsid w:val="00A05A45"/>
    <w:rsid w:val="00A0651D"/>
    <w:rsid w:val="00A07E6C"/>
    <w:rsid w:val="00A10CDB"/>
    <w:rsid w:val="00A1242C"/>
    <w:rsid w:val="00A12D2E"/>
    <w:rsid w:val="00A13B4C"/>
    <w:rsid w:val="00A15115"/>
    <w:rsid w:val="00A156D4"/>
    <w:rsid w:val="00A1582B"/>
    <w:rsid w:val="00A16AC1"/>
    <w:rsid w:val="00A16C55"/>
    <w:rsid w:val="00A17040"/>
    <w:rsid w:val="00A17191"/>
    <w:rsid w:val="00A173F3"/>
    <w:rsid w:val="00A179D8"/>
    <w:rsid w:val="00A242BB"/>
    <w:rsid w:val="00A243BA"/>
    <w:rsid w:val="00A24DB6"/>
    <w:rsid w:val="00A25B45"/>
    <w:rsid w:val="00A25CC8"/>
    <w:rsid w:val="00A25F13"/>
    <w:rsid w:val="00A26082"/>
    <w:rsid w:val="00A265AE"/>
    <w:rsid w:val="00A26A56"/>
    <w:rsid w:val="00A27C80"/>
    <w:rsid w:val="00A30EE6"/>
    <w:rsid w:val="00A3125A"/>
    <w:rsid w:val="00A318A9"/>
    <w:rsid w:val="00A3198D"/>
    <w:rsid w:val="00A32520"/>
    <w:rsid w:val="00A3314D"/>
    <w:rsid w:val="00A34499"/>
    <w:rsid w:val="00A34B73"/>
    <w:rsid w:val="00A34E11"/>
    <w:rsid w:val="00A37556"/>
    <w:rsid w:val="00A37A01"/>
    <w:rsid w:val="00A40A1C"/>
    <w:rsid w:val="00A41094"/>
    <w:rsid w:val="00A410AF"/>
    <w:rsid w:val="00A414D5"/>
    <w:rsid w:val="00A41B33"/>
    <w:rsid w:val="00A43B67"/>
    <w:rsid w:val="00A43D75"/>
    <w:rsid w:val="00A43F63"/>
    <w:rsid w:val="00A45663"/>
    <w:rsid w:val="00A45BDD"/>
    <w:rsid w:val="00A45E73"/>
    <w:rsid w:val="00A46282"/>
    <w:rsid w:val="00A466D8"/>
    <w:rsid w:val="00A46F2D"/>
    <w:rsid w:val="00A47687"/>
    <w:rsid w:val="00A47726"/>
    <w:rsid w:val="00A50493"/>
    <w:rsid w:val="00A512B0"/>
    <w:rsid w:val="00A51E92"/>
    <w:rsid w:val="00A52AA6"/>
    <w:rsid w:val="00A52F32"/>
    <w:rsid w:val="00A537F1"/>
    <w:rsid w:val="00A53D12"/>
    <w:rsid w:val="00A57CD9"/>
    <w:rsid w:val="00A61F3C"/>
    <w:rsid w:val="00A62AF0"/>
    <w:rsid w:val="00A6395E"/>
    <w:rsid w:val="00A6449F"/>
    <w:rsid w:val="00A64DA4"/>
    <w:rsid w:val="00A66436"/>
    <w:rsid w:val="00A66AA3"/>
    <w:rsid w:val="00A67800"/>
    <w:rsid w:val="00A67959"/>
    <w:rsid w:val="00A7116A"/>
    <w:rsid w:val="00A72512"/>
    <w:rsid w:val="00A73AEE"/>
    <w:rsid w:val="00A75203"/>
    <w:rsid w:val="00A76941"/>
    <w:rsid w:val="00A76E48"/>
    <w:rsid w:val="00A77F76"/>
    <w:rsid w:val="00A8017B"/>
    <w:rsid w:val="00A80F19"/>
    <w:rsid w:val="00A81A7D"/>
    <w:rsid w:val="00A81F37"/>
    <w:rsid w:val="00A82A5F"/>
    <w:rsid w:val="00A82D51"/>
    <w:rsid w:val="00A842C0"/>
    <w:rsid w:val="00A84628"/>
    <w:rsid w:val="00A84919"/>
    <w:rsid w:val="00A8497C"/>
    <w:rsid w:val="00A85137"/>
    <w:rsid w:val="00A869A3"/>
    <w:rsid w:val="00A874E0"/>
    <w:rsid w:val="00A90842"/>
    <w:rsid w:val="00A91AE0"/>
    <w:rsid w:val="00A91D02"/>
    <w:rsid w:val="00A9384D"/>
    <w:rsid w:val="00A940C7"/>
    <w:rsid w:val="00A94440"/>
    <w:rsid w:val="00A95224"/>
    <w:rsid w:val="00A954B2"/>
    <w:rsid w:val="00A968B2"/>
    <w:rsid w:val="00A97C3F"/>
    <w:rsid w:val="00AA0C58"/>
    <w:rsid w:val="00AA1011"/>
    <w:rsid w:val="00AA2083"/>
    <w:rsid w:val="00AA20D3"/>
    <w:rsid w:val="00AA2AF7"/>
    <w:rsid w:val="00AA38FD"/>
    <w:rsid w:val="00AA45DA"/>
    <w:rsid w:val="00AA49F7"/>
    <w:rsid w:val="00AA5521"/>
    <w:rsid w:val="00AA5B0A"/>
    <w:rsid w:val="00AA6428"/>
    <w:rsid w:val="00AA64C2"/>
    <w:rsid w:val="00AA6732"/>
    <w:rsid w:val="00AA7142"/>
    <w:rsid w:val="00AA76BB"/>
    <w:rsid w:val="00AA7C84"/>
    <w:rsid w:val="00AB07DE"/>
    <w:rsid w:val="00AB1AAC"/>
    <w:rsid w:val="00AB2037"/>
    <w:rsid w:val="00AC13CB"/>
    <w:rsid w:val="00AC2653"/>
    <w:rsid w:val="00AC3A18"/>
    <w:rsid w:val="00AC54BB"/>
    <w:rsid w:val="00AC674C"/>
    <w:rsid w:val="00AD05B4"/>
    <w:rsid w:val="00AD0732"/>
    <w:rsid w:val="00AD0E0A"/>
    <w:rsid w:val="00AD168F"/>
    <w:rsid w:val="00AD16B4"/>
    <w:rsid w:val="00AD1BC5"/>
    <w:rsid w:val="00AD3CB1"/>
    <w:rsid w:val="00AD4FE9"/>
    <w:rsid w:val="00AD515C"/>
    <w:rsid w:val="00AD63C1"/>
    <w:rsid w:val="00AD7D1B"/>
    <w:rsid w:val="00AE020F"/>
    <w:rsid w:val="00AE3340"/>
    <w:rsid w:val="00AE3F05"/>
    <w:rsid w:val="00AE4182"/>
    <w:rsid w:val="00AE437B"/>
    <w:rsid w:val="00AE4EED"/>
    <w:rsid w:val="00AE537B"/>
    <w:rsid w:val="00AE6170"/>
    <w:rsid w:val="00AE63D0"/>
    <w:rsid w:val="00AE665D"/>
    <w:rsid w:val="00AE7136"/>
    <w:rsid w:val="00AE745B"/>
    <w:rsid w:val="00AF1106"/>
    <w:rsid w:val="00AF2430"/>
    <w:rsid w:val="00AF6B87"/>
    <w:rsid w:val="00AF6FC8"/>
    <w:rsid w:val="00AF7031"/>
    <w:rsid w:val="00AF7BDA"/>
    <w:rsid w:val="00AF7F67"/>
    <w:rsid w:val="00B01236"/>
    <w:rsid w:val="00B01D2D"/>
    <w:rsid w:val="00B02644"/>
    <w:rsid w:val="00B026F3"/>
    <w:rsid w:val="00B05943"/>
    <w:rsid w:val="00B0677C"/>
    <w:rsid w:val="00B06EE3"/>
    <w:rsid w:val="00B10037"/>
    <w:rsid w:val="00B10050"/>
    <w:rsid w:val="00B11503"/>
    <w:rsid w:val="00B121B6"/>
    <w:rsid w:val="00B125F0"/>
    <w:rsid w:val="00B1294A"/>
    <w:rsid w:val="00B130AE"/>
    <w:rsid w:val="00B1549D"/>
    <w:rsid w:val="00B15F2E"/>
    <w:rsid w:val="00B17991"/>
    <w:rsid w:val="00B204E5"/>
    <w:rsid w:val="00B215F0"/>
    <w:rsid w:val="00B232D9"/>
    <w:rsid w:val="00B23A94"/>
    <w:rsid w:val="00B2492D"/>
    <w:rsid w:val="00B25C07"/>
    <w:rsid w:val="00B26E8B"/>
    <w:rsid w:val="00B2786A"/>
    <w:rsid w:val="00B30916"/>
    <w:rsid w:val="00B30C98"/>
    <w:rsid w:val="00B30CD4"/>
    <w:rsid w:val="00B30DEA"/>
    <w:rsid w:val="00B3173A"/>
    <w:rsid w:val="00B32160"/>
    <w:rsid w:val="00B32620"/>
    <w:rsid w:val="00B33889"/>
    <w:rsid w:val="00B344A0"/>
    <w:rsid w:val="00B35FED"/>
    <w:rsid w:val="00B36446"/>
    <w:rsid w:val="00B364FB"/>
    <w:rsid w:val="00B36B95"/>
    <w:rsid w:val="00B36C13"/>
    <w:rsid w:val="00B36F47"/>
    <w:rsid w:val="00B36FF9"/>
    <w:rsid w:val="00B37D54"/>
    <w:rsid w:val="00B37EB3"/>
    <w:rsid w:val="00B412F3"/>
    <w:rsid w:val="00B41DC4"/>
    <w:rsid w:val="00B424D0"/>
    <w:rsid w:val="00B42B6B"/>
    <w:rsid w:val="00B43233"/>
    <w:rsid w:val="00B436B0"/>
    <w:rsid w:val="00B4453B"/>
    <w:rsid w:val="00B500FE"/>
    <w:rsid w:val="00B5049A"/>
    <w:rsid w:val="00B50546"/>
    <w:rsid w:val="00B50F5F"/>
    <w:rsid w:val="00B53074"/>
    <w:rsid w:val="00B546CF"/>
    <w:rsid w:val="00B55DEC"/>
    <w:rsid w:val="00B55FB2"/>
    <w:rsid w:val="00B60D87"/>
    <w:rsid w:val="00B6100E"/>
    <w:rsid w:val="00B61886"/>
    <w:rsid w:val="00B61FBC"/>
    <w:rsid w:val="00B63382"/>
    <w:rsid w:val="00B6385A"/>
    <w:rsid w:val="00B63A63"/>
    <w:rsid w:val="00B63F84"/>
    <w:rsid w:val="00B644E1"/>
    <w:rsid w:val="00B64F60"/>
    <w:rsid w:val="00B66E19"/>
    <w:rsid w:val="00B67D6D"/>
    <w:rsid w:val="00B67F84"/>
    <w:rsid w:val="00B7042F"/>
    <w:rsid w:val="00B70843"/>
    <w:rsid w:val="00B70C06"/>
    <w:rsid w:val="00B71184"/>
    <w:rsid w:val="00B71E07"/>
    <w:rsid w:val="00B725FD"/>
    <w:rsid w:val="00B72760"/>
    <w:rsid w:val="00B72947"/>
    <w:rsid w:val="00B73F27"/>
    <w:rsid w:val="00B748AD"/>
    <w:rsid w:val="00B7630F"/>
    <w:rsid w:val="00B77C78"/>
    <w:rsid w:val="00B8001D"/>
    <w:rsid w:val="00B80AD0"/>
    <w:rsid w:val="00B81A77"/>
    <w:rsid w:val="00B81BEE"/>
    <w:rsid w:val="00B82338"/>
    <w:rsid w:val="00B837BD"/>
    <w:rsid w:val="00B83A64"/>
    <w:rsid w:val="00B84B16"/>
    <w:rsid w:val="00B84C32"/>
    <w:rsid w:val="00B85B21"/>
    <w:rsid w:val="00B871F9"/>
    <w:rsid w:val="00B8769F"/>
    <w:rsid w:val="00B87707"/>
    <w:rsid w:val="00B87EFD"/>
    <w:rsid w:val="00B90403"/>
    <w:rsid w:val="00B906D9"/>
    <w:rsid w:val="00B91188"/>
    <w:rsid w:val="00B92F77"/>
    <w:rsid w:val="00B93B69"/>
    <w:rsid w:val="00B94531"/>
    <w:rsid w:val="00B9457F"/>
    <w:rsid w:val="00B94C39"/>
    <w:rsid w:val="00B94F8B"/>
    <w:rsid w:val="00B95156"/>
    <w:rsid w:val="00B9534F"/>
    <w:rsid w:val="00B95A5E"/>
    <w:rsid w:val="00B95ED0"/>
    <w:rsid w:val="00B968C8"/>
    <w:rsid w:val="00BA058A"/>
    <w:rsid w:val="00BA058B"/>
    <w:rsid w:val="00BA1432"/>
    <w:rsid w:val="00BA2259"/>
    <w:rsid w:val="00BA22E0"/>
    <w:rsid w:val="00BA2A5E"/>
    <w:rsid w:val="00BA2A84"/>
    <w:rsid w:val="00BA2CBB"/>
    <w:rsid w:val="00BA3552"/>
    <w:rsid w:val="00BA36E1"/>
    <w:rsid w:val="00BA51A7"/>
    <w:rsid w:val="00BA6C9B"/>
    <w:rsid w:val="00BA7055"/>
    <w:rsid w:val="00BA73F7"/>
    <w:rsid w:val="00BA7806"/>
    <w:rsid w:val="00BB026F"/>
    <w:rsid w:val="00BB19D0"/>
    <w:rsid w:val="00BB35D3"/>
    <w:rsid w:val="00BB3CEC"/>
    <w:rsid w:val="00BB3D67"/>
    <w:rsid w:val="00BB412C"/>
    <w:rsid w:val="00BB448E"/>
    <w:rsid w:val="00BB467B"/>
    <w:rsid w:val="00BB47BA"/>
    <w:rsid w:val="00BB51A5"/>
    <w:rsid w:val="00BB53FC"/>
    <w:rsid w:val="00BB582F"/>
    <w:rsid w:val="00BB64A8"/>
    <w:rsid w:val="00BB7F16"/>
    <w:rsid w:val="00BC08B9"/>
    <w:rsid w:val="00BC1087"/>
    <w:rsid w:val="00BC1280"/>
    <w:rsid w:val="00BC17BD"/>
    <w:rsid w:val="00BC2CFA"/>
    <w:rsid w:val="00BC33BA"/>
    <w:rsid w:val="00BC4A5A"/>
    <w:rsid w:val="00BC5A74"/>
    <w:rsid w:val="00BC5C76"/>
    <w:rsid w:val="00BC7034"/>
    <w:rsid w:val="00BC7720"/>
    <w:rsid w:val="00BD03E5"/>
    <w:rsid w:val="00BD0AE2"/>
    <w:rsid w:val="00BD0C45"/>
    <w:rsid w:val="00BD1EC9"/>
    <w:rsid w:val="00BD26C2"/>
    <w:rsid w:val="00BD3B81"/>
    <w:rsid w:val="00BD443F"/>
    <w:rsid w:val="00BD4B2A"/>
    <w:rsid w:val="00BD536F"/>
    <w:rsid w:val="00BD5CF6"/>
    <w:rsid w:val="00BD70AE"/>
    <w:rsid w:val="00BD731C"/>
    <w:rsid w:val="00BD7C0C"/>
    <w:rsid w:val="00BD7F4E"/>
    <w:rsid w:val="00BE19B0"/>
    <w:rsid w:val="00BE42B1"/>
    <w:rsid w:val="00BE48F9"/>
    <w:rsid w:val="00BE490A"/>
    <w:rsid w:val="00BE6DDF"/>
    <w:rsid w:val="00BE726A"/>
    <w:rsid w:val="00BF1025"/>
    <w:rsid w:val="00BF1581"/>
    <w:rsid w:val="00BF317B"/>
    <w:rsid w:val="00BF33B7"/>
    <w:rsid w:val="00BF4355"/>
    <w:rsid w:val="00BF4B6A"/>
    <w:rsid w:val="00BF4F84"/>
    <w:rsid w:val="00BF51A0"/>
    <w:rsid w:val="00BF5B7D"/>
    <w:rsid w:val="00BF609E"/>
    <w:rsid w:val="00BF6163"/>
    <w:rsid w:val="00BF62AE"/>
    <w:rsid w:val="00BF6C82"/>
    <w:rsid w:val="00BF7CB7"/>
    <w:rsid w:val="00BF7D63"/>
    <w:rsid w:val="00C00702"/>
    <w:rsid w:val="00C009DD"/>
    <w:rsid w:val="00C00ACE"/>
    <w:rsid w:val="00C00BFA"/>
    <w:rsid w:val="00C01714"/>
    <w:rsid w:val="00C03409"/>
    <w:rsid w:val="00C03B2D"/>
    <w:rsid w:val="00C04483"/>
    <w:rsid w:val="00C04933"/>
    <w:rsid w:val="00C05376"/>
    <w:rsid w:val="00C06056"/>
    <w:rsid w:val="00C06491"/>
    <w:rsid w:val="00C0671C"/>
    <w:rsid w:val="00C07096"/>
    <w:rsid w:val="00C103E2"/>
    <w:rsid w:val="00C10C61"/>
    <w:rsid w:val="00C11A0A"/>
    <w:rsid w:val="00C12722"/>
    <w:rsid w:val="00C13407"/>
    <w:rsid w:val="00C13EA4"/>
    <w:rsid w:val="00C152D5"/>
    <w:rsid w:val="00C15CB1"/>
    <w:rsid w:val="00C16F70"/>
    <w:rsid w:val="00C17AE0"/>
    <w:rsid w:val="00C2022B"/>
    <w:rsid w:val="00C2094A"/>
    <w:rsid w:val="00C210D6"/>
    <w:rsid w:val="00C22644"/>
    <w:rsid w:val="00C2319B"/>
    <w:rsid w:val="00C23EE6"/>
    <w:rsid w:val="00C250E8"/>
    <w:rsid w:val="00C26395"/>
    <w:rsid w:val="00C265A3"/>
    <w:rsid w:val="00C26DC9"/>
    <w:rsid w:val="00C27AF4"/>
    <w:rsid w:val="00C301AE"/>
    <w:rsid w:val="00C32455"/>
    <w:rsid w:val="00C324F4"/>
    <w:rsid w:val="00C3268D"/>
    <w:rsid w:val="00C3270D"/>
    <w:rsid w:val="00C3291E"/>
    <w:rsid w:val="00C34173"/>
    <w:rsid w:val="00C34325"/>
    <w:rsid w:val="00C344EC"/>
    <w:rsid w:val="00C3452B"/>
    <w:rsid w:val="00C346A2"/>
    <w:rsid w:val="00C3479C"/>
    <w:rsid w:val="00C349AF"/>
    <w:rsid w:val="00C34F37"/>
    <w:rsid w:val="00C37735"/>
    <w:rsid w:val="00C40456"/>
    <w:rsid w:val="00C40E83"/>
    <w:rsid w:val="00C412D1"/>
    <w:rsid w:val="00C417C8"/>
    <w:rsid w:val="00C41F7A"/>
    <w:rsid w:val="00C459F9"/>
    <w:rsid w:val="00C45BBE"/>
    <w:rsid w:val="00C46DF7"/>
    <w:rsid w:val="00C47BD3"/>
    <w:rsid w:val="00C50327"/>
    <w:rsid w:val="00C51225"/>
    <w:rsid w:val="00C513AD"/>
    <w:rsid w:val="00C516D4"/>
    <w:rsid w:val="00C51776"/>
    <w:rsid w:val="00C54530"/>
    <w:rsid w:val="00C55421"/>
    <w:rsid w:val="00C55519"/>
    <w:rsid w:val="00C55B85"/>
    <w:rsid w:val="00C57DD4"/>
    <w:rsid w:val="00C6030E"/>
    <w:rsid w:val="00C603BE"/>
    <w:rsid w:val="00C60476"/>
    <w:rsid w:val="00C60ECD"/>
    <w:rsid w:val="00C616A6"/>
    <w:rsid w:val="00C62184"/>
    <w:rsid w:val="00C6262B"/>
    <w:rsid w:val="00C62D7C"/>
    <w:rsid w:val="00C6304D"/>
    <w:rsid w:val="00C631F1"/>
    <w:rsid w:val="00C63467"/>
    <w:rsid w:val="00C63EE9"/>
    <w:rsid w:val="00C63FFF"/>
    <w:rsid w:val="00C649FF"/>
    <w:rsid w:val="00C64D1A"/>
    <w:rsid w:val="00C65750"/>
    <w:rsid w:val="00C65E21"/>
    <w:rsid w:val="00C661C6"/>
    <w:rsid w:val="00C6680D"/>
    <w:rsid w:val="00C66AA5"/>
    <w:rsid w:val="00C66EE1"/>
    <w:rsid w:val="00C6742D"/>
    <w:rsid w:val="00C6772A"/>
    <w:rsid w:val="00C713F9"/>
    <w:rsid w:val="00C72A86"/>
    <w:rsid w:val="00C751B6"/>
    <w:rsid w:val="00C753F2"/>
    <w:rsid w:val="00C76897"/>
    <w:rsid w:val="00C777C4"/>
    <w:rsid w:val="00C77AB5"/>
    <w:rsid w:val="00C77AF6"/>
    <w:rsid w:val="00C80884"/>
    <w:rsid w:val="00C81B4C"/>
    <w:rsid w:val="00C81B9D"/>
    <w:rsid w:val="00C82267"/>
    <w:rsid w:val="00C82A5F"/>
    <w:rsid w:val="00C85B5F"/>
    <w:rsid w:val="00C8611B"/>
    <w:rsid w:val="00C8733E"/>
    <w:rsid w:val="00C87A1E"/>
    <w:rsid w:val="00C90DF9"/>
    <w:rsid w:val="00C91D0D"/>
    <w:rsid w:val="00C92606"/>
    <w:rsid w:val="00C92BAA"/>
    <w:rsid w:val="00C92EB3"/>
    <w:rsid w:val="00C93428"/>
    <w:rsid w:val="00C943C0"/>
    <w:rsid w:val="00C9530E"/>
    <w:rsid w:val="00C9561F"/>
    <w:rsid w:val="00C979DC"/>
    <w:rsid w:val="00CA04E7"/>
    <w:rsid w:val="00CA079D"/>
    <w:rsid w:val="00CA1F1C"/>
    <w:rsid w:val="00CA29A0"/>
    <w:rsid w:val="00CA3675"/>
    <w:rsid w:val="00CA3C5D"/>
    <w:rsid w:val="00CA5AF3"/>
    <w:rsid w:val="00CA63B4"/>
    <w:rsid w:val="00CA765D"/>
    <w:rsid w:val="00CA7D05"/>
    <w:rsid w:val="00CB0056"/>
    <w:rsid w:val="00CB2462"/>
    <w:rsid w:val="00CB3465"/>
    <w:rsid w:val="00CB59EE"/>
    <w:rsid w:val="00CB5B7D"/>
    <w:rsid w:val="00CB65D1"/>
    <w:rsid w:val="00CB67AB"/>
    <w:rsid w:val="00CC060A"/>
    <w:rsid w:val="00CC0816"/>
    <w:rsid w:val="00CC126D"/>
    <w:rsid w:val="00CC14FD"/>
    <w:rsid w:val="00CC1751"/>
    <w:rsid w:val="00CC32F0"/>
    <w:rsid w:val="00CC37B9"/>
    <w:rsid w:val="00CC3AC0"/>
    <w:rsid w:val="00CC4032"/>
    <w:rsid w:val="00CC5633"/>
    <w:rsid w:val="00CC5A3D"/>
    <w:rsid w:val="00CC5C76"/>
    <w:rsid w:val="00CC7552"/>
    <w:rsid w:val="00CC75D2"/>
    <w:rsid w:val="00CC7902"/>
    <w:rsid w:val="00CC7C52"/>
    <w:rsid w:val="00CD0EBD"/>
    <w:rsid w:val="00CD0ECC"/>
    <w:rsid w:val="00CD1CDF"/>
    <w:rsid w:val="00CD2929"/>
    <w:rsid w:val="00CD3936"/>
    <w:rsid w:val="00CD5839"/>
    <w:rsid w:val="00CD769F"/>
    <w:rsid w:val="00CE020F"/>
    <w:rsid w:val="00CE0F8E"/>
    <w:rsid w:val="00CE46AC"/>
    <w:rsid w:val="00CE498C"/>
    <w:rsid w:val="00CE529F"/>
    <w:rsid w:val="00CE5D7F"/>
    <w:rsid w:val="00CF10B2"/>
    <w:rsid w:val="00CF2678"/>
    <w:rsid w:val="00CF31EE"/>
    <w:rsid w:val="00CF4047"/>
    <w:rsid w:val="00CF4CE1"/>
    <w:rsid w:val="00CF5555"/>
    <w:rsid w:val="00CF56BA"/>
    <w:rsid w:val="00CF6BAE"/>
    <w:rsid w:val="00CF75FF"/>
    <w:rsid w:val="00D00719"/>
    <w:rsid w:val="00D00B6A"/>
    <w:rsid w:val="00D00BE8"/>
    <w:rsid w:val="00D01E6A"/>
    <w:rsid w:val="00D0303E"/>
    <w:rsid w:val="00D04720"/>
    <w:rsid w:val="00D04F88"/>
    <w:rsid w:val="00D05199"/>
    <w:rsid w:val="00D05387"/>
    <w:rsid w:val="00D05CFE"/>
    <w:rsid w:val="00D10569"/>
    <w:rsid w:val="00D109BE"/>
    <w:rsid w:val="00D11217"/>
    <w:rsid w:val="00D1267E"/>
    <w:rsid w:val="00D149D7"/>
    <w:rsid w:val="00D14FFE"/>
    <w:rsid w:val="00D15DA6"/>
    <w:rsid w:val="00D166D7"/>
    <w:rsid w:val="00D167F9"/>
    <w:rsid w:val="00D16A1C"/>
    <w:rsid w:val="00D16DC6"/>
    <w:rsid w:val="00D179C1"/>
    <w:rsid w:val="00D179CE"/>
    <w:rsid w:val="00D21519"/>
    <w:rsid w:val="00D2285E"/>
    <w:rsid w:val="00D24670"/>
    <w:rsid w:val="00D24897"/>
    <w:rsid w:val="00D2520D"/>
    <w:rsid w:val="00D254D2"/>
    <w:rsid w:val="00D25C36"/>
    <w:rsid w:val="00D25D2C"/>
    <w:rsid w:val="00D25DE6"/>
    <w:rsid w:val="00D26D70"/>
    <w:rsid w:val="00D2732F"/>
    <w:rsid w:val="00D27389"/>
    <w:rsid w:val="00D27C16"/>
    <w:rsid w:val="00D27FB6"/>
    <w:rsid w:val="00D3043E"/>
    <w:rsid w:val="00D3054B"/>
    <w:rsid w:val="00D311B3"/>
    <w:rsid w:val="00D31FEC"/>
    <w:rsid w:val="00D32B35"/>
    <w:rsid w:val="00D32F67"/>
    <w:rsid w:val="00D33426"/>
    <w:rsid w:val="00D339EE"/>
    <w:rsid w:val="00D34982"/>
    <w:rsid w:val="00D34B93"/>
    <w:rsid w:val="00D35361"/>
    <w:rsid w:val="00D36195"/>
    <w:rsid w:val="00D3647D"/>
    <w:rsid w:val="00D36E40"/>
    <w:rsid w:val="00D37334"/>
    <w:rsid w:val="00D4052F"/>
    <w:rsid w:val="00D41E52"/>
    <w:rsid w:val="00D4327D"/>
    <w:rsid w:val="00D45288"/>
    <w:rsid w:val="00D45AAF"/>
    <w:rsid w:val="00D4668B"/>
    <w:rsid w:val="00D467CB"/>
    <w:rsid w:val="00D47B25"/>
    <w:rsid w:val="00D47EF0"/>
    <w:rsid w:val="00D50B0E"/>
    <w:rsid w:val="00D511C0"/>
    <w:rsid w:val="00D51D9E"/>
    <w:rsid w:val="00D51DF4"/>
    <w:rsid w:val="00D52987"/>
    <w:rsid w:val="00D533F4"/>
    <w:rsid w:val="00D5356A"/>
    <w:rsid w:val="00D54E31"/>
    <w:rsid w:val="00D5789D"/>
    <w:rsid w:val="00D607A3"/>
    <w:rsid w:val="00D60815"/>
    <w:rsid w:val="00D634E4"/>
    <w:rsid w:val="00D645E3"/>
    <w:rsid w:val="00D648AB"/>
    <w:rsid w:val="00D64AED"/>
    <w:rsid w:val="00D657BE"/>
    <w:rsid w:val="00D66226"/>
    <w:rsid w:val="00D67298"/>
    <w:rsid w:val="00D67912"/>
    <w:rsid w:val="00D7001B"/>
    <w:rsid w:val="00D702FE"/>
    <w:rsid w:val="00D70407"/>
    <w:rsid w:val="00D70E66"/>
    <w:rsid w:val="00D7141B"/>
    <w:rsid w:val="00D71B8E"/>
    <w:rsid w:val="00D7254C"/>
    <w:rsid w:val="00D72562"/>
    <w:rsid w:val="00D7352D"/>
    <w:rsid w:val="00D73FCD"/>
    <w:rsid w:val="00D746A8"/>
    <w:rsid w:val="00D7556C"/>
    <w:rsid w:val="00D755BA"/>
    <w:rsid w:val="00D757BA"/>
    <w:rsid w:val="00D765C9"/>
    <w:rsid w:val="00D77D46"/>
    <w:rsid w:val="00D81625"/>
    <w:rsid w:val="00D81698"/>
    <w:rsid w:val="00D835B7"/>
    <w:rsid w:val="00D83DBC"/>
    <w:rsid w:val="00D84329"/>
    <w:rsid w:val="00D8481E"/>
    <w:rsid w:val="00D849EF"/>
    <w:rsid w:val="00D84C95"/>
    <w:rsid w:val="00D85AE5"/>
    <w:rsid w:val="00D85D16"/>
    <w:rsid w:val="00D85D17"/>
    <w:rsid w:val="00D8642F"/>
    <w:rsid w:val="00D8687A"/>
    <w:rsid w:val="00D86D43"/>
    <w:rsid w:val="00D8700F"/>
    <w:rsid w:val="00D877DB"/>
    <w:rsid w:val="00D8786D"/>
    <w:rsid w:val="00D87BF9"/>
    <w:rsid w:val="00D91C8C"/>
    <w:rsid w:val="00D953F0"/>
    <w:rsid w:val="00D9547C"/>
    <w:rsid w:val="00D955F0"/>
    <w:rsid w:val="00D9627B"/>
    <w:rsid w:val="00D96753"/>
    <w:rsid w:val="00D9751D"/>
    <w:rsid w:val="00D97BF8"/>
    <w:rsid w:val="00DA0ED5"/>
    <w:rsid w:val="00DA2001"/>
    <w:rsid w:val="00DA22A6"/>
    <w:rsid w:val="00DA3346"/>
    <w:rsid w:val="00DA38B8"/>
    <w:rsid w:val="00DA3E04"/>
    <w:rsid w:val="00DA4532"/>
    <w:rsid w:val="00DA4DFC"/>
    <w:rsid w:val="00DA5217"/>
    <w:rsid w:val="00DA5985"/>
    <w:rsid w:val="00DA6284"/>
    <w:rsid w:val="00DA6B41"/>
    <w:rsid w:val="00DB07A5"/>
    <w:rsid w:val="00DB0839"/>
    <w:rsid w:val="00DB1911"/>
    <w:rsid w:val="00DB236B"/>
    <w:rsid w:val="00DB27C3"/>
    <w:rsid w:val="00DB3793"/>
    <w:rsid w:val="00DB40C7"/>
    <w:rsid w:val="00DB427E"/>
    <w:rsid w:val="00DB4A90"/>
    <w:rsid w:val="00DB5423"/>
    <w:rsid w:val="00DB560B"/>
    <w:rsid w:val="00DB5629"/>
    <w:rsid w:val="00DB5801"/>
    <w:rsid w:val="00DB5AB9"/>
    <w:rsid w:val="00DB60D7"/>
    <w:rsid w:val="00DB6447"/>
    <w:rsid w:val="00DB68F0"/>
    <w:rsid w:val="00DB72AF"/>
    <w:rsid w:val="00DC0B88"/>
    <w:rsid w:val="00DC1ACD"/>
    <w:rsid w:val="00DC3130"/>
    <w:rsid w:val="00DC3CBE"/>
    <w:rsid w:val="00DC43C1"/>
    <w:rsid w:val="00DC4DE6"/>
    <w:rsid w:val="00DC6056"/>
    <w:rsid w:val="00DC7BE9"/>
    <w:rsid w:val="00DD0632"/>
    <w:rsid w:val="00DD118B"/>
    <w:rsid w:val="00DD13C2"/>
    <w:rsid w:val="00DD268A"/>
    <w:rsid w:val="00DD296F"/>
    <w:rsid w:val="00DD3262"/>
    <w:rsid w:val="00DD3472"/>
    <w:rsid w:val="00DD41AE"/>
    <w:rsid w:val="00DD6B32"/>
    <w:rsid w:val="00DD731A"/>
    <w:rsid w:val="00DE08EC"/>
    <w:rsid w:val="00DE22E9"/>
    <w:rsid w:val="00DE547B"/>
    <w:rsid w:val="00DE5677"/>
    <w:rsid w:val="00DE599E"/>
    <w:rsid w:val="00DF031C"/>
    <w:rsid w:val="00DF1EE6"/>
    <w:rsid w:val="00DF2454"/>
    <w:rsid w:val="00DF2501"/>
    <w:rsid w:val="00DF494C"/>
    <w:rsid w:val="00DF5256"/>
    <w:rsid w:val="00DF531D"/>
    <w:rsid w:val="00DF5A8A"/>
    <w:rsid w:val="00DF5B79"/>
    <w:rsid w:val="00DF5CDA"/>
    <w:rsid w:val="00DF6556"/>
    <w:rsid w:val="00DF6FC9"/>
    <w:rsid w:val="00DF74AC"/>
    <w:rsid w:val="00DF7BB6"/>
    <w:rsid w:val="00E000E0"/>
    <w:rsid w:val="00E001B9"/>
    <w:rsid w:val="00E00211"/>
    <w:rsid w:val="00E02003"/>
    <w:rsid w:val="00E03D77"/>
    <w:rsid w:val="00E047EA"/>
    <w:rsid w:val="00E053CD"/>
    <w:rsid w:val="00E05518"/>
    <w:rsid w:val="00E0640D"/>
    <w:rsid w:val="00E07720"/>
    <w:rsid w:val="00E1187A"/>
    <w:rsid w:val="00E13B82"/>
    <w:rsid w:val="00E14106"/>
    <w:rsid w:val="00E145C8"/>
    <w:rsid w:val="00E16393"/>
    <w:rsid w:val="00E17527"/>
    <w:rsid w:val="00E24103"/>
    <w:rsid w:val="00E2429F"/>
    <w:rsid w:val="00E245BD"/>
    <w:rsid w:val="00E24BD9"/>
    <w:rsid w:val="00E301EA"/>
    <w:rsid w:val="00E303D8"/>
    <w:rsid w:val="00E30713"/>
    <w:rsid w:val="00E33830"/>
    <w:rsid w:val="00E345E9"/>
    <w:rsid w:val="00E349F7"/>
    <w:rsid w:val="00E35CD4"/>
    <w:rsid w:val="00E4065A"/>
    <w:rsid w:val="00E4226E"/>
    <w:rsid w:val="00E428FA"/>
    <w:rsid w:val="00E4300C"/>
    <w:rsid w:val="00E43704"/>
    <w:rsid w:val="00E43D64"/>
    <w:rsid w:val="00E45D69"/>
    <w:rsid w:val="00E4688D"/>
    <w:rsid w:val="00E46ABB"/>
    <w:rsid w:val="00E512E4"/>
    <w:rsid w:val="00E51EBC"/>
    <w:rsid w:val="00E522DF"/>
    <w:rsid w:val="00E52D8E"/>
    <w:rsid w:val="00E52FC6"/>
    <w:rsid w:val="00E53513"/>
    <w:rsid w:val="00E539DB"/>
    <w:rsid w:val="00E55304"/>
    <w:rsid w:val="00E57150"/>
    <w:rsid w:val="00E61879"/>
    <w:rsid w:val="00E620A8"/>
    <w:rsid w:val="00E6340B"/>
    <w:rsid w:val="00E64464"/>
    <w:rsid w:val="00E64C1A"/>
    <w:rsid w:val="00E65D36"/>
    <w:rsid w:val="00E67A49"/>
    <w:rsid w:val="00E67AA2"/>
    <w:rsid w:val="00E7037A"/>
    <w:rsid w:val="00E7133A"/>
    <w:rsid w:val="00E723B0"/>
    <w:rsid w:val="00E745C4"/>
    <w:rsid w:val="00E74889"/>
    <w:rsid w:val="00E80D72"/>
    <w:rsid w:val="00E81F7C"/>
    <w:rsid w:val="00E85281"/>
    <w:rsid w:val="00E85CDF"/>
    <w:rsid w:val="00E8677A"/>
    <w:rsid w:val="00E871A7"/>
    <w:rsid w:val="00E87977"/>
    <w:rsid w:val="00E87AA6"/>
    <w:rsid w:val="00E90E0B"/>
    <w:rsid w:val="00E918D8"/>
    <w:rsid w:val="00E91F70"/>
    <w:rsid w:val="00E92885"/>
    <w:rsid w:val="00E934BA"/>
    <w:rsid w:val="00E93696"/>
    <w:rsid w:val="00E944B8"/>
    <w:rsid w:val="00E94B87"/>
    <w:rsid w:val="00E94C7F"/>
    <w:rsid w:val="00E95377"/>
    <w:rsid w:val="00E9543D"/>
    <w:rsid w:val="00E95B16"/>
    <w:rsid w:val="00E95FC2"/>
    <w:rsid w:val="00E96FAF"/>
    <w:rsid w:val="00E971F5"/>
    <w:rsid w:val="00E97FBE"/>
    <w:rsid w:val="00EA0449"/>
    <w:rsid w:val="00EA160F"/>
    <w:rsid w:val="00EA1F3E"/>
    <w:rsid w:val="00EA26A8"/>
    <w:rsid w:val="00EA419B"/>
    <w:rsid w:val="00EA48FC"/>
    <w:rsid w:val="00EB05B7"/>
    <w:rsid w:val="00EB0656"/>
    <w:rsid w:val="00EB0F0D"/>
    <w:rsid w:val="00EB1064"/>
    <w:rsid w:val="00EB36EB"/>
    <w:rsid w:val="00EB45EB"/>
    <w:rsid w:val="00EB47CF"/>
    <w:rsid w:val="00EB5C79"/>
    <w:rsid w:val="00EB624B"/>
    <w:rsid w:val="00EB656C"/>
    <w:rsid w:val="00EB705C"/>
    <w:rsid w:val="00EB7FEA"/>
    <w:rsid w:val="00EC01BC"/>
    <w:rsid w:val="00EC11E6"/>
    <w:rsid w:val="00EC152D"/>
    <w:rsid w:val="00EC3D2A"/>
    <w:rsid w:val="00EC4CC3"/>
    <w:rsid w:val="00EC4EB3"/>
    <w:rsid w:val="00EC5256"/>
    <w:rsid w:val="00EC52C0"/>
    <w:rsid w:val="00EC5EB6"/>
    <w:rsid w:val="00EC65FA"/>
    <w:rsid w:val="00ED0AA5"/>
    <w:rsid w:val="00ED0F60"/>
    <w:rsid w:val="00ED11B7"/>
    <w:rsid w:val="00ED22A9"/>
    <w:rsid w:val="00ED2F4C"/>
    <w:rsid w:val="00ED3415"/>
    <w:rsid w:val="00ED39A6"/>
    <w:rsid w:val="00ED4BC0"/>
    <w:rsid w:val="00ED51CB"/>
    <w:rsid w:val="00ED6200"/>
    <w:rsid w:val="00ED7ED3"/>
    <w:rsid w:val="00EE0CD1"/>
    <w:rsid w:val="00EE110E"/>
    <w:rsid w:val="00EE11EF"/>
    <w:rsid w:val="00EE287F"/>
    <w:rsid w:val="00EE3052"/>
    <w:rsid w:val="00EE39DD"/>
    <w:rsid w:val="00EE3D08"/>
    <w:rsid w:val="00EE495F"/>
    <w:rsid w:val="00EE675B"/>
    <w:rsid w:val="00EE7410"/>
    <w:rsid w:val="00EE7646"/>
    <w:rsid w:val="00EE79BF"/>
    <w:rsid w:val="00EF1480"/>
    <w:rsid w:val="00EF17AD"/>
    <w:rsid w:val="00EF229D"/>
    <w:rsid w:val="00EF2638"/>
    <w:rsid w:val="00EF2CF4"/>
    <w:rsid w:val="00EF398B"/>
    <w:rsid w:val="00EF3AB0"/>
    <w:rsid w:val="00EF3C1D"/>
    <w:rsid w:val="00EF3CBC"/>
    <w:rsid w:val="00EF3CE1"/>
    <w:rsid w:val="00EF5B5D"/>
    <w:rsid w:val="00EF5FA7"/>
    <w:rsid w:val="00EF64D2"/>
    <w:rsid w:val="00F00820"/>
    <w:rsid w:val="00F010E7"/>
    <w:rsid w:val="00F01273"/>
    <w:rsid w:val="00F03B4B"/>
    <w:rsid w:val="00F048AE"/>
    <w:rsid w:val="00F04C5C"/>
    <w:rsid w:val="00F05664"/>
    <w:rsid w:val="00F064E1"/>
    <w:rsid w:val="00F07BAF"/>
    <w:rsid w:val="00F109D9"/>
    <w:rsid w:val="00F11CD6"/>
    <w:rsid w:val="00F12210"/>
    <w:rsid w:val="00F12771"/>
    <w:rsid w:val="00F129B6"/>
    <w:rsid w:val="00F12ECF"/>
    <w:rsid w:val="00F13D2D"/>
    <w:rsid w:val="00F15038"/>
    <w:rsid w:val="00F150F0"/>
    <w:rsid w:val="00F153E3"/>
    <w:rsid w:val="00F15AC8"/>
    <w:rsid w:val="00F164CE"/>
    <w:rsid w:val="00F16AFF"/>
    <w:rsid w:val="00F16C14"/>
    <w:rsid w:val="00F16C73"/>
    <w:rsid w:val="00F172F1"/>
    <w:rsid w:val="00F2118B"/>
    <w:rsid w:val="00F216CB"/>
    <w:rsid w:val="00F22ADF"/>
    <w:rsid w:val="00F22BD4"/>
    <w:rsid w:val="00F22CE8"/>
    <w:rsid w:val="00F235DC"/>
    <w:rsid w:val="00F23BF0"/>
    <w:rsid w:val="00F26113"/>
    <w:rsid w:val="00F26232"/>
    <w:rsid w:val="00F2681A"/>
    <w:rsid w:val="00F269E2"/>
    <w:rsid w:val="00F304E8"/>
    <w:rsid w:val="00F30D24"/>
    <w:rsid w:val="00F3244C"/>
    <w:rsid w:val="00F3272A"/>
    <w:rsid w:val="00F340AA"/>
    <w:rsid w:val="00F3443C"/>
    <w:rsid w:val="00F34D51"/>
    <w:rsid w:val="00F3691D"/>
    <w:rsid w:val="00F36CAE"/>
    <w:rsid w:val="00F37930"/>
    <w:rsid w:val="00F40225"/>
    <w:rsid w:val="00F42966"/>
    <w:rsid w:val="00F43008"/>
    <w:rsid w:val="00F44570"/>
    <w:rsid w:val="00F44865"/>
    <w:rsid w:val="00F4553C"/>
    <w:rsid w:val="00F46801"/>
    <w:rsid w:val="00F46D31"/>
    <w:rsid w:val="00F46D3D"/>
    <w:rsid w:val="00F47779"/>
    <w:rsid w:val="00F47A4C"/>
    <w:rsid w:val="00F47B80"/>
    <w:rsid w:val="00F509A5"/>
    <w:rsid w:val="00F51565"/>
    <w:rsid w:val="00F524C9"/>
    <w:rsid w:val="00F53B51"/>
    <w:rsid w:val="00F541DF"/>
    <w:rsid w:val="00F553C7"/>
    <w:rsid w:val="00F56270"/>
    <w:rsid w:val="00F56384"/>
    <w:rsid w:val="00F60D34"/>
    <w:rsid w:val="00F60E00"/>
    <w:rsid w:val="00F61551"/>
    <w:rsid w:val="00F62150"/>
    <w:rsid w:val="00F635A5"/>
    <w:rsid w:val="00F63AB7"/>
    <w:rsid w:val="00F64343"/>
    <w:rsid w:val="00F648D8"/>
    <w:rsid w:val="00F64C10"/>
    <w:rsid w:val="00F64E32"/>
    <w:rsid w:val="00F6522A"/>
    <w:rsid w:val="00F655CC"/>
    <w:rsid w:val="00F65A37"/>
    <w:rsid w:val="00F66573"/>
    <w:rsid w:val="00F72D7D"/>
    <w:rsid w:val="00F730BD"/>
    <w:rsid w:val="00F733DD"/>
    <w:rsid w:val="00F74F5D"/>
    <w:rsid w:val="00F7693B"/>
    <w:rsid w:val="00F7700D"/>
    <w:rsid w:val="00F7785A"/>
    <w:rsid w:val="00F77902"/>
    <w:rsid w:val="00F80691"/>
    <w:rsid w:val="00F815A9"/>
    <w:rsid w:val="00F8343B"/>
    <w:rsid w:val="00F8541E"/>
    <w:rsid w:val="00F85F7F"/>
    <w:rsid w:val="00F868C0"/>
    <w:rsid w:val="00F86EE2"/>
    <w:rsid w:val="00F8766E"/>
    <w:rsid w:val="00F87E41"/>
    <w:rsid w:val="00F87E83"/>
    <w:rsid w:val="00F90E98"/>
    <w:rsid w:val="00F912A5"/>
    <w:rsid w:val="00F923D3"/>
    <w:rsid w:val="00F93D36"/>
    <w:rsid w:val="00F93D7C"/>
    <w:rsid w:val="00F94B95"/>
    <w:rsid w:val="00F95840"/>
    <w:rsid w:val="00F95FF3"/>
    <w:rsid w:val="00F96291"/>
    <w:rsid w:val="00F96AA8"/>
    <w:rsid w:val="00F96CF8"/>
    <w:rsid w:val="00F96DC8"/>
    <w:rsid w:val="00FA13FD"/>
    <w:rsid w:val="00FA19E9"/>
    <w:rsid w:val="00FA1AD7"/>
    <w:rsid w:val="00FA330E"/>
    <w:rsid w:val="00FA4261"/>
    <w:rsid w:val="00FA42EA"/>
    <w:rsid w:val="00FA53D8"/>
    <w:rsid w:val="00FA7308"/>
    <w:rsid w:val="00FA734E"/>
    <w:rsid w:val="00FA75AB"/>
    <w:rsid w:val="00FA7DE1"/>
    <w:rsid w:val="00FB02E3"/>
    <w:rsid w:val="00FB1003"/>
    <w:rsid w:val="00FB122D"/>
    <w:rsid w:val="00FB1828"/>
    <w:rsid w:val="00FB28EB"/>
    <w:rsid w:val="00FB29BF"/>
    <w:rsid w:val="00FB2DD2"/>
    <w:rsid w:val="00FB5854"/>
    <w:rsid w:val="00FB5D81"/>
    <w:rsid w:val="00FB64D4"/>
    <w:rsid w:val="00FB6D84"/>
    <w:rsid w:val="00FB7AD1"/>
    <w:rsid w:val="00FC033E"/>
    <w:rsid w:val="00FC0BC5"/>
    <w:rsid w:val="00FC0DB9"/>
    <w:rsid w:val="00FC1326"/>
    <w:rsid w:val="00FC2EEF"/>
    <w:rsid w:val="00FC354C"/>
    <w:rsid w:val="00FC4787"/>
    <w:rsid w:val="00FC51ED"/>
    <w:rsid w:val="00FC581E"/>
    <w:rsid w:val="00FC60BC"/>
    <w:rsid w:val="00FC6468"/>
    <w:rsid w:val="00FC6FBF"/>
    <w:rsid w:val="00FC71D9"/>
    <w:rsid w:val="00FC7A04"/>
    <w:rsid w:val="00FC7D94"/>
    <w:rsid w:val="00FD0E59"/>
    <w:rsid w:val="00FD146B"/>
    <w:rsid w:val="00FD23B9"/>
    <w:rsid w:val="00FD24EC"/>
    <w:rsid w:val="00FD3219"/>
    <w:rsid w:val="00FD367C"/>
    <w:rsid w:val="00FD5755"/>
    <w:rsid w:val="00FD687D"/>
    <w:rsid w:val="00FD6AF1"/>
    <w:rsid w:val="00FD6EFD"/>
    <w:rsid w:val="00FD70CF"/>
    <w:rsid w:val="00FE045D"/>
    <w:rsid w:val="00FE1571"/>
    <w:rsid w:val="00FE200F"/>
    <w:rsid w:val="00FE2181"/>
    <w:rsid w:val="00FE2ACD"/>
    <w:rsid w:val="00FE2C09"/>
    <w:rsid w:val="00FE2E2A"/>
    <w:rsid w:val="00FE374C"/>
    <w:rsid w:val="00FE4664"/>
    <w:rsid w:val="00FE4A17"/>
    <w:rsid w:val="00FE4B6D"/>
    <w:rsid w:val="00FE522B"/>
    <w:rsid w:val="00FE6061"/>
    <w:rsid w:val="00FE6565"/>
    <w:rsid w:val="00FE665E"/>
    <w:rsid w:val="00FE777E"/>
    <w:rsid w:val="00FF0CF0"/>
    <w:rsid w:val="00FF55CA"/>
    <w:rsid w:val="00FF5BF7"/>
    <w:rsid w:val="00FF635B"/>
    <w:rsid w:val="00FF6D34"/>
    <w:rsid w:val="00FF7651"/>
    <w:rsid w:val="00FF7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27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2750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827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2750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1827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275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437A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ptNqQxPxzx0RfM:http://www.bayrakburada.com/img/urun/turk_bayragi(4).jp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644</Words>
  <Characters>3676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BİRSEN</cp:lastModifiedBy>
  <cp:revision>3</cp:revision>
  <dcterms:created xsi:type="dcterms:W3CDTF">2012-10-21T22:16:00Z</dcterms:created>
  <dcterms:modified xsi:type="dcterms:W3CDTF">2013-10-09T14:35:00Z</dcterms:modified>
</cp:coreProperties>
</file>