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CB" w:rsidRDefault="00852FCB">
      <w:r>
        <w:tab/>
      </w:r>
      <w:r>
        <w:tab/>
      </w:r>
      <w:r>
        <w:tab/>
      </w:r>
      <w:r>
        <w:tab/>
        <w:t>……………………………………………………………………………..</w:t>
      </w:r>
    </w:p>
    <w:p w:rsidR="00852FCB" w:rsidRDefault="00852FCB" w:rsidP="00BF6019">
      <w:pPr>
        <w:ind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Ahmet ile Murat çok iyi arkadaştı. İkisi de aynı sınıftaydı. İkisi de çok akıllı ve çalışkandı. ………………………………………………………………………………………………………..</w:t>
      </w:r>
    </w:p>
    <w:p w:rsidR="00852FCB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2.15pt;margin-top:28.3pt;width:74.8pt;height:63.55pt;z-index:251658240"/>
        </w:pict>
      </w: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852FCB" w:rsidRPr="00BF6019" w:rsidRDefault="00852FCB" w:rsidP="00BF601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43.1pt;margin-top:6.45pt;width:344.25pt;height:50.6pt;z-index:251659264" adj="-4298,4674">
            <v:textbox>
              <w:txbxContent>
                <w:p w:rsidR="00852FCB" w:rsidRDefault="00852FC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Yazım kurallarına uy ve en güzel yazını kullan lütfen   </w:t>
                  </w:r>
                  <w:r w:rsidRPr="00BF6019">
                    <w:rPr>
                      <w:sz w:val="28"/>
                      <w:szCs w:val="28"/>
                    </w:rPr>
                    <w:sym w:font="Wingdings" w:char="F04A"/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F6019">
                    <w:rPr>
                      <w:sz w:val="28"/>
                      <w:szCs w:val="28"/>
                    </w:rPr>
                    <w:sym w:font="Wingdings" w:char="F04A"/>
                  </w:r>
                </w:p>
                <w:p w:rsidR="00852FCB" w:rsidRPr="00BF6019" w:rsidRDefault="00852FCB">
                  <w:pPr>
                    <w:rPr>
                      <w:sz w:val="28"/>
                      <w:szCs w:val="28"/>
                    </w:rPr>
                  </w:pPr>
                  <w:hyperlink r:id="rId4" w:history="1">
                    <w:r w:rsidRPr="00437A4B">
                      <w:rPr>
                        <w:rStyle w:val="Hyperlink"/>
                        <w:noProof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sectPr w:rsidR="00852FCB" w:rsidRPr="00BF6019" w:rsidSect="00BF6019">
      <w:pgSz w:w="11906" w:h="16838"/>
      <w:pgMar w:top="1417" w:right="1133" w:bottom="1417" w:left="993" w:header="708" w:footer="708" w:gutter="0"/>
      <w:pgBorders w:offsetFrom="page">
        <w:top w:val="tornPaperBlack" w:sz="30" w:space="24" w:color="auto"/>
        <w:left w:val="tornPaperBlack" w:sz="30" w:space="24" w:color="auto"/>
        <w:bottom w:val="tornPaperBlack" w:sz="30" w:space="24" w:color="auto"/>
        <w:right w:val="tornPaperBlack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019"/>
    <w:rsid w:val="001C44A0"/>
    <w:rsid w:val="00363F89"/>
    <w:rsid w:val="00437A4B"/>
    <w:rsid w:val="005E67FA"/>
    <w:rsid w:val="00852FCB"/>
    <w:rsid w:val="00BF6019"/>
    <w:rsid w:val="00DC5DD5"/>
    <w:rsid w:val="00FB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4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67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185</Words>
  <Characters>1056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BİRSEN</cp:lastModifiedBy>
  <cp:revision>2</cp:revision>
  <dcterms:created xsi:type="dcterms:W3CDTF">2012-10-21T19:57:00Z</dcterms:created>
  <dcterms:modified xsi:type="dcterms:W3CDTF">2013-10-09T14:38:00Z</dcterms:modified>
</cp:coreProperties>
</file>