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F43" w:rsidRPr="001A7014" w:rsidRDefault="00683F43" w:rsidP="001A7014">
      <w:pPr>
        <w:jc w:val="center"/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HAYAT BİLGİSİ GENEL TEKRAR SORULARI</w:t>
      </w:r>
    </w:p>
    <w:p w:rsidR="00683F43" w:rsidRPr="001A7014" w:rsidRDefault="00683F43" w:rsidP="001A7014">
      <w:pPr>
        <w:rPr>
          <w:rFonts w:cs="Calibri"/>
          <w:b/>
          <w:sz w:val="26"/>
          <w:szCs w:val="26"/>
        </w:rPr>
      </w:pPr>
      <w:r w:rsidRPr="001A7014">
        <w:rPr>
          <w:rFonts w:cs="Calibri"/>
          <w:b/>
          <w:sz w:val="26"/>
          <w:szCs w:val="26"/>
        </w:rPr>
        <w:t>1)Ahmet hergün okul araç gereçlerini evde unutan bir çocuktur. Ahmet ne yapmasını önerirdiniz?</w:t>
      </w:r>
      <w:r w:rsidRPr="00182750">
        <w:rPr>
          <w:noProof/>
          <w:sz w:val="20"/>
          <w:szCs w:val="20"/>
        </w:rPr>
        <w:t xml:space="preserve"> </w:t>
      </w:r>
      <w:hyperlink r:id="rId5" w:history="1">
        <w:r w:rsidRPr="00437A4B">
          <w:rPr>
            <w:rStyle w:val="Hyperlink"/>
            <w:noProof/>
            <w:sz w:val="20"/>
            <w:szCs w:val="20"/>
          </w:rPr>
          <w:t>www.sorubak.com</w:t>
        </w:r>
      </w:hyperlink>
    </w:p>
    <w:p w:rsidR="00683F43" w:rsidRPr="001A7014" w:rsidRDefault="00683F43" w:rsidP="00B77AF1">
      <w:pPr>
        <w:pStyle w:val="ListParagraph"/>
        <w:numPr>
          <w:ilvl w:val="0"/>
          <w:numId w:val="2"/>
        </w:num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Çantasını annesinin hazırlaması gerektiğini.</w:t>
      </w:r>
    </w:p>
    <w:p w:rsidR="00683F43" w:rsidRPr="001A7014" w:rsidRDefault="00683F43" w:rsidP="00B77AF1">
      <w:pPr>
        <w:pStyle w:val="ListParagraph"/>
        <w:numPr>
          <w:ilvl w:val="0"/>
          <w:numId w:val="2"/>
        </w:num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Bütün eşyalarını çantasına doldurup hergün okula getirmesini.</w:t>
      </w:r>
    </w:p>
    <w:p w:rsidR="00683F43" w:rsidRPr="001A7014" w:rsidRDefault="00683F43" w:rsidP="00B77AF1">
      <w:pPr>
        <w:pStyle w:val="ListParagraph"/>
        <w:numPr>
          <w:ilvl w:val="0"/>
          <w:numId w:val="2"/>
        </w:num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Ders programına bakarak akşamdan çantasını hazırlamasını.</w:t>
      </w:r>
    </w:p>
    <w:p w:rsidR="00683F43" w:rsidRPr="001A7014" w:rsidRDefault="00683F43" w:rsidP="001A7014">
      <w:pPr>
        <w:rPr>
          <w:rFonts w:cs="Calibri"/>
          <w:b/>
          <w:sz w:val="26"/>
          <w:szCs w:val="26"/>
        </w:rPr>
      </w:pPr>
      <w:r w:rsidRPr="001A7014">
        <w:rPr>
          <w:rFonts w:cs="Calibri"/>
          <w:b/>
          <w:sz w:val="26"/>
          <w:szCs w:val="26"/>
        </w:rPr>
        <w:t>2)Ela ile Sevgi resim yapmaktan, Fatma ise şarkı söylemekten  hoşlanıyor. Ela aşağıdakilerden hangisini yaparsa doğru bir davranış sergilemiş olur?</w:t>
      </w:r>
    </w:p>
    <w:p w:rsidR="00683F43" w:rsidRPr="001A7014" w:rsidRDefault="00683F43" w:rsidP="00511D37">
      <w:pPr>
        <w:pStyle w:val="ListParagraph"/>
        <w:numPr>
          <w:ilvl w:val="0"/>
          <w:numId w:val="3"/>
        </w:num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Ela her zaman Sevgi ile oynamalı.</w:t>
      </w:r>
    </w:p>
    <w:p w:rsidR="00683F43" w:rsidRPr="001A7014" w:rsidRDefault="00683F43" w:rsidP="00511D37">
      <w:pPr>
        <w:pStyle w:val="ListParagraph"/>
        <w:numPr>
          <w:ilvl w:val="0"/>
          <w:numId w:val="3"/>
        </w:num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İlgilerinde farklılıkların olabileceğini kabul eder.</w:t>
      </w:r>
    </w:p>
    <w:p w:rsidR="00683F43" w:rsidRDefault="00683F43" w:rsidP="001A7014">
      <w:pPr>
        <w:pStyle w:val="ListParagraph"/>
        <w:numPr>
          <w:ilvl w:val="0"/>
          <w:numId w:val="3"/>
        </w:num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Sevgi’nin Fatma ile arkadaş olmasını istememeli.</w:t>
      </w:r>
    </w:p>
    <w:p w:rsidR="00683F43" w:rsidRDefault="00683F43" w:rsidP="001A7014">
      <w:pPr>
        <w:rPr>
          <w:rFonts w:cs="Calibri"/>
          <w:sz w:val="26"/>
          <w:szCs w:val="26"/>
        </w:rPr>
      </w:pPr>
      <w:r w:rsidRPr="001A7014">
        <w:rPr>
          <w:rFonts w:cs="Calibri"/>
          <w:b/>
          <w:sz w:val="26"/>
          <w:szCs w:val="26"/>
        </w:rPr>
        <w:t>3)Aşağıdaki özelliklerden kaç tanesine sahip olan kişi iyi bir arkadaş olabilir</w:t>
      </w:r>
      <w:r w:rsidRPr="001A7014">
        <w:rPr>
          <w:rFonts w:cs="Calibri"/>
          <w:sz w:val="26"/>
          <w:szCs w:val="26"/>
        </w:rPr>
        <w:t>.</w:t>
      </w:r>
    </w:p>
    <w:p w:rsidR="00683F43" w:rsidRPr="001A7014" w:rsidRDefault="00683F43" w:rsidP="001A7014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.</w:t>
      </w:r>
      <w:r w:rsidRPr="001A7014">
        <w:rPr>
          <w:rFonts w:cs="Calibri"/>
          <w:sz w:val="26"/>
          <w:szCs w:val="26"/>
        </w:rPr>
        <w:t>Yalancı</w:t>
      </w:r>
      <w:r>
        <w:rPr>
          <w:rFonts w:cs="Calibri"/>
          <w:sz w:val="26"/>
          <w:szCs w:val="26"/>
        </w:rPr>
        <w:t xml:space="preserve">        .</w:t>
      </w:r>
      <w:r w:rsidRPr="001A7014">
        <w:rPr>
          <w:rFonts w:cs="Calibri"/>
          <w:sz w:val="26"/>
          <w:szCs w:val="26"/>
        </w:rPr>
        <w:t>Dürüst</w:t>
      </w:r>
      <w:r>
        <w:rPr>
          <w:rFonts w:cs="Calibri"/>
          <w:sz w:val="26"/>
          <w:szCs w:val="26"/>
        </w:rPr>
        <w:t xml:space="preserve">       .</w:t>
      </w:r>
      <w:r w:rsidRPr="001A7014">
        <w:rPr>
          <w:rFonts w:cs="Calibri"/>
          <w:sz w:val="26"/>
          <w:szCs w:val="26"/>
        </w:rPr>
        <w:t>İyimser</w:t>
      </w:r>
      <w:r>
        <w:rPr>
          <w:rFonts w:cs="Calibri"/>
          <w:sz w:val="26"/>
          <w:szCs w:val="26"/>
        </w:rPr>
        <w:t xml:space="preserve">     .</w:t>
      </w:r>
      <w:r w:rsidRPr="001A7014">
        <w:rPr>
          <w:rFonts w:cs="Calibri"/>
          <w:sz w:val="26"/>
          <w:szCs w:val="26"/>
        </w:rPr>
        <w:t>Saygılı</w:t>
      </w:r>
    </w:p>
    <w:p w:rsidR="00683F43" w:rsidRPr="001A7014" w:rsidRDefault="00683F43" w:rsidP="0032440B">
      <w:pPr>
        <w:pStyle w:val="ListParagraph"/>
        <w:ind w:left="1080"/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a)2        b)3     c)4</w:t>
      </w:r>
    </w:p>
    <w:p w:rsidR="00683F43" w:rsidRPr="001A7014" w:rsidRDefault="00683F43" w:rsidP="0032440B">
      <w:pPr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>4)A</w:t>
      </w:r>
      <w:r w:rsidRPr="001A7014">
        <w:rPr>
          <w:rFonts w:cs="Calibri"/>
          <w:b/>
          <w:sz w:val="26"/>
          <w:szCs w:val="26"/>
        </w:rPr>
        <w:t>rkadaşlarımızla ve öğretmenlerimizle iletişim kurarken hangisini yapmaktan kaçınmalıyız?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a) Söz alırken parmak kaldırmalıyız.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b) Öğretmenin her zaman bize söz hakkı vermesini istemeliyiz.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c)Arkadaşımız konuşurken bizde şarkı söylemeliyiz.</w:t>
      </w:r>
    </w:p>
    <w:p w:rsidR="00683F43" w:rsidRPr="001A7014" w:rsidRDefault="00683F43" w:rsidP="0032440B">
      <w:pPr>
        <w:rPr>
          <w:rFonts w:cs="Calibri"/>
          <w:b/>
          <w:sz w:val="26"/>
          <w:szCs w:val="26"/>
        </w:rPr>
      </w:pPr>
      <w:r w:rsidRPr="001A7014">
        <w:rPr>
          <w:rFonts w:cs="Calibri"/>
          <w:b/>
          <w:sz w:val="26"/>
          <w:szCs w:val="26"/>
        </w:rPr>
        <w:t>5) İrem ile Murat koşarken çarpıştılar ve İrem’in bacağı kanadı. Bu durumda İrem ve Murat hangisini yapmalıdır?</w:t>
      </w:r>
    </w:p>
    <w:p w:rsidR="00683F43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a) İrem Murat’ı öğretmenine şikayet etmeli.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b)Murat hiç bir şey olmamış gibi oradan uzaklaşmalı.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c) İrem ve Murat bir birlerinden özür dilemeli.</w:t>
      </w:r>
    </w:p>
    <w:p w:rsidR="00683F43" w:rsidRPr="008B257F" w:rsidRDefault="00683F43" w:rsidP="0032440B">
      <w:pPr>
        <w:rPr>
          <w:rFonts w:cs="Calibri"/>
          <w:b/>
          <w:sz w:val="26"/>
          <w:szCs w:val="26"/>
        </w:rPr>
      </w:pPr>
      <w:r w:rsidRPr="008B257F">
        <w:rPr>
          <w:rFonts w:cs="Calibri"/>
          <w:b/>
          <w:sz w:val="26"/>
          <w:szCs w:val="26"/>
        </w:rPr>
        <w:t>6)  Aşağıdaki davranışlardan hangisi demokratik bir davranış değildir?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a) Ali sınıf başkanlık seçiminde oyunu en iyi arkadaşına vermiştir.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b) Sevgi sınıftaki tüm arkadaşları ile iyi geçinmektedir.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c)Ayşe eşyalarını sınıftaki tüm arkadaşlarıyla paylaşmakta, eşyalarını dikkatli kullanmalarını istemektedir.</w:t>
      </w:r>
    </w:p>
    <w:p w:rsidR="00683F43" w:rsidRPr="008B257F" w:rsidRDefault="00683F43" w:rsidP="0032440B">
      <w:pPr>
        <w:rPr>
          <w:rFonts w:cs="Calibri"/>
          <w:b/>
          <w:sz w:val="26"/>
          <w:szCs w:val="26"/>
        </w:rPr>
      </w:pPr>
      <w:r w:rsidRPr="008B257F">
        <w:rPr>
          <w:rFonts w:cs="Calibri"/>
          <w:b/>
          <w:sz w:val="26"/>
          <w:szCs w:val="26"/>
        </w:rPr>
        <w:t>7) Beden eğitimi dersinde iki iyi arkadaş olan Suna ve Hilal birlikte top oynamaktadır ve diğer arkadaşlarına topu vermemektedir. Bu durumu gören Furkan ne yapmalıdır.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a) topu arkadaşlarından zorla almalı.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b) diğer çocuklara bir daha Suna ve Hilal ile oynamamaları gerektiğini söylemeli.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c) Hilal ve Suna’nın yanlarına giderek yaptıklarının yanlış olduğunu ve herkesin topla oynamaya hakkı olduğunu söylemeli.</w:t>
      </w:r>
    </w:p>
    <w:p w:rsidR="00683F43" w:rsidRPr="008B257F" w:rsidRDefault="00683F43" w:rsidP="0032440B">
      <w:pPr>
        <w:rPr>
          <w:rFonts w:cs="Calibri"/>
          <w:b/>
          <w:sz w:val="26"/>
          <w:szCs w:val="26"/>
        </w:rPr>
      </w:pPr>
      <w:r w:rsidRPr="008B257F">
        <w:rPr>
          <w:rFonts w:cs="Calibri"/>
          <w:b/>
          <w:sz w:val="26"/>
          <w:szCs w:val="26"/>
        </w:rPr>
        <w:t>8) Aşağıdakilerden hangisi doğru bir davranış değildir.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 xml:space="preserve">a) </w:t>
      </w:r>
      <w:r>
        <w:rPr>
          <w:rFonts w:cs="Calibri"/>
          <w:sz w:val="26"/>
          <w:szCs w:val="26"/>
        </w:rPr>
        <w:t>H</w:t>
      </w:r>
      <w:r w:rsidRPr="001A7014">
        <w:rPr>
          <w:rFonts w:cs="Calibri"/>
          <w:sz w:val="26"/>
          <w:szCs w:val="26"/>
        </w:rPr>
        <w:t>er sorunla karşılaştığımızda hemen öğretmenimize şikayet etmeliyiz.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b) Sınıf kitaplığında zarar gören kitaplar varsa onarmalıyız.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c) Arkadaşlarımızın yere düşen eşyalarını yerden kaldırmalıyız.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8B257F">
        <w:rPr>
          <w:rFonts w:cs="Calibri"/>
          <w:b/>
          <w:sz w:val="26"/>
          <w:szCs w:val="26"/>
        </w:rPr>
        <w:t>9) Okulumuzun krokisinin zihninizde canlandırınız.  Aşağıda verilen bilgilerden hangisi yanlıştır</w:t>
      </w:r>
      <w:r w:rsidRPr="001A7014">
        <w:rPr>
          <w:rFonts w:cs="Calibri"/>
          <w:sz w:val="26"/>
          <w:szCs w:val="26"/>
        </w:rPr>
        <w:t>?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a) Türkçe sınıfı ve 4/A sınıfı yan yanadır.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b</w:t>
      </w:r>
      <w:r w:rsidRPr="001A7014">
        <w:rPr>
          <w:rFonts w:cs="Calibri"/>
          <w:sz w:val="26"/>
          <w:szCs w:val="26"/>
        </w:rPr>
        <w:t>)1/a sınıfının sağında müdür yardımcısı odası vardır.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c) 2/A sınıfı 3/A ve 1/A sınıfını ortasındadır.</w:t>
      </w:r>
    </w:p>
    <w:p w:rsidR="00683F43" w:rsidRPr="008B257F" w:rsidRDefault="00683F43" w:rsidP="0032440B">
      <w:pPr>
        <w:rPr>
          <w:rFonts w:cs="Calibri"/>
          <w:b/>
          <w:sz w:val="26"/>
          <w:szCs w:val="26"/>
        </w:rPr>
      </w:pPr>
      <w:r w:rsidRPr="008B257F">
        <w:rPr>
          <w:rFonts w:cs="Calibri"/>
          <w:b/>
          <w:sz w:val="26"/>
          <w:szCs w:val="26"/>
        </w:rPr>
        <w:t>10)  Okulumuzun tarihi ile ilgili bilgilerden hangisi yanlıştır?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A) okulumuz adını Şehit olan Halit Aksu’dan almıştır.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b) Okulumuz eski ve yeni olmak üzere 2 binadan oluşur.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c) okulumuzun konferans salonu okulumuz kurulduğundan beri vardır.</w:t>
      </w:r>
    </w:p>
    <w:p w:rsidR="00683F43" w:rsidRPr="008B257F" w:rsidRDefault="00683F43" w:rsidP="0032440B">
      <w:pPr>
        <w:rPr>
          <w:rFonts w:cs="Calibri"/>
          <w:b/>
          <w:sz w:val="26"/>
          <w:szCs w:val="26"/>
        </w:rPr>
      </w:pPr>
      <w:r w:rsidRPr="008B257F">
        <w:rPr>
          <w:rFonts w:cs="Calibri"/>
          <w:b/>
          <w:sz w:val="26"/>
          <w:szCs w:val="26"/>
        </w:rPr>
        <w:t>11)  Sınıfta arkadaşlarınız sınıf nöbet sırasının kendilerinde olduğunu iddia ederek tartışıyorlar.Sizin tartışmayı gördüğünüzde ilk olarak yapmanız gereken şey nedir?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a) Nöbetçi öğretmene haber vermek.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B) Sorunun ne olduğunu anlamak.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C)  beni ilgilendirmez diyerek oradan uzaklaşmak.</w:t>
      </w:r>
    </w:p>
    <w:p w:rsidR="00683F43" w:rsidRPr="008B257F" w:rsidRDefault="00683F43" w:rsidP="0032440B">
      <w:pPr>
        <w:rPr>
          <w:rFonts w:cs="Calibri"/>
          <w:b/>
          <w:sz w:val="26"/>
          <w:szCs w:val="26"/>
        </w:rPr>
      </w:pPr>
      <w:r w:rsidRPr="008B257F">
        <w:rPr>
          <w:rFonts w:cs="Calibri"/>
          <w:b/>
          <w:sz w:val="26"/>
          <w:szCs w:val="26"/>
        </w:rPr>
        <w:t>12) 29 Ekim Cumhuriyet Bayramını neden kutlarız?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a) Kurtuluş savaşı başladığı için.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b) TBMM açıldığı için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c) Cumhuriyet’in ilan edildiği gün olduğu için.</w:t>
      </w:r>
    </w:p>
    <w:p w:rsidR="00683F43" w:rsidRPr="008B257F" w:rsidRDefault="00683F43" w:rsidP="008B257F">
      <w:pPr>
        <w:rPr>
          <w:rFonts w:cs="Calibri"/>
          <w:b/>
          <w:sz w:val="26"/>
          <w:szCs w:val="26"/>
        </w:rPr>
      </w:pPr>
      <w:r w:rsidRPr="008B257F">
        <w:rPr>
          <w:rFonts w:cs="Calibri"/>
          <w:b/>
          <w:sz w:val="26"/>
          <w:szCs w:val="26"/>
        </w:rPr>
        <w:t>16)  Sınıfta sürekli koşarak sınıfın tozmasına sebep olan öğrenciye hangi seçeneği ilk olarak uygularsak doğru olur?</w:t>
      </w:r>
    </w:p>
    <w:p w:rsidR="00683F43" w:rsidRPr="001A7014" w:rsidRDefault="00683F43" w:rsidP="008B257F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a)’’ Sınıfta koşmaya devam edersen seni öğretmen söylerim.’’ Deriz.</w:t>
      </w:r>
    </w:p>
    <w:p w:rsidR="00683F43" w:rsidRPr="001A7014" w:rsidRDefault="00683F43" w:rsidP="008B257F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b)’’ Sınıfta koşarak tozmasına sebep oluyorsun, bundan dolayı hepimiz hasta olabiliriz.’’ Deriz.</w:t>
      </w:r>
    </w:p>
    <w:p w:rsidR="00683F43" w:rsidRPr="001A7014" w:rsidRDefault="00683F43" w:rsidP="008B257F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C) Sınıfın havalanması için camı açarız.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</w:p>
    <w:p w:rsidR="00683F43" w:rsidRPr="001A7014" w:rsidRDefault="00683F43" w:rsidP="0032440B">
      <w:pPr>
        <w:rPr>
          <w:rFonts w:cs="Calibri"/>
          <w:sz w:val="26"/>
          <w:szCs w:val="26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1.05pt;margin-top:-16.75pt;width:107.15pt;height:78.7pt;z-index:251658752" adj="11994,29367">
            <v:textbox>
              <w:txbxContent>
                <w:p w:rsidR="00683F43" w:rsidRDefault="00683F43" w:rsidP="00241B08">
                  <w:r>
                    <w:t>Her oyunu mutlaka ben kazanmalıyım.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63" style="position:absolute;margin-left:108.2pt;margin-top:-21.4pt;width:131.75pt;height:78.7pt;z-index:251657728" adj="2148,31439">
            <v:textbox>
              <w:txbxContent>
                <w:p w:rsidR="00683F43" w:rsidRDefault="00683F43" w:rsidP="00241B08">
                  <w:r>
                    <w:t>Oyunları bazen kazanırız bazen kaybederiz.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63" style="position:absolute;margin-left:176.1pt;margin-top:92.9pt;width:103.8pt;height:92.1pt;z-index:251656704" adj="-884,481">
            <v:textbox>
              <w:txbxContent>
                <w:p w:rsidR="00683F43" w:rsidRDefault="00683F43">
                  <w:r>
                    <w:t>Eğer oyunu kaybedersek hepinize küserim.</w:t>
                  </w:r>
                </w:p>
              </w:txbxContent>
            </v:textbox>
          </v:shape>
        </w:pict>
      </w:r>
      <w:hyperlink r:id="rId6" w:history="1">
        <w:r w:rsidRPr="00F02D2E">
          <w:rPr>
            <w:rFonts w:cs="Calibri"/>
            <w:noProof/>
            <w:color w:val="0000FF"/>
            <w:sz w:val="26"/>
            <w:szCs w:val="26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g_hi" o:spid="_x0000_i1025" type="#_x0000_t75" alt="http://t1.gstatic.com/images?q=tbn:ANd9GcQShfhpbcJ6Elx6vLU6yNI_Nqw43iBSmlXMvyI3CNqvu3MA38dt" href="http://www.google.com.tr/imgres?q=%C5%9Firinler+boyama&amp;um=1&amp;hl=tr&amp;rlz=1T4GGNI_trTR481TR481&amp;biw=1280&amp;bih=598&amp;tbm=isch&amp;tbnid=rLlNCOpSLH4mnM:&amp;imgrefurl=http://www.dersimiz.com/boyama-kagitlari/boyama-kagitlari-resimleri.asp?id=22&amp;docid=-C5btiYRUUzVxM&amp;imgurl=http://www.dersimiz.net/gorseller/boyama_max/Sirinler-Boyama-Resimleri-22.jpg&amp;w=877&amp;h=643&amp;ei=mkWZUP-4OMK4hAfxqoDYAw&amp;zoom=1&amp;iact=hc&amp;vpx=831&amp;vpy=282&amp;dur=1001&amp;hovh=192&amp;hovw=262&amp;tx=137&amp;ty=116&amp;sig=115528846544222774952&amp;page=3&amp;tbnh=136&amp;tbnw=186&amp;start=60&amp;ndsp=31&amp;ved=1t:429,r:54,s:20,i:2" style="width:253.5pt;height:161.25pt;visibility:visible" o:button="t">
              <v:fill o:detectmouseclick="t"/>
              <v:imagedata r:id="rId7" o:title=""/>
            </v:shape>
          </w:pict>
        </w:r>
      </w:hyperlink>
    </w:p>
    <w:p w:rsidR="00683F43" w:rsidRDefault="00683F43" w:rsidP="0032440B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      </w:t>
      </w:r>
      <w:r w:rsidRPr="001A7014">
        <w:rPr>
          <w:rFonts w:cs="Calibri"/>
          <w:sz w:val="26"/>
          <w:szCs w:val="26"/>
        </w:rPr>
        <w:t xml:space="preserve">   1                            2                             3</w:t>
      </w:r>
    </w:p>
    <w:p w:rsidR="00683F43" w:rsidRPr="008B257F" w:rsidRDefault="00683F43" w:rsidP="0032440B">
      <w:pPr>
        <w:rPr>
          <w:rFonts w:cs="Calibri"/>
          <w:b/>
          <w:sz w:val="26"/>
          <w:szCs w:val="26"/>
        </w:rPr>
      </w:pPr>
      <w:r w:rsidRPr="008B257F">
        <w:rPr>
          <w:rFonts w:cs="Calibri"/>
          <w:b/>
          <w:sz w:val="26"/>
          <w:szCs w:val="26"/>
        </w:rPr>
        <w:t>13) Yukarıdaki şirinlerin konuşmalarından kaç numaralı şirinin konuşması doğrudur?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a)1        b)2        c)3</w:t>
      </w:r>
    </w:p>
    <w:p w:rsidR="00683F43" w:rsidRPr="008B257F" w:rsidRDefault="00683F43" w:rsidP="0032440B">
      <w:pPr>
        <w:rPr>
          <w:rFonts w:cs="Calibri"/>
          <w:b/>
          <w:sz w:val="26"/>
          <w:szCs w:val="26"/>
        </w:rPr>
      </w:pPr>
      <w:r w:rsidRPr="008B257F">
        <w:rPr>
          <w:rFonts w:cs="Calibri"/>
          <w:b/>
          <w:sz w:val="26"/>
          <w:szCs w:val="26"/>
        </w:rPr>
        <w:t>14) Aşağıdaki ifadelerden hangisi doğrudur?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a) dişerimizi fırçalarken temiz olması için bol bol macun kullanmalıyız.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b) Duş alırken ihtiyacımız olduğu kadar su kullanmalıyız.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c) Ellerimiz yıkadıktan sonra musluğu güzelce kapatmalıyız.</w:t>
      </w:r>
    </w:p>
    <w:p w:rsidR="00683F43" w:rsidRPr="008B257F" w:rsidRDefault="00683F43" w:rsidP="0032440B">
      <w:pPr>
        <w:rPr>
          <w:rFonts w:cs="Calibri"/>
          <w:b/>
          <w:sz w:val="26"/>
          <w:szCs w:val="26"/>
        </w:rPr>
      </w:pPr>
      <w:r w:rsidRPr="008B257F">
        <w:rPr>
          <w:rFonts w:cs="Calibri"/>
          <w:b/>
          <w:sz w:val="26"/>
          <w:szCs w:val="26"/>
        </w:rPr>
        <w:t>15) Sabah kahvaltılarında aşağıdaki besinlerden hangilerini tüketen çocuk dengeli ve düzenli beslenmiş olur?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a) salam, çay, yumurta, bal</w:t>
      </w:r>
    </w:p>
    <w:p w:rsidR="00683F43" w:rsidRPr="001A7014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b) süt, çay, sosis, peynir</w:t>
      </w:r>
    </w:p>
    <w:p w:rsidR="00683F43" w:rsidRPr="001A7014" w:rsidRDefault="00683F43" w:rsidP="001A7014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c)yumurta, süt, bal, peynir</w:t>
      </w:r>
    </w:p>
    <w:p w:rsidR="00683F43" w:rsidRPr="008B257F" w:rsidRDefault="00683F43" w:rsidP="001A7014">
      <w:pPr>
        <w:rPr>
          <w:rFonts w:cs="Calibri"/>
          <w:b/>
          <w:sz w:val="26"/>
          <w:szCs w:val="26"/>
        </w:rPr>
      </w:pPr>
      <w:r w:rsidRPr="008B257F">
        <w:rPr>
          <w:rFonts w:cs="Calibri"/>
          <w:b/>
          <w:sz w:val="26"/>
          <w:szCs w:val="26"/>
        </w:rPr>
        <w:t>17) Merdivenlerden inerken ayağını burkarak düşen arkadaşımız için yapılması gereken ilk olarak nedir?</w:t>
      </w:r>
    </w:p>
    <w:p w:rsidR="00683F43" w:rsidRPr="001A7014" w:rsidRDefault="00683F43" w:rsidP="001A7014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a) Onu yerden kaldırır sınıfa getiririz.</w:t>
      </w:r>
    </w:p>
    <w:p w:rsidR="00683F43" w:rsidRDefault="00683F43" w:rsidP="001A7014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b) Ayağına bakarız ve düzeltmeye çalışırız.</w:t>
      </w:r>
    </w:p>
    <w:p w:rsidR="00683F43" w:rsidRPr="008B257F" w:rsidRDefault="00683F43" w:rsidP="0032440B">
      <w:pPr>
        <w:rPr>
          <w:rFonts w:cs="Calibri"/>
          <w:sz w:val="26"/>
          <w:szCs w:val="26"/>
        </w:rPr>
      </w:pPr>
      <w:r w:rsidRPr="001A7014">
        <w:rPr>
          <w:rFonts w:cs="Calibri"/>
          <w:sz w:val="26"/>
          <w:szCs w:val="26"/>
        </w:rPr>
        <w:t>c) Nöbetçi öğretmene haber veririz.</w:t>
      </w:r>
    </w:p>
    <w:sectPr w:rsidR="00683F43" w:rsidRPr="008B257F" w:rsidSect="001A7014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D15BD"/>
    <w:multiLevelType w:val="hybridMultilevel"/>
    <w:tmpl w:val="A0125CDA"/>
    <w:lvl w:ilvl="0" w:tplc="469E7AD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3B412A3"/>
    <w:multiLevelType w:val="hybridMultilevel"/>
    <w:tmpl w:val="6D804C42"/>
    <w:lvl w:ilvl="0" w:tplc="1E82AD2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3900FCD"/>
    <w:multiLevelType w:val="hybridMultilevel"/>
    <w:tmpl w:val="E0F6EFC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FC6B44"/>
    <w:multiLevelType w:val="hybridMultilevel"/>
    <w:tmpl w:val="BB9E1328"/>
    <w:lvl w:ilvl="0" w:tplc="D012C7A6">
      <w:start w:val="3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7AF1"/>
    <w:rsid w:val="00071F9A"/>
    <w:rsid w:val="00170D00"/>
    <w:rsid w:val="00182750"/>
    <w:rsid w:val="001A7014"/>
    <w:rsid w:val="00241B08"/>
    <w:rsid w:val="00277770"/>
    <w:rsid w:val="002B7BDA"/>
    <w:rsid w:val="0032440B"/>
    <w:rsid w:val="003B508F"/>
    <w:rsid w:val="00437A4B"/>
    <w:rsid w:val="00511D37"/>
    <w:rsid w:val="00683F43"/>
    <w:rsid w:val="007830E7"/>
    <w:rsid w:val="008B257F"/>
    <w:rsid w:val="008F356C"/>
    <w:rsid w:val="00B77AF1"/>
    <w:rsid w:val="00C003CC"/>
    <w:rsid w:val="00F02D2E"/>
    <w:rsid w:val="00F40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D0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77A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41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1B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71F9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q=%C5%9Firinler+boyama&amp;um=1&amp;hl=tr&amp;rlz=1T4GGNI_trTR481TR481&amp;biw=1280&amp;bih=598&amp;tbm=isch&amp;tbnid=rLlNCOpSLH4mnM:&amp;imgrefurl=http://www.dersimiz.com/boyama-kagitlari/boyama-kagitlari-resimleri.asp?id=22&amp;docid=-C5btiYRUUzVxM&amp;imgurl=http://www.dersimiz.net/gorseller/boyama_max/Sirinler-Boyama-Resimleri-22.jpg&amp;w=877&amp;h=643&amp;ei=mkWZUP-4OMK4hAfxqoDYAw&amp;zoom=1&amp;iact=hc&amp;vpx=831&amp;vpy=282&amp;dur=1001&amp;hovh=192&amp;hovw=262&amp;tx=137&amp;ty=116&amp;sig=115528846544222774952&amp;page=3&amp;tbnh=136&amp;tbnw=186&amp;start=60&amp;ndsp=31&amp;ved=1t:429,r:54,s:20,i:293" TargetMode="External"/><Relationship Id="rId5" Type="http://schemas.openxmlformats.org/officeDocument/2006/relationships/hyperlink" Target="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730</Words>
  <Characters>4164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MEK</dc:creator>
  <cp:keywords/>
  <dc:description/>
  <cp:lastModifiedBy>BİRSEN</cp:lastModifiedBy>
  <cp:revision>3</cp:revision>
  <dcterms:created xsi:type="dcterms:W3CDTF">2012-11-06T17:41:00Z</dcterms:created>
  <dcterms:modified xsi:type="dcterms:W3CDTF">2013-10-09T14:38:00Z</dcterms:modified>
</cp:coreProperties>
</file>