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9EF" w:rsidRDefault="00AE39EF" w:rsidP="00B021A5">
      <w:pPr>
        <w:ind w:left="360"/>
        <w:rPr>
          <w:rFonts w:ascii="Comic Sans MS" w:hAnsi="Comic Sans MS" w:cs="Arial"/>
          <w:color w:val="000000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3pt;margin-top:-16.15pt;width:279pt;height:24.2pt;z-index:251658240" fillcolor="#369" stroked="f">
            <v:shadow on="t" color="#b2b2b2" opacity="52429f" offset="3pt"/>
            <v:textpath style="font-family:&quot;Times New Roman&quot;;v-text-kern:t" trim="t" fitpath="t" string="HAYATIN İÇİNDEN SORULAR"/>
            <w10:wrap type="square"/>
          </v:shape>
        </w:pict>
      </w:r>
    </w:p>
    <w:p w:rsidR="00AE39EF" w:rsidRPr="00B021A5" w:rsidRDefault="00AE39EF" w:rsidP="00B021A5">
      <w:pPr>
        <w:ind w:left="360"/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ADI VE SOYADI:………………………..</w:t>
      </w:r>
      <w:r>
        <w:rPr>
          <w:rFonts w:ascii="Comic Sans MS" w:hAnsi="Comic Sans MS" w:cs="Arial"/>
          <w:color w:val="000000"/>
        </w:rPr>
        <w:t xml:space="preserve"> </w:t>
      </w:r>
      <w:hyperlink r:id="rId5" w:history="1">
        <w:r w:rsidRPr="00437A4B">
          <w:rPr>
            <w:rStyle w:val="Hyperlink"/>
            <w:noProof/>
            <w:sz w:val="20"/>
            <w:szCs w:val="20"/>
          </w:rPr>
          <w:t>www.sorubak.com</w:t>
        </w:r>
      </w:hyperlink>
    </w:p>
    <w:p w:rsidR="00AE39EF" w:rsidRPr="003C2A05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 xml:space="preserve">Aşağıdakilerden hangisi sorumluluk sahibi bir öğrencinin davranışı </w:t>
      </w:r>
      <w:r w:rsidRPr="00B021A5">
        <w:rPr>
          <w:rFonts w:ascii="Comic Sans MS" w:hAnsi="Comic Sans MS" w:cs="Arial"/>
          <w:b/>
          <w:color w:val="000000"/>
          <w:u w:val="single"/>
        </w:rPr>
        <w:t>olamaz?</w:t>
      </w:r>
    </w:p>
    <w:p w:rsidR="00AE39EF" w:rsidRPr="00843ED6" w:rsidRDefault="00AE39EF" w:rsidP="00B021A5">
      <w:pPr>
        <w:numPr>
          <w:ilvl w:val="0"/>
          <w:numId w:val="2"/>
        </w:numPr>
        <w:rPr>
          <w:rFonts w:ascii="Comic Sans MS" w:hAnsi="Comic Sans MS" w:cs="Arial"/>
          <w:color w:val="000000"/>
        </w:rPr>
      </w:pPr>
      <w:r w:rsidRPr="00843ED6">
        <w:rPr>
          <w:rFonts w:ascii="Comic Sans MS" w:hAnsi="Comic Sans MS" w:cs="Arial"/>
          <w:color w:val="000000"/>
        </w:rPr>
        <w:t>Çantasını düzenlemeden okula gitmek.</w:t>
      </w:r>
      <w:r w:rsidRPr="00843ED6">
        <w:rPr>
          <w:rFonts w:ascii="Comic Sans MS" w:hAnsi="Comic Sans MS" w:cs="Arial"/>
          <w:color w:val="000000"/>
        </w:rPr>
        <w:tab/>
      </w:r>
      <w:r w:rsidRPr="00843ED6">
        <w:rPr>
          <w:rFonts w:ascii="Comic Sans MS" w:hAnsi="Comic Sans MS" w:cs="Arial"/>
          <w:color w:val="000000"/>
        </w:rPr>
        <w:tab/>
      </w:r>
      <w:r w:rsidRPr="00843ED6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B. </w:t>
      </w:r>
      <w:r w:rsidRPr="00843ED6">
        <w:rPr>
          <w:rFonts w:ascii="Comic Sans MS" w:hAnsi="Comic Sans MS" w:cs="Arial"/>
          <w:color w:val="000000"/>
        </w:rPr>
        <w:t>Okul eşyalarını dikkatli kullanmak.</w:t>
      </w:r>
    </w:p>
    <w:p w:rsidR="00AE39EF" w:rsidRPr="00B021A5" w:rsidRDefault="00AE39EF" w:rsidP="00843ED6">
      <w:pPr>
        <w:ind w:left="72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Öğretmenin verdiği ev çalışmalarını zamanında yapmak.</w:t>
      </w:r>
    </w:p>
    <w:p w:rsidR="00AE39EF" w:rsidRPr="00843ED6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Okula zamanında gelen , görevlerini yerine getiren bir öğrenci için hangi ifadenin kullanılması doğrudur?</w:t>
      </w:r>
    </w:p>
    <w:p w:rsidR="00AE39EF" w:rsidRPr="00B021A5" w:rsidRDefault="00AE39EF" w:rsidP="00B021A5">
      <w:pPr>
        <w:numPr>
          <w:ilvl w:val="0"/>
          <w:numId w:val="3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Sorumluluk sahibi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>B.Tembel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>C.</w:t>
      </w:r>
      <w:r w:rsidRPr="00B021A5">
        <w:rPr>
          <w:rFonts w:ascii="Comic Sans MS" w:hAnsi="Comic Sans MS" w:cs="Arial"/>
          <w:color w:val="000000"/>
        </w:rPr>
        <w:t>Başkalarına bağımlı</w:t>
      </w:r>
    </w:p>
    <w:p w:rsidR="00AE39EF" w:rsidRPr="00843ED6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 xml:space="preserve">Aşağıdakilerden hangisi arkadaşlarının farklılıklarını kabul eden bir öğrencinin özelliği </w:t>
      </w:r>
      <w:r w:rsidRPr="00B021A5">
        <w:rPr>
          <w:rFonts w:ascii="Comic Sans MS" w:hAnsi="Comic Sans MS" w:cs="Arial"/>
          <w:b/>
          <w:color w:val="000000"/>
          <w:u w:val="single"/>
        </w:rPr>
        <w:t>sayılamaz?</w:t>
      </w:r>
    </w:p>
    <w:p w:rsidR="00AE39EF" w:rsidRPr="00B021A5" w:rsidRDefault="00AE39EF" w:rsidP="003C2A05">
      <w:pPr>
        <w:numPr>
          <w:ilvl w:val="0"/>
          <w:numId w:val="4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Farklılıkların doğal olduğunu kabul eder.</w:t>
      </w:r>
      <w:r>
        <w:rPr>
          <w:rFonts w:ascii="Comic Sans MS" w:hAnsi="Comic Sans MS" w:cs="Arial"/>
          <w:color w:val="000000"/>
        </w:rPr>
        <w:tab/>
        <w:t xml:space="preserve">  B. </w:t>
      </w:r>
      <w:r w:rsidRPr="00B021A5">
        <w:rPr>
          <w:rFonts w:ascii="Comic Sans MS" w:hAnsi="Comic Sans MS" w:cs="Arial"/>
          <w:color w:val="000000"/>
        </w:rPr>
        <w:t>Farklı düşüncelere olumsuz tepki gösterir.</w:t>
      </w:r>
    </w:p>
    <w:p w:rsidR="00AE39EF" w:rsidRDefault="00AE39EF" w:rsidP="003C2A05">
      <w:pPr>
        <w:ind w:left="72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Arkadaşlarının farklı yeteneğe sahip olabileceğini düşünür.</w:t>
      </w:r>
    </w:p>
    <w:p w:rsidR="00AE39EF" w:rsidRPr="003C2A05" w:rsidRDefault="00AE39EF" w:rsidP="003C2A05">
      <w:pPr>
        <w:ind w:left="72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Hangisi aynı sınıfta okuyan öğrencilerin ortak özelliğidir?</w:t>
      </w:r>
    </w:p>
    <w:p w:rsidR="00AE39EF" w:rsidRPr="00B021A5" w:rsidRDefault="00AE39EF" w:rsidP="00B021A5">
      <w:pPr>
        <w:numPr>
          <w:ilvl w:val="0"/>
          <w:numId w:val="5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Aynı derslerden hoşlanmak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B. </w:t>
      </w:r>
      <w:r w:rsidRPr="00B021A5">
        <w:rPr>
          <w:rFonts w:ascii="Comic Sans MS" w:hAnsi="Comic Sans MS" w:cs="Arial"/>
          <w:color w:val="000000"/>
        </w:rPr>
        <w:t>Müzik dinlemekten zevk almak</w:t>
      </w:r>
    </w:p>
    <w:p w:rsidR="00AE39EF" w:rsidRPr="00B021A5" w:rsidRDefault="00AE39EF" w:rsidP="00B021A5">
      <w:pPr>
        <w:ind w:left="72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Aynı sınıfta öğrenim görmek</w:t>
      </w:r>
    </w:p>
    <w:p w:rsidR="00AE39EF" w:rsidRPr="00843ED6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Okulda bir takım kurallar vardır.Bu kuralların öğrencilere sağladığı yararlar arasında hangisini sayamayız?</w:t>
      </w:r>
    </w:p>
    <w:p w:rsidR="00AE39EF" w:rsidRPr="00843ED6" w:rsidRDefault="00AE39EF" w:rsidP="00B021A5">
      <w:pPr>
        <w:numPr>
          <w:ilvl w:val="1"/>
          <w:numId w:val="1"/>
        </w:numPr>
        <w:rPr>
          <w:rFonts w:ascii="Comic Sans MS" w:hAnsi="Comic Sans MS" w:cs="Arial"/>
          <w:color w:val="000000"/>
        </w:rPr>
      </w:pPr>
      <w:r w:rsidRPr="00843ED6">
        <w:rPr>
          <w:rFonts w:ascii="Comic Sans MS" w:hAnsi="Comic Sans MS" w:cs="Arial"/>
          <w:color w:val="000000"/>
        </w:rPr>
        <w:t>Kimseyi önemsemeden eğlenebilmek.</w:t>
      </w:r>
      <w:r w:rsidRPr="00843ED6">
        <w:rPr>
          <w:rFonts w:ascii="Comic Sans MS" w:hAnsi="Comic Sans MS" w:cs="Arial"/>
          <w:color w:val="000000"/>
        </w:rPr>
        <w:tab/>
      </w:r>
      <w:r w:rsidRPr="00843ED6">
        <w:rPr>
          <w:rFonts w:ascii="Comic Sans MS" w:hAnsi="Comic Sans MS" w:cs="Arial"/>
          <w:color w:val="000000"/>
        </w:rPr>
        <w:tab/>
      </w:r>
      <w:r w:rsidRPr="00843ED6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>B.</w:t>
      </w:r>
      <w:r w:rsidRPr="00843ED6">
        <w:rPr>
          <w:rFonts w:ascii="Comic Sans MS" w:hAnsi="Comic Sans MS" w:cs="Arial"/>
          <w:color w:val="000000"/>
        </w:rPr>
        <w:t>Temiz bir çevrede eğitim görmek.</w:t>
      </w:r>
    </w:p>
    <w:p w:rsidR="00AE39EF" w:rsidRPr="00B021A5" w:rsidRDefault="00AE39EF" w:rsidP="00843ED6">
      <w:pPr>
        <w:ind w:left="72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Arkadaşlarına saygı duyabilmek.</w:t>
      </w:r>
    </w:p>
    <w:p w:rsidR="00AE39EF" w:rsidRPr="00843ED6" w:rsidRDefault="00AE39EF" w:rsidP="00B021A5">
      <w:pPr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Yusuf’un annesi evde yemek pişirirken babası da Yusuf’un kardeşiyle ilgilenir. Buna göre Yusuf’un ailesinde nasıl bir ilişki söz konusudur?</w:t>
      </w:r>
    </w:p>
    <w:p w:rsidR="00AE39EF" w:rsidRPr="00B021A5" w:rsidRDefault="00AE39EF" w:rsidP="00B021A5">
      <w:pPr>
        <w:numPr>
          <w:ilvl w:val="1"/>
          <w:numId w:val="1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Paylaşımcı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B021A5">
        <w:rPr>
          <w:rFonts w:ascii="Comic Sans MS" w:hAnsi="Comic Sans MS" w:cs="Arial"/>
          <w:color w:val="000000"/>
        </w:rPr>
        <w:t>bencil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C. </w:t>
      </w:r>
      <w:r w:rsidRPr="00B021A5">
        <w:rPr>
          <w:rFonts w:ascii="Comic Sans MS" w:hAnsi="Comic Sans MS" w:cs="Arial"/>
          <w:color w:val="000000"/>
        </w:rPr>
        <w:t>sorumsuz</w:t>
      </w:r>
    </w:p>
    <w:p w:rsidR="00AE39EF" w:rsidRPr="00843ED6" w:rsidRDefault="00AE39EF" w:rsidP="00B021A5">
      <w:pPr>
        <w:rPr>
          <w:rFonts w:ascii="Comic Sans MS" w:hAnsi="Comic Sans MS" w:cs="Arial"/>
          <w:b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 xml:space="preserve">Hangisi nezaketli bir insanın özelliği </w:t>
      </w:r>
      <w:r w:rsidRPr="00B021A5">
        <w:rPr>
          <w:rFonts w:ascii="Comic Sans MS" w:hAnsi="Comic Sans MS" w:cs="Arial"/>
          <w:b/>
          <w:color w:val="000000"/>
          <w:u w:val="single"/>
        </w:rPr>
        <w:t>değildir?</w:t>
      </w:r>
    </w:p>
    <w:p w:rsidR="00AE39EF" w:rsidRPr="00B021A5" w:rsidRDefault="00AE39EF" w:rsidP="00B021A5">
      <w:pPr>
        <w:numPr>
          <w:ilvl w:val="1"/>
          <w:numId w:val="1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Konuşurken karşıdakinin sözü bitene kadar dinler.</w:t>
      </w:r>
    </w:p>
    <w:p w:rsidR="00AE39EF" w:rsidRPr="00B021A5" w:rsidRDefault="00AE39EF" w:rsidP="00B021A5">
      <w:pPr>
        <w:numPr>
          <w:ilvl w:val="1"/>
          <w:numId w:val="1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Arkadaşlarının eşyasını izinsiz almaz.</w:t>
      </w:r>
    </w:p>
    <w:p w:rsidR="00AE39EF" w:rsidRPr="00B021A5" w:rsidRDefault="00AE39EF" w:rsidP="00B021A5">
      <w:pPr>
        <w:numPr>
          <w:ilvl w:val="1"/>
          <w:numId w:val="1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Üzgün ve mutsuz olan arkadaşlarını görme</w:t>
      </w:r>
      <w:r>
        <w:rPr>
          <w:rFonts w:ascii="Comic Sans MS" w:hAnsi="Comic Sans MS" w:cs="Arial"/>
          <w:color w:val="000000"/>
        </w:rPr>
        <w:t>z</w:t>
      </w:r>
      <w:r w:rsidRPr="00B021A5">
        <w:rPr>
          <w:rFonts w:ascii="Comic Sans MS" w:hAnsi="Comic Sans MS" w:cs="Arial"/>
          <w:color w:val="000000"/>
        </w:rPr>
        <w:t>likten gelir.</w:t>
      </w:r>
    </w:p>
    <w:p w:rsidR="00AE39EF" w:rsidRPr="00843ED6" w:rsidRDefault="00AE39EF" w:rsidP="00B021A5">
      <w:pPr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numPr>
          <w:ilvl w:val="0"/>
          <w:numId w:val="1"/>
        </w:numPr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Aşağıdaki atasözlerimizden hangisi “</w:t>
      </w:r>
      <w:r w:rsidRPr="00B021A5">
        <w:rPr>
          <w:rFonts w:ascii="Comic Sans MS" w:hAnsi="Comic Sans MS" w:cs="Arial"/>
          <w:i/>
          <w:color w:val="000000"/>
        </w:rPr>
        <w:t>güzel konuşma</w:t>
      </w:r>
      <w:r w:rsidRPr="00B021A5">
        <w:rPr>
          <w:rFonts w:ascii="Comic Sans MS" w:hAnsi="Comic Sans MS" w:cs="Arial"/>
          <w:b/>
          <w:color w:val="000000"/>
        </w:rPr>
        <w:t>” ile ilgilidir?</w:t>
      </w:r>
    </w:p>
    <w:p w:rsidR="00AE39EF" w:rsidRPr="00B021A5" w:rsidRDefault="00AE39EF" w:rsidP="00B021A5">
      <w:pPr>
        <w:numPr>
          <w:ilvl w:val="1"/>
          <w:numId w:val="1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Birlikten kuvvet doğar.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B. </w:t>
      </w:r>
      <w:r w:rsidRPr="00B021A5">
        <w:rPr>
          <w:rFonts w:ascii="Comic Sans MS" w:hAnsi="Comic Sans MS" w:cs="Arial"/>
          <w:color w:val="000000"/>
        </w:rPr>
        <w:t>Sakla samanı gelir zamanı.</w:t>
      </w:r>
    </w:p>
    <w:p w:rsidR="00AE39EF" w:rsidRPr="00B021A5" w:rsidRDefault="00AE39EF" w:rsidP="00B021A5">
      <w:pPr>
        <w:ind w:left="72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Tatlı dil,yılanı deliğinden çıkarır.</w:t>
      </w:r>
    </w:p>
    <w:p w:rsidR="00AE39EF" w:rsidRPr="00843ED6" w:rsidRDefault="00AE39EF" w:rsidP="00B021A5">
      <w:pPr>
        <w:ind w:left="284"/>
        <w:rPr>
          <w:rFonts w:ascii="Comic Sans MS" w:hAnsi="Comic Sans MS" w:cs="Arial"/>
          <w:b/>
          <w:color w:val="000000"/>
          <w:sz w:val="16"/>
          <w:szCs w:val="16"/>
        </w:rPr>
      </w:pPr>
    </w:p>
    <w:p w:rsidR="00AE39EF" w:rsidRPr="00B021A5" w:rsidRDefault="00AE39EF" w:rsidP="00B021A5">
      <w:pPr>
        <w:ind w:left="284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>9</w:t>
      </w:r>
      <w:r w:rsidRPr="00B021A5">
        <w:rPr>
          <w:rFonts w:ascii="Comic Sans MS" w:hAnsi="Comic Sans MS" w:cs="Arial"/>
          <w:b/>
          <w:color w:val="000000"/>
        </w:rPr>
        <w:t>.Sınıf içerisinde bir faaliyet yaparken, bu faaliyetin en kolay ve çabuk yürütülebilmesi için ne yapmalıdır?</w:t>
      </w:r>
    </w:p>
    <w:p w:rsidR="00AE39EF" w:rsidRPr="00B021A5" w:rsidRDefault="00AE39EF" w:rsidP="00B021A5">
      <w:pPr>
        <w:numPr>
          <w:ilvl w:val="0"/>
          <w:numId w:val="6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Faaliyete fazla önem verilmemeli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B. </w:t>
      </w:r>
      <w:r w:rsidRPr="00B021A5">
        <w:rPr>
          <w:rFonts w:ascii="Comic Sans MS" w:hAnsi="Comic Sans MS" w:cs="Arial"/>
          <w:color w:val="000000"/>
        </w:rPr>
        <w:t>Sınıfta iş paylaşımı yapılmalı.</w:t>
      </w:r>
    </w:p>
    <w:p w:rsidR="00AE39EF" w:rsidRPr="00B021A5" w:rsidRDefault="00AE39EF" w:rsidP="00B021A5">
      <w:pPr>
        <w:ind w:left="90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Yapılan faaliyet kimseye anlatılmamalı.</w:t>
      </w:r>
    </w:p>
    <w:p w:rsidR="00AE39EF" w:rsidRPr="003C2A05" w:rsidRDefault="00AE39EF" w:rsidP="00843ED6">
      <w:pPr>
        <w:ind w:left="540" w:hanging="398"/>
        <w:rPr>
          <w:rFonts w:ascii="Comic Sans MS" w:hAnsi="Comic Sans MS" w:cs="Arial"/>
          <w:b/>
          <w:color w:val="000000"/>
          <w:sz w:val="16"/>
          <w:szCs w:val="16"/>
        </w:rPr>
      </w:pPr>
    </w:p>
    <w:p w:rsidR="00AE39EF" w:rsidRPr="00B021A5" w:rsidRDefault="00AE39EF" w:rsidP="00843ED6">
      <w:pPr>
        <w:ind w:left="540" w:hanging="398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0</w:t>
      </w:r>
      <w:r w:rsidRPr="00B021A5">
        <w:rPr>
          <w:rFonts w:ascii="Comic Sans MS" w:hAnsi="Comic Sans MS" w:cs="Arial"/>
          <w:b/>
          <w:color w:val="000000"/>
        </w:rPr>
        <w:t>.Aşağıdaki cümlelerden hangisi iyi bir iletişim örneği gösterilemez?</w:t>
      </w:r>
    </w:p>
    <w:p w:rsidR="00AE39EF" w:rsidRPr="00B021A5" w:rsidRDefault="00AE39EF" w:rsidP="00843ED6">
      <w:pPr>
        <w:numPr>
          <w:ilvl w:val="0"/>
          <w:numId w:val="7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Bana yardım eder misin?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 xml:space="preserve">B. </w:t>
      </w:r>
      <w:r w:rsidRPr="00B021A5">
        <w:rPr>
          <w:rFonts w:ascii="Comic Sans MS" w:hAnsi="Comic Sans MS" w:cs="Arial"/>
          <w:color w:val="000000"/>
        </w:rPr>
        <w:t>Görmüyor musun, kitap okuyorum!</w:t>
      </w:r>
    </w:p>
    <w:p w:rsidR="00AE39EF" w:rsidRPr="00B021A5" w:rsidRDefault="00AE39EF" w:rsidP="003C2A05">
      <w:pPr>
        <w:ind w:left="90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Sorunlarını istediğin zaman benimle paylaşabilirsin.</w:t>
      </w:r>
    </w:p>
    <w:p w:rsidR="00AE39EF" w:rsidRPr="003C2A05" w:rsidRDefault="00AE39EF" w:rsidP="00843ED6">
      <w:pPr>
        <w:ind w:left="540" w:hanging="398"/>
        <w:rPr>
          <w:rFonts w:ascii="Comic Sans MS" w:hAnsi="Comic Sans MS" w:cs="Arial"/>
          <w:b/>
          <w:color w:val="000000"/>
          <w:sz w:val="16"/>
          <w:szCs w:val="16"/>
        </w:rPr>
      </w:pPr>
      <w:r>
        <w:rPr>
          <w:rFonts w:ascii="Comic Sans MS" w:hAnsi="Comic Sans MS" w:cs="Arial"/>
          <w:b/>
          <w:color w:val="000000"/>
        </w:rPr>
        <w:t xml:space="preserve"> </w:t>
      </w:r>
    </w:p>
    <w:p w:rsidR="00AE39EF" w:rsidRPr="00B021A5" w:rsidRDefault="00AE39EF" w:rsidP="003C2A05">
      <w:pPr>
        <w:ind w:left="142"/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1</w:t>
      </w:r>
      <w:r w:rsidRPr="00B021A5">
        <w:rPr>
          <w:rFonts w:ascii="Comic Sans MS" w:hAnsi="Comic Sans MS" w:cs="Arial"/>
          <w:b/>
          <w:color w:val="000000"/>
        </w:rPr>
        <w:t>.</w:t>
      </w:r>
      <w:r w:rsidRPr="003C2A05"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 xml:space="preserve">Zeynep, oturduğu sıranın çok yıpranmış olduğunu gördü. Bu Zeynep’ten önce bu sırada </w:t>
      </w: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oturan öğrencilerin hangi özelliğini gösterir?</w:t>
      </w:r>
    </w:p>
    <w:p w:rsidR="00AE39EF" w:rsidRPr="00B021A5" w:rsidRDefault="00AE39EF" w:rsidP="003C2A05">
      <w:pPr>
        <w:numPr>
          <w:ilvl w:val="0"/>
          <w:numId w:val="11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Sınıf eşyalarını özenli kullanmadıklarını</w:t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B. </w:t>
      </w:r>
      <w:r w:rsidRPr="00B021A5">
        <w:rPr>
          <w:rFonts w:ascii="Comic Sans MS" w:hAnsi="Comic Sans MS" w:cs="Arial"/>
          <w:color w:val="000000"/>
        </w:rPr>
        <w:t>Onların çalışkan olduklarını</w:t>
      </w:r>
    </w:p>
    <w:p w:rsidR="00AE39EF" w:rsidRPr="00B021A5" w:rsidRDefault="00AE39EF" w:rsidP="003C2A05">
      <w:pPr>
        <w:ind w:left="72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Bilinçli bir tüketici olduklarını</w:t>
      </w:r>
    </w:p>
    <w:p w:rsidR="00AE39EF" w:rsidRPr="00B021A5" w:rsidRDefault="00AE39EF" w:rsidP="00843ED6">
      <w:pPr>
        <w:ind w:left="142"/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1</w:t>
      </w:r>
      <w:r>
        <w:rPr>
          <w:rFonts w:ascii="Comic Sans MS" w:hAnsi="Comic Sans MS" w:cs="Arial"/>
          <w:color w:val="000000"/>
        </w:rPr>
        <w:t>2</w:t>
      </w:r>
      <w:r w:rsidRPr="00B021A5">
        <w:rPr>
          <w:rFonts w:ascii="Comic Sans MS" w:hAnsi="Comic Sans MS" w:cs="Arial"/>
          <w:color w:val="000000"/>
        </w:rPr>
        <w:t>.“</w:t>
      </w:r>
      <w:r w:rsidRPr="00B021A5">
        <w:rPr>
          <w:rFonts w:ascii="Comic Sans MS" w:hAnsi="Comic Sans MS" w:cs="Arial"/>
          <w:i/>
          <w:color w:val="000000"/>
        </w:rPr>
        <w:t>Okul kurallarına uymalıyız.Çünkü bu kurallar ………..”</w:t>
      </w:r>
      <w:r w:rsidRPr="00B021A5">
        <w:rPr>
          <w:rFonts w:ascii="Comic Sans MS" w:hAnsi="Comic Sans MS" w:cs="Arial"/>
          <w:b/>
          <w:color w:val="000000"/>
        </w:rPr>
        <w:t>ifadesini nasıl kullanırsak doğru olur?</w:t>
      </w:r>
    </w:p>
    <w:p w:rsidR="00AE39EF" w:rsidRPr="00B021A5" w:rsidRDefault="00AE39EF" w:rsidP="00B021A5">
      <w:pPr>
        <w:numPr>
          <w:ilvl w:val="0"/>
          <w:numId w:val="9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Bizi yanlış davranışlara yönlendirir.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B. </w:t>
      </w:r>
      <w:r w:rsidRPr="00B021A5">
        <w:rPr>
          <w:rFonts w:ascii="Comic Sans MS" w:hAnsi="Comic Sans MS" w:cs="Arial"/>
          <w:color w:val="000000"/>
        </w:rPr>
        <w:t>Bizim düzenli olmamızı sağlar</w:t>
      </w:r>
    </w:p>
    <w:p w:rsidR="00AE39EF" w:rsidRPr="00B021A5" w:rsidRDefault="00AE39EF" w:rsidP="00B021A5">
      <w:pPr>
        <w:ind w:left="90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Arkadaşlarımızla ilişkilerimizi bozar.</w:t>
      </w:r>
    </w:p>
    <w:p w:rsidR="00AE39EF" w:rsidRPr="00843ED6" w:rsidRDefault="00AE39EF" w:rsidP="00B021A5">
      <w:pPr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843ED6">
      <w:pPr>
        <w:ind w:left="142"/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3</w:t>
      </w:r>
      <w:r w:rsidRPr="00B021A5">
        <w:rPr>
          <w:rFonts w:ascii="Comic Sans MS" w:hAnsi="Comic Sans MS" w:cs="Arial"/>
          <w:b/>
          <w:color w:val="000000"/>
        </w:rPr>
        <w:t>.Bilinçli bir tüketici aşağıdakilerden hangisini yapmaz?</w:t>
      </w:r>
    </w:p>
    <w:p w:rsidR="00AE39EF" w:rsidRPr="00B021A5" w:rsidRDefault="00AE39EF" w:rsidP="00B021A5">
      <w:pPr>
        <w:numPr>
          <w:ilvl w:val="0"/>
          <w:numId w:val="10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Gereksiz yanan lambaları söndürür.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B. </w:t>
      </w:r>
      <w:r w:rsidRPr="00B021A5">
        <w:rPr>
          <w:rFonts w:ascii="Comic Sans MS" w:hAnsi="Comic Sans MS" w:cs="Arial"/>
          <w:color w:val="000000"/>
        </w:rPr>
        <w:t>Defterinin sayfalarını koparır.</w:t>
      </w:r>
    </w:p>
    <w:p w:rsidR="00AE39EF" w:rsidRPr="00431389" w:rsidRDefault="00AE39EF" w:rsidP="00431389">
      <w:pPr>
        <w:pStyle w:val="ListParagraph"/>
        <w:ind w:left="90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431389">
        <w:rPr>
          <w:rFonts w:ascii="Comic Sans MS" w:hAnsi="Comic Sans MS" w:cs="Arial"/>
          <w:color w:val="000000"/>
        </w:rPr>
        <w:t>Kişisel der araç ve gereçlerini kaybetmez.</w:t>
      </w:r>
    </w:p>
    <w:p w:rsidR="00AE39EF" w:rsidRPr="00843ED6" w:rsidRDefault="00AE39EF" w:rsidP="00B021A5">
      <w:pPr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3C2A05">
      <w:pPr>
        <w:ind w:left="540" w:hanging="398"/>
        <w:rPr>
          <w:rFonts w:ascii="Comic Sans MS" w:hAnsi="Comic Sans MS" w:cs="Arial"/>
          <w:b/>
          <w:color w:val="000000"/>
        </w:rPr>
      </w:pP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4</w:t>
      </w:r>
      <w:r w:rsidRPr="00B021A5">
        <w:rPr>
          <w:rFonts w:ascii="Comic Sans MS" w:hAnsi="Comic Sans MS" w:cs="Arial"/>
          <w:b/>
          <w:color w:val="000000"/>
        </w:rPr>
        <w:t>.</w:t>
      </w:r>
      <w:r w:rsidRPr="003C2A05"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Karşılıklı konuşurken bir insana değer verdiğimizi konuşma sırasında nasıl belli ederiz?</w:t>
      </w:r>
    </w:p>
    <w:p w:rsidR="00AE39EF" w:rsidRPr="00B021A5" w:rsidRDefault="00AE39EF" w:rsidP="003C2A05">
      <w:pPr>
        <w:numPr>
          <w:ilvl w:val="0"/>
          <w:numId w:val="8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Konuşurken kaba ifadeler kullanarak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 xml:space="preserve">B. </w:t>
      </w:r>
      <w:r w:rsidRPr="00B021A5">
        <w:rPr>
          <w:rFonts w:ascii="Comic Sans MS" w:hAnsi="Comic Sans MS" w:cs="Arial"/>
          <w:color w:val="000000"/>
        </w:rPr>
        <w:t>Konuşma sırasında sesimizi yükselterek.</w:t>
      </w:r>
    </w:p>
    <w:p w:rsidR="00AE39EF" w:rsidRPr="00B021A5" w:rsidRDefault="00AE39EF" w:rsidP="003C2A05">
      <w:pPr>
        <w:ind w:left="900" w:right="-143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>Yüzümüzü ona çevirip dikkatle dinleyerek.</w:t>
      </w:r>
    </w:p>
    <w:p w:rsidR="00AE39EF" w:rsidRPr="00843ED6" w:rsidRDefault="00AE39EF" w:rsidP="003C2A05">
      <w:pPr>
        <w:ind w:left="54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5</w:t>
      </w:r>
      <w:r w:rsidRPr="00B021A5">
        <w:rPr>
          <w:rFonts w:ascii="Comic Sans MS" w:hAnsi="Comic Sans MS" w:cs="Arial"/>
          <w:b/>
          <w:color w:val="000000"/>
        </w:rPr>
        <w:t>.Hangisi eğitici kulüp çalışmalarının öğrencilere kazandırdıkları arasında yer almaz?</w:t>
      </w:r>
    </w:p>
    <w:p w:rsidR="00AE39EF" w:rsidRPr="00B021A5" w:rsidRDefault="00AE39EF" w:rsidP="003C2A05">
      <w:pPr>
        <w:numPr>
          <w:ilvl w:val="0"/>
          <w:numId w:val="12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Sorumluluk bilincini geliştirir.</w:t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 xml:space="preserve">B. </w:t>
      </w:r>
      <w:r w:rsidRPr="00B021A5">
        <w:rPr>
          <w:rFonts w:ascii="Comic Sans MS" w:hAnsi="Comic Sans MS" w:cs="Arial"/>
          <w:color w:val="000000"/>
        </w:rPr>
        <w:t>Planlı ve düzenli çalışma alışkanlığını kazandırır.</w:t>
      </w:r>
    </w:p>
    <w:p w:rsidR="00AE39EF" w:rsidRPr="00431389" w:rsidRDefault="00AE39EF" w:rsidP="00431389">
      <w:pPr>
        <w:pStyle w:val="ListParagraph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>C.</w:t>
      </w:r>
      <w:r w:rsidRPr="00431389">
        <w:rPr>
          <w:rFonts w:ascii="Comic Sans MS" w:hAnsi="Comic Sans MS" w:cs="Arial"/>
          <w:color w:val="000000"/>
        </w:rPr>
        <w:t>Kendimizi herkesten üstün görmemizi sağlar.</w:t>
      </w:r>
    </w:p>
    <w:p w:rsidR="00AE39EF" w:rsidRPr="00843ED6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6</w:t>
      </w:r>
      <w:r w:rsidRPr="00B021A5">
        <w:rPr>
          <w:rFonts w:ascii="Comic Sans MS" w:hAnsi="Comic Sans MS" w:cs="Arial"/>
          <w:b/>
          <w:color w:val="000000"/>
        </w:rPr>
        <w:t>.Arkadaşları Hasan’ın boyunun kısa olması sebebiyle onunla alay ediyordu. Sınıfta yaşanan bu sorunu çözmenin en iyi yolu hangisidir?</w:t>
      </w:r>
    </w:p>
    <w:p w:rsidR="00AE39EF" w:rsidRPr="00B021A5" w:rsidRDefault="00AE39EF" w:rsidP="00B021A5">
      <w:pPr>
        <w:numPr>
          <w:ilvl w:val="0"/>
          <w:numId w:val="13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Alay edenlerin kendi kusurlarını bulup yüzlerine söylemek</w:t>
      </w:r>
    </w:p>
    <w:p w:rsidR="00AE39EF" w:rsidRPr="00B021A5" w:rsidRDefault="00AE39EF" w:rsidP="00B021A5">
      <w:pPr>
        <w:numPr>
          <w:ilvl w:val="0"/>
          <w:numId w:val="13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Herkesin dış görünüşünün birbirinden farklı olduğunu anlatmak</w:t>
      </w:r>
    </w:p>
    <w:p w:rsidR="00AE39EF" w:rsidRPr="00B021A5" w:rsidRDefault="00AE39EF" w:rsidP="00B021A5">
      <w:pPr>
        <w:numPr>
          <w:ilvl w:val="0"/>
          <w:numId w:val="13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Durumu öğretmene bildirmek</w:t>
      </w:r>
    </w:p>
    <w:p w:rsidR="00AE39EF" w:rsidRDefault="00AE39EF" w:rsidP="007D3763">
      <w:pPr>
        <w:ind w:left="142" w:hanging="142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431389" w:rsidRDefault="00AE39EF" w:rsidP="007D3763">
      <w:pPr>
        <w:ind w:left="142" w:hanging="142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7</w:t>
      </w:r>
      <w:r w:rsidRPr="00B021A5">
        <w:rPr>
          <w:rFonts w:ascii="Comic Sans MS" w:hAnsi="Comic Sans MS" w:cs="Arial"/>
          <w:b/>
          <w:color w:val="000000"/>
        </w:rPr>
        <w:t>.</w:t>
      </w:r>
      <w:r w:rsidRPr="007D3763">
        <w:rPr>
          <w:rFonts w:ascii="Arial" w:hAnsi="Arial" w:cs="Arial"/>
          <w:b/>
          <w:color w:val="000000"/>
        </w:rPr>
        <w:t xml:space="preserve"> </w:t>
      </w:r>
      <w:r w:rsidRPr="00431389">
        <w:rPr>
          <w:rFonts w:ascii="Comic Sans MS" w:hAnsi="Comic Sans MS" w:cs="Arial"/>
          <w:b/>
          <w:color w:val="000000"/>
        </w:rPr>
        <w:t>Okul çıkışında aşağıdakilerden hangisini demeyiz?</w:t>
      </w:r>
    </w:p>
    <w:p w:rsidR="00AE39EF" w:rsidRPr="00431389" w:rsidRDefault="00AE39EF" w:rsidP="007D3763">
      <w:pPr>
        <w:numPr>
          <w:ilvl w:val="0"/>
          <w:numId w:val="32"/>
        </w:numPr>
        <w:rPr>
          <w:rFonts w:ascii="Comic Sans MS" w:hAnsi="Comic Sans MS" w:cs="Arial"/>
          <w:b/>
          <w:color w:val="000000"/>
        </w:rPr>
      </w:pPr>
      <w:r w:rsidRPr="00431389">
        <w:rPr>
          <w:rFonts w:ascii="Comic Sans MS" w:hAnsi="Comic Sans MS" w:cs="Arial"/>
          <w:color w:val="000000"/>
        </w:rPr>
        <w:t>Tanıştığımıza memnun oldum.</w:t>
      </w:r>
      <w:r w:rsidRPr="00431389">
        <w:rPr>
          <w:rFonts w:ascii="Comic Sans MS" w:hAnsi="Comic Sans MS" w:cs="Arial"/>
          <w:color w:val="000000"/>
        </w:rPr>
        <w:tab/>
      </w:r>
      <w:r w:rsidRPr="00431389">
        <w:rPr>
          <w:rFonts w:ascii="Comic Sans MS" w:hAnsi="Comic Sans MS" w:cs="Arial"/>
          <w:color w:val="000000"/>
        </w:rPr>
        <w:tab/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431389">
        <w:rPr>
          <w:rFonts w:ascii="Comic Sans MS" w:hAnsi="Comic Sans MS" w:cs="Arial"/>
          <w:color w:val="000000"/>
        </w:rPr>
        <w:t>Yarın görüşürüz.</w:t>
      </w:r>
      <w:r w:rsidRPr="00431389">
        <w:rPr>
          <w:rFonts w:ascii="Comic Sans MS" w:hAnsi="Comic Sans MS" w:cs="Arial"/>
          <w:color w:val="000000"/>
        </w:rPr>
        <w:tab/>
      </w:r>
      <w:r w:rsidRPr="00431389">
        <w:rPr>
          <w:rFonts w:ascii="Comic Sans MS" w:hAnsi="Comic Sans MS" w:cs="Arial"/>
          <w:color w:val="000000"/>
        </w:rPr>
        <w:tab/>
        <w:t>C.</w:t>
      </w:r>
      <w:r>
        <w:rPr>
          <w:rFonts w:ascii="Comic Sans MS" w:hAnsi="Comic Sans MS" w:cs="Arial"/>
          <w:color w:val="000000"/>
        </w:rPr>
        <w:t xml:space="preserve"> Hoşç</w:t>
      </w:r>
      <w:r w:rsidRPr="00431389">
        <w:rPr>
          <w:rFonts w:ascii="Comic Sans MS" w:hAnsi="Comic Sans MS" w:cs="Arial"/>
          <w:color w:val="000000"/>
        </w:rPr>
        <w:t>akal</w:t>
      </w:r>
      <w:r>
        <w:rPr>
          <w:rFonts w:ascii="Comic Sans MS" w:hAnsi="Comic Sans MS" w:cs="Arial"/>
          <w:color w:val="000000"/>
        </w:rPr>
        <w:t>.</w:t>
      </w:r>
      <w:r w:rsidRPr="00431389">
        <w:rPr>
          <w:rFonts w:ascii="Comic Sans MS" w:hAnsi="Comic Sans MS" w:cs="Arial"/>
          <w:b/>
          <w:color w:val="000000"/>
        </w:rPr>
        <w:t xml:space="preserve"> </w:t>
      </w:r>
    </w:p>
    <w:p w:rsidR="00AE39EF" w:rsidRDefault="00AE39EF" w:rsidP="007D3763">
      <w:pPr>
        <w:rPr>
          <w:rFonts w:ascii="Comic Sans MS" w:hAnsi="Comic Sans MS" w:cs="Arial"/>
          <w:b/>
          <w:color w:val="000000"/>
        </w:rPr>
      </w:pPr>
    </w:p>
    <w:p w:rsidR="00AE39EF" w:rsidRPr="00B021A5" w:rsidRDefault="00AE39EF" w:rsidP="007D3763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1</w:t>
      </w:r>
      <w:r>
        <w:rPr>
          <w:rFonts w:ascii="Comic Sans MS" w:hAnsi="Comic Sans MS" w:cs="Arial"/>
          <w:b/>
          <w:color w:val="000000"/>
        </w:rPr>
        <w:t>8</w:t>
      </w:r>
      <w:r w:rsidRPr="00B021A5">
        <w:rPr>
          <w:rFonts w:ascii="Comic Sans MS" w:hAnsi="Comic Sans MS" w:cs="Arial"/>
          <w:b/>
          <w:color w:val="000000"/>
        </w:rPr>
        <w:t xml:space="preserve">.Aşağıdakilerden hangisi zamanını verimli kullanmak ile ilgili bir atasözü </w:t>
      </w:r>
      <w:r w:rsidRPr="00B021A5">
        <w:rPr>
          <w:rFonts w:ascii="Comic Sans MS" w:hAnsi="Comic Sans MS" w:cs="Arial"/>
          <w:b/>
          <w:color w:val="000000"/>
          <w:u w:val="single"/>
        </w:rPr>
        <w:t>değildir?</w:t>
      </w:r>
    </w:p>
    <w:p w:rsidR="00AE39EF" w:rsidRPr="00B021A5" w:rsidRDefault="00AE39EF" w:rsidP="00B021A5">
      <w:pPr>
        <w:numPr>
          <w:ilvl w:val="1"/>
          <w:numId w:val="16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Vakit nakittir.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B021A5">
        <w:rPr>
          <w:rFonts w:ascii="Comic Sans MS" w:hAnsi="Comic Sans MS" w:cs="Arial"/>
          <w:color w:val="000000"/>
        </w:rPr>
        <w:t>Bugünün işini yarına bırakma</w:t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     C. </w:t>
      </w:r>
      <w:r w:rsidRPr="00B021A5">
        <w:rPr>
          <w:rFonts w:ascii="Comic Sans MS" w:hAnsi="Comic Sans MS" w:cs="Arial"/>
          <w:color w:val="000000"/>
        </w:rPr>
        <w:t>Damlaya damlaya göl olur.</w:t>
      </w:r>
    </w:p>
    <w:p w:rsidR="00AE39EF" w:rsidRPr="00843ED6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ind w:left="142" w:hanging="142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19</w:t>
      </w:r>
      <w:r w:rsidRPr="00B021A5">
        <w:rPr>
          <w:rFonts w:ascii="Comic Sans MS" w:hAnsi="Comic Sans MS" w:cs="Arial"/>
          <w:b/>
          <w:color w:val="000000"/>
        </w:rPr>
        <w:t>.Hangi gün hayvanları koruma günüdür?</w:t>
      </w:r>
    </w:p>
    <w:p w:rsidR="00AE39EF" w:rsidRPr="00B021A5" w:rsidRDefault="00AE39EF" w:rsidP="00B021A5">
      <w:pPr>
        <w:numPr>
          <w:ilvl w:val="0"/>
          <w:numId w:val="18"/>
        </w:numPr>
        <w:tabs>
          <w:tab w:val="clear" w:pos="720"/>
          <w:tab w:val="num" w:pos="0"/>
        </w:tabs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23 Nisan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B021A5">
        <w:rPr>
          <w:rFonts w:ascii="Comic Sans MS" w:hAnsi="Comic Sans MS" w:cs="Arial"/>
          <w:color w:val="000000"/>
        </w:rPr>
        <w:t>Okulların açıldığı ilk hafta</w:t>
      </w:r>
      <w:r>
        <w:rPr>
          <w:rFonts w:ascii="Comic Sans MS" w:hAnsi="Comic Sans MS" w:cs="Arial"/>
          <w:color w:val="000000"/>
        </w:rPr>
        <w:t xml:space="preserve">       </w:t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C. </w:t>
      </w:r>
      <w:r w:rsidRPr="00B021A5">
        <w:rPr>
          <w:rFonts w:ascii="Comic Sans MS" w:hAnsi="Comic Sans MS" w:cs="Arial"/>
          <w:color w:val="000000"/>
        </w:rPr>
        <w:t>4 Ekim</w:t>
      </w:r>
    </w:p>
    <w:p w:rsidR="00AE39EF" w:rsidRPr="00843ED6" w:rsidRDefault="00AE39EF" w:rsidP="00B021A5">
      <w:pPr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ind w:left="360" w:hanging="360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color w:val="000000"/>
        </w:rPr>
        <w:t xml:space="preserve"> </w:t>
      </w:r>
      <w:r w:rsidRPr="00843ED6">
        <w:rPr>
          <w:rFonts w:ascii="Comic Sans MS" w:hAnsi="Comic Sans MS" w:cs="Arial"/>
          <w:b/>
          <w:color w:val="000000"/>
        </w:rPr>
        <w:t>20</w:t>
      </w:r>
      <w:r w:rsidRPr="00B021A5">
        <w:rPr>
          <w:rFonts w:ascii="Comic Sans MS" w:hAnsi="Comic Sans MS" w:cs="Arial"/>
          <w:color w:val="000000"/>
        </w:rPr>
        <w:t xml:space="preserve">. </w:t>
      </w:r>
      <w:r w:rsidRPr="00B021A5">
        <w:rPr>
          <w:rFonts w:ascii="Comic Sans MS" w:hAnsi="Comic Sans MS" w:cs="Arial"/>
          <w:b/>
          <w:color w:val="000000"/>
        </w:rPr>
        <w:t>Osman, evde kendine ait yeni bir oda istiyordu. Bu problemini nasıl çözmesi doğru olur?</w:t>
      </w:r>
    </w:p>
    <w:p w:rsidR="00AE39EF" w:rsidRPr="00B021A5" w:rsidRDefault="00AE39EF" w:rsidP="00B021A5">
      <w:pPr>
        <w:numPr>
          <w:ilvl w:val="0"/>
          <w:numId w:val="19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İstediğini aile büyüklerine anlatmakla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  <w:t xml:space="preserve">B. </w:t>
      </w:r>
      <w:r w:rsidRPr="00B021A5">
        <w:rPr>
          <w:rFonts w:ascii="Comic Sans MS" w:hAnsi="Comic Sans MS" w:cs="Arial"/>
          <w:color w:val="000000"/>
        </w:rPr>
        <w:t>Fikrinden vazgeçerek</w:t>
      </w:r>
    </w:p>
    <w:p w:rsidR="00AE39EF" w:rsidRPr="00B021A5" w:rsidRDefault="00AE39EF" w:rsidP="00B021A5">
      <w:pPr>
        <w:ind w:left="720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ab/>
        <w:t>C.</w:t>
      </w:r>
      <w:r w:rsidRPr="00B021A5">
        <w:rPr>
          <w:rFonts w:ascii="Comic Sans MS" w:hAnsi="Comic Sans MS" w:cs="Arial"/>
          <w:color w:val="000000"/>
        </w:rPr>
        <w:t xml:space="preserve"> Kimseye sormadan eşyalarını alıp farklı bir odaya taşımakla</w:t>
      </w:r>
    </w:p>
    <w:p w:rsidR="00AE39EF" w:rsidRPr="00843ED6" w:rsidRDefault="00AE39EF" w:rsidP="00B021A5">
      <w:pPr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tabs>
          <w:tab w:val="left" w:pos="142"/>
        </w:tabs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2</w:t>
      </w:r>
      <w:r>
        <w:rPr>
          <w:rFonts w:ascii="Comic Sans MS" w:hAnsi="Comic Sans MS" w:cs="Arial"/>
          <w:b/>
          <w:color w:val="000000"/>
        </w:rPr>
        <w:t>1</w:t>
      </w:r>
      <w:r w:rsidRPr="00B021A5">
        <w:rPr>
          <w:rFonts w:ascii="Comic Sans MS" w:hAnsi="Comic Sans MS" w:cs="Arial"/>
          <w:b/>
          <w:color w:val="000000"/>
        </w:rPr>
        <w:t xml:space="preserve">.Sağlığımız için hangisini </w:t>
      </w:r>
      <w:r w:rsidRPr="00B021A5">
        <w:rPr>
          <w:rFonts w:ascii="Comic Sans MS" w:hAnsi="Comic Sans MS" w:cs="Arial"/>
          <w:b/>
          <w:color w:val="000000"/>
          <w:u w:val="single"/>
        </w:rPr>
        <w:t>yapmamalıyız</w:t>
      </w:r>
      <w:r w:rsidRPr="00B021A5">
        <w:rPr>
          <w:rFonts w:ascii="Comic Sans MS" w:hAnsi="Comic Sans MS" w:cs="Arial"/>
          <w:b/>
          <w:color w:val="000000"/>
        </w:rPr>
        <w:t>?</w:t>
      </w:r>
    </w:p>
    <w:p w:rsidR="00AE39EF" w:rsidRPr="003C2A05" w:rsidRDefault="00AE39EF" w:rsidP="00B021A5">
      <w:pPr>
        <w:numPr>
          <w:ilvl w:val="0"/>
          <w:numId w:val="20"/>
        </w:numPr>
        <w:rPr>
          <w:rFonts w:ascii="Comic Sans MS" w:hAnsi="Comic Sans MS" w:cs="Arial"/>
          <w:color w:val="000000"/>
        </w:rPr>
      </w:pPr>
      <w:r w:rsidRPr="003C2A05">
        <w:rPr>
          <w:rFonts w:ascii="Comic Sans MS" w:hAnsi="Comic Sans MS" w:cs="Arial"/>
          <w:color w:val="000000"/>
        </w:rPr>
        <w:t>Haftada en az bir kere banyo yapmak.</w:t>
      </w:r>
      <w:r w:rsidRPr="003C2A05">
        <w:rPr>
          <w:rFonts w:ascii="Comic Sans MS" w:hAnsi="Comic Sans MS" w:cs="Arial"/>
          <w:color w:val="000000"/>
        </w:rPr>
        <w:tab/>
      </w:r>
      <w:r w:rsidRPr="003C2A05">
        <w:rPr>
          <w:rFonts w:ascii="Comic Sans MS" w:hAnsi="Comic Sans MS" w:cs="Arial"/>
          <w:color w:val="000000"/>
        </w:rPr>
        <w:tab/>
        <w:t>B.Tırnaklarımızı kesm</w:t>
      </w:r>
      <w:r>
        <w:rPr>
          <w:rFonts w:ascii="Comic Sans MS" w:hAnsi="Comic Sans MS" w:cs="Arial"/>
          <w:color w:val="000000"/>
        </w:rPr>
        <w:t>eme</w:t>
      </w:r>
      <w:r w:rsidRPr="003C2A05">
        <w:rPr>
          <w:rFonts w:ascii="Comic Sans MS" w:hAnsi="Comic Sans MS" w:cs="Arial"/>
          <w:color w:val="000000"/>
        </w:rPr>
        <w:t>k.</w:t>
      </w:r>
      <w:r w:rsidRPr="003C2A05">
        <w:rPr>
          <w:rFonts w:ascii="Comic Sans MS" w:hAnsi="Comic Sans MS" w:cs="Arial"/>
          <w:color w:val="000000"/>
        </w:rPr>
        <w:tab/>
      </w:r>
      <w:r w:rsidRPr="003C2A05">
        <w:rPr>
          <w:rFonts w:ascii="Comic Sans MS" w:hAnsi="Comic Sans MS" w:cs="Arial"/>
          <w:color w:val="000000"/>
        </w:rPr>
        <w:tab/>
      </w:r>
      <w:r w:rsidRPr="003C2A05">
        <w:rPr>
          <w:rFonts w:ascii="Comic Sans MS" w:hAnsi="Comic Sans MS" w:cs="Arial"/>
          <w:color w:val="000000"/>
        </w:rPr>
        <w:tab/>
      </w:r>
      <w:r w:rsidRPr="003C2A0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ab/>
      </w:r>
      <w:r w:rsidRPr="003C2A05">
        <w:rPr>
          <w:rFonts w:ascii="Comic Sans MS" w:hAnsi="Comic Sans MS" w:cs="Arial"/>
          <w:color w:val="000000"/>
        </w:rPr>
        <w:t>C.Temiz kıyafetler giyinmek.</w:t>
      </w:r>
    </w:p>
    <w:p w:rsidR="00AE39EF" w:rsidRPr="003C2A05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843ED6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2</w:t>
      </w:r>
      <w:r>
        <w:rPr>
          <w:rFonts w:ascii="Comic Sans MS" w:hAnsi="Comic Sans MS" w:cs="Arial"/>
          <w:b/>
          <w:color w:val="000000"/>
        </w:rPr>
        <w:t>2</w:t>
      </w:r>
      <w:r w:rsidRPr="00B021A5">
        <w:rPr>
          <w:rFonts w:ascii="Comic Sans MS" w:hAnsi="Comic Sans MS" w:cs="Arial"/>
          <w:b/>
          <w:color w:val="000000"/>
        </w:rPr>
        <w:t>.</w:t>
      </w:r>
      <w:r w:rsidRPr="00B021A5">
        <w:rPr>
          <w:rFonts w:ascii="Comic Sans MS" w:hAnsi="Comic Sans MS" w:cs="Arial"/>
          <w:color w:val="000000"/>
        </w:rPr>
        <w:t xml:space="preserve"> </w:t>
      </w:r>
      <w:r w:rsidRPr="00B021A5">
        <w:rPr>
          <w:rFonts w:ascii="Comic Sans MS" w:hAnsi="Comic Sans MS" w:cs="Arial"/>
          <w:b/>
          <w:color w:val="000000"/>
        </w:rPr>
        <w:t>Ahmet’in kilosu ve boyu yaşına göre uygun bir gelişme göstermiştir. Ahmet’in bu sağlıklı gelişimi hangisine bağlı olabilir?</w:t>
      </w:r>
    </w:p>
    <w:p w:rsidR="00AE39EF" w:rsidRPr="003C2A05" w:rsidRDefault="00AE39EF" w:rsidP="00843ED6">
      <w:pPr>
        <w:numPr>
          <w:ilvl w:val="0"/>
          <w:numId w:val="21"/>
        </w:numPr>
        <w:rPr>
          <w:rFonts w:ascii="Comic Sans MS" w:hAnsi="Comic Sans MS" w:cs="Arial"/>
          <w:color w:val="000000"/>
        </w:rPr>
      </w:pPr>
      <w:r w:rsidRPr="003C2A05">
        <w:rPr>
          <w:rFonts w:ascii="Comic Sans MS" w:hAnsi="Comic Sans MS" w:cs="Arial"/>
          <w:color w:val="000000"/>
        </w:rPr>
        <w:t>Bol bol çikolata yemesine</w:t>
      </w:r>
      <w:r>
        <w:rPr>
          <w:rFonts w:ascii="Comic Sans MS" w:hAnsi="Comic Sans MS" w:cs="Arial"/>
          <w:color w:val="000000"/>
        </w:rPr>
        <w:t xml:space="preserve">       </w:t>
      </w:r>
      <w:r w:rsidRPr="003C2A05">
        <w:rPr>
          <w:rFonts w:ascii="Comic Sans MS" w:hAnsi="Comic Sans MS" w:cs="Arial"/>
          <w:color w:val="000000"/>
        </w:rPr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3C2A05">
        <w:rPr>
          <w:rFonts w:ascii="Comic Sans MS" w:hAnsi="Comic Sans MS" w:cs="Arial"/>
          <w:color w:val="000000"/>
        </w:rPr>
        <w:t>Dengeli beslenmesine</w:t>
      </w:r>
      <w:r>
        <w:rPr>
          <w:rFonts w:ascii="Comic Sans MS" w:hAnsi="Comic Sans MS" w:cs="Arial"/>
          <w:color w:val="000000"/>
        </w:rPr>
        <w:t xml:space="preserve">     </w:t>
      </w:r>
      <w:r w:rsidRPr="003C2A05">
        <w:rPr>
          <w:rFonts w:ascii="Comic Sans MS" w:hAnsi="Comic Sans MS" w:cs="Arial"/>
          <w:color w:val="000000"/>
        </w:rPr>
        <w:t>C.</w:t>
      </w:r>
      <w:r>
        <w:rPr>
          <w:rFonts w:ascii="Comic Sans MS" w:hAnsi="Comic Sans MS" w:cs="Arial"/>
          <w:color w:val="000000"/>
        </w:rPr>
        <w:t xml:space="preserve"> </w:t>
      </w:r>
      <w:r w:rsidRPr="003C2A05">
        <w:rPr>
          <w:rFonts w:ascii="Comic Sans MS" w:hAnsi="Comic Sans MS" w:cs="Arial"/>
          <w:color w:val="000000"/>
        </w:rPr>
        <w:t xml:space="preserve">Gereğinden fazla </w:t>
      </w:r>
      <w:r>
        <w:rPr>
          <w:rFonts w:ascii="Comic Sans MS" w:hAnsi="Comic Sans MS" w:cs="Arial"/>
          <w:color w:val="000000"/>
        </w:rPr>
        <w:t>b</w:t>
      </w:r>
      <w:r w:rsidRPr="003C2A05">
        <w:rPr>
          <w:rFonts w:ascii="Comic Sans MS" w:hAnsi="Comic Sans MS" w:cs="Arial"/>
          <w:color w:val="000000"/>
        </w:rPr>
        <w:t>eslenmesine</w:t>
      </w:r>
    </w:p>
    <w:p w:rsidR="00AE39EF" w:rsidRPr="003C2A05" w:rsidRDefault="00AE39EF" w:rsidP="00843ED6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431389">
      <w:pPr>
        <w:ind w:hanging="142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 23</w:t>
      </w:r>
      <w:r w:rsidRPr="00B021A5">
        <w:rPr>
          <w:rFonts w:ascii="Comic Sans MS" w:hAnsi="Comic Sans MS" w:cs="Arial"/>
          <w:b/>
          <w:color w:val="000000"/>
        </w:rPr>
        <w:t>.</w:t>
      </w:r>
      <w:r w:rsidRPr="00B021A5">
        <w:rPr>
          <w:rFonts w:ascii="Comic Sans MS" w:hAnsi="Comic Sans MS" w:cs="Arial"/>
          <w:color w:val="000000"/>
        </w:rPr>
        <w:t>“</w:t>
      </w:r>
      <w:r w:rsidRPr="00B021A5">
        <w:rPr>
          <w:rFonts w:ascii="Comic Sans MS" w:hAnsi="Comic Sans MS" w:cs="Arial"/>
          <w:i/>
          <w:color w:val="000000"/>
        </w:rPr>
        <w:t>Hatasız kul olmaz</w:t>
      </w:r>
      <w:r w:rsidRPr="00B021A5">
        <w:rPr>
          <w:rFonts w:ascii="Comic Sans MS" w:hAnsi="Comic Sans MS" w:cs="Arial"/>
          <w:color w:val="000000"/>
        </w:rPr>
        <w:t xml:space="preserve">.” </w:t>
      </w:r>
      <w:r w:rsidRPr="00B021A5">
        <w:rPr>
          <w:rFonts w:ascii="Comic Sans MS" w:hAnsi="Comic Sans MS" w:cs="Arial"/>
          <w:b/>
          <w:color w:val="000000"/>
        </w:rPr>
        <w:t>İfadesi ne demektir?</w:t>
      </w:r>
    </w:p>
    <w:p w:rsidR="00AE39EF" w:rsidRPr="00B021A5" w:rsidRDefault="00AE39EF" w:rsidP="00B021A5">
      <w:pPr>
        <w:numPr>
          <w:ilvl w:val="0"/>
          <w:numId w:val="25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Her insan hata yapabilir.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B021A5">
        <w:rPr>
          <w:rFonts w:ascii="Comic Sans MS" w:hAnsi="Comic Sans MS" w:cs="Arial"/>
          <w:color w:val="000000"/>
        </w:rPr>
        <w:t>Hata yapmamalıyız.</w:t>
      </w:r>
      <w:r w:rsidRPr="00B021A5">
        <w:rPr>
          <w:rFonts w:ascii="Comic Sans MS" w:hAnsi="Comic Sans MS" w:cs="Arial"/>
          <w:color w:val="000000"/>
        </w:rPr>
        <w:tab/>
      </w:r>
      <w:r>
        <w:rPr>
          <w:rFonts w:ascii="Comic Sans MS" w:hAnsi="Comic Sans MS" w:cs="Arial"/>
          <w:color w:val="000000"/>
        </w:rPr>
        <w:t xml:space="preserve">C. </w:t>
      </w:r>
      <w:r w:rsidRPr="00B021A5">
        <w:rPr>
          <w:rFonts w:ascii="Comic Sans MS" w:hAnsi="Comic Sans MS" w:cs="Arial"/>
          <w:color w:val="000000"/>
        </w:rPr>
        <w:t>Zayıf insanlar hata yapar.</w:t>
      </w:r>
    </w:p>
    <w:p w:rsidR="00AE39EF" w:rsidRPr="003C2A05" w:rsidRDefault="00AE39EF" w:rsidP="00B021A5">
      <w:pPr>
        <w:ind w:left="360"/>
        <w:rPr>
          <w:rFonts w:ascii="Comic Sans MS" w:hAnsi="Comic Sans MS" w:cs="Arial"/>
          <w:color w:val="000000"/>
          <w:sz w:val="16"/>
          <w:szCs w:val="16"/>
        </w:rPr>
      </w:pPr>
    </w:p>
    <w:p w:rsidR="00AE39EF" w:rsidRPr="00B021A5" w:rsidRDefault="00AE39EF" w:rsidP="00B021A5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24</w:t>
      </w:r>
      <w:r w:rsidRPr="00B021A5">
        <w:rPr>
          <w:rFonts w:ascii="Comic Sans MS" w:hAnsi="Comic Sans MS" w:cs="Arial"/>
          <w:b/>
          <w:color w:val="000000"/>
        </w:rPr>
        <w:t>.Kişisel eşyalarımızı nasıl kullanmalıyız?</w:t>
      </w:r>
    </w:p>
    <w:p w:rsidR="00AE39EF" w:rsidRPr="00B021A5" w:rsidRDefault="00AE39EF" w:rsidP="00B021A5">
      <w:pPr>
        <w:numPr>
          <w:ilvl w:val="0"/>
          <w:numId w:val="28"/>
        </w:numPr>
        <w:rPr>
          <w:rFonts w:ascii="Comic Sans MS" w:hAnsi="Comic Sans MS" w:cs="Arial"/>
          <w:color w:val="000000"/>
        </w:rPr>
      </w:pPr>
      <w:r w:rsidRPr="00B021A5">
        <w:rPr>
          <w:rFonts w:ascii="Comic Sans MS" w:hAnsi="Comic Sans MS" w:cs="Arial"/>
          <w:color w:val="000000"/>
        </w:rPr>
        <w:t>istediğimiz gibi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B021A5">
        <w:rPr>
          <w:rFonts w:ascii="Comic Sans MS" w:hAnsi="Comic Sans MS" w:cs="Arial"/>
          <w:color w:val="000000"/>
        </w:rPr>
        <w:t>özenerek</w:t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</w:r>
      <w:r w:rsidRPr="00B021A5">
        <w:rPr>
          <w:rFonts w:ascii="Comic Sans MS" w:hAnsi="Comic Sans MS" w:cs="Arial"/>
          <w:color w:val="000000"/>
        </w:rPr>
        <w:tab/>
        <w:t>C.</w:t>
      </w:r>
      <w:r>
        <w:rPr>
          <w:rFonts w:ascii="Comic Sans MS" w:hAnsi="Comic Sans MS" w:cs="Arial"/>
          <w:color w:val="000000"/>
        </w:rPr>
        <w:t xml:space="preserve"> </w:t>
      </w:r>
      <w:r w:rsidRPr="00B021A5">
        <w:rPr>
          <w:rFonts w:ascii="Comic Sans MS" w:hAnsi="Comic Sans MS" w:cs="Arial"/>
          <w:color w:val="000000"/>
        </w:rPr>
        <w:t>dikkatsizce</w:t>
      </w:r>
    </w:p>
    <w:p w:rsidR="00AE39EF" w:rsidRPr="00B021A5" w:rsidRDefault="00AE39EF" w:rsidP="00B021A5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25</w:t>
      </w:r>
      <w:r w:rsidRPr="00B021A5">
        <w:rPr>
          <w:rFonts w:ascii="Comic Sans MS" w:hAnsi="Comic Sans MS" w:cs="Arial"/>
          <w:b/>
          <w:color w:val="000000"/>
        </w:rPr>
        <w:t>.Tasarruflu olursak aşağıdakilerden hangisine katkı sağlamış oluruz?</w:t>
      </w:r>
    </w:p>
    <w:p w:rsidR="00AE39EF" w:rsidRPr="00431389" w:rsidRDefault="00AE39EF" w:rsidP="00B021A5">
      <w:pPr>
        <w:numPr>
          <w:ilvl w:val="0"/>
          <w:numId w:val="29"/>
        </w:numPr>
        <w:rPr>
          <w:rFonts w:ascii="Comic Sans MS" w:hAnsi="Comic Sans MS" w:cs="Arial"/>
          <w:color w:val="000000"/>
        </w:rPr>
      </w:pPr>
      <w:r w:rsidRPr="00431389">
        <w:rPr>
          <w:rFonts w:ascii="Comic Sans MS" w:hAnsi="Comic Sans MS" w:cs="Arial"/>
          <w:color w:val="000000"/>
        </w:rPr>
        <w:t>mahalle bakkalına</w:t>
      </w:r>
      <w:r w:rsidRPr="00431389">
        <w:rPr>
          <w:rFonts w:ascii="Comic Sans MS" w:hAnsi="Comic Sans MS" w:cs="Arial"/>
          <w:color w:val="000000"/>
        </w:rPr>
        <w:tab/>
      </w:r>
      <w:r w:rsidRPr="00431389">
        <w:rPr>
          <w:rFonts w:ascii="Comic Sans MS" w:hAnsi="Comic Sans MS" w:cs="Arial"/>
          <w:color w:val="000000"/>
        </w:rPr>
        <w:tab/>
        <w:t>B.</w:t>
      </w:r>
      <w:r>
        <w:rPr>
          <w:rFonts w:ascii="Comic Sans MS" w:hAnsi="Comic Sans MS" w:cs="Arial"/>
          <w:color w:val="000000"/>
        </w:rPr>
        <w:t xml:space="preserve"> </w:t>
      </w:r>
      <w:r w:rsidRPr="00431389">
        <w:rPr>
          <w:rFonts w:ascii="Comic Sans MS" w:hAnsi="Comic Sans MS" w:cs="Arial"/>
          <w:color w:val="000000"/>
        </w:rPr>
        <w:t>komşularımıza</w:t>
      </w:r>
      <w:r w:rsidRPr="00431389">
        <w:rPr>
          <w:rFonts w:ascii="Comic Sans MS" w:hAnsi="Comic Sans MS" w:cs="Arial"/>
          <w:color w:val="000000"/>
        </w:rPr>
        <w:tab/>
      </w:r>
      <w:r w:rsidRPr="00431389">
        <w:rPr>
          <w:rFonts w:ascii="Comic Sans MS" w:hAnsi="Comic Sans MS" w:cs="Arial"/>
          <w:color w:val="000000"/>
        </w:rPr>
        <w:tab/>
        <w:t>C.</w:t>
      </w:r>
      <w:r>
        <w:rPr>
          <w:rFonts w:ascii="Comic Sans MS" w:hAnsi="Comic Sans MS" w:cs="Arial"/>
          <w:color w:val="000000"/>
        </w:rPr>
        <w:t xml:space="preserve"> </w:t>
      </w:r>
      <w:r w:rsidRPr="00431389">
        <w:rPr>
          <w:rFonts w:ascii="Comic Sans MS" w:hAnsi="Comic Sans MS" w:cs="Arial"/>
          <w:color w:val="000000"/>
        </w:rPr>
        <w:t>aile bütçesine</w:t>
      </w:r>
    </w:p>
    <w:p w:rsidR="00AE39EF" w:rsidRPr="00B021A5" w:rsidRDefault="00AE39EF">
      <w:pPr>
        <w:rPr>
          <w:rFonts w:ascii="Comic Sans MS" w:hAnsi="Comic Sans MS"/>
        </w:rPr>
      </w:pPr>
    </w:p>
    <w:sectPr w:rsidR="00AE39EF" w:rsidRPr="00B021A5" w:rsidSect="00431389">
      <w:pgSz w:w="11906" w:h="16838"/>
      <w:pgMar w:top="567" w:right="289" w:bottom="34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9B5"/>
    <w:multiLevelType w:val="hybridMultilevel"/>
    <w:tmpl w:val="5CB89C5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D877DC"/>
    <w:multiLevelType w:val="hybridMultilevel"/>
    <w:tmpl w:val="C330862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C72625"/>
    <w:multiLevelType w:val="hybridMultilevel"/>
    <w:tmpl w:val="F7BC8F04"/>
    <w:lvl w:ilvl="0" w:tplc="13D64D18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7626CE6"/>
    <w:multiLevelType w:val="hybridMultilevel"/>
    <w:tmpl w:val="FCC0DED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7A32EF6"/>
    <w:multiLevelType w:val="hybridMultilevel"/>
    <w:tmpl w:val="6D78F2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49056B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650D59"/>
    <w:multiLevelType w:val="hybridMultilevel"/>
    <w:tmpl w:val="6332F3D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01053E"/>
    <w:multiLevelType w:val="hybridMultilevel"/>
    <w:tmpl w:val="46C6711E"/>
    <w:lvl w:ilvl="0" w:tplc="7F7C26DC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2A096377"/>
    <w:multiLevelType w:val="hybridMultilevel"/>
    <w:tmpl w:val="94F4DB0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2AC3D1C"/>
    <w:multiLevelType w:val="hybridMultilevel"/>
    <w:tmpl w:val="9D4CDEB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4907C7"/>
    <w:multiLevelType w:val="hybridMultilevel"/>
    <w:tmpl w:val="CF685C2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F667B92"/>
    <w:multiLevelType w:val="hybridMultilevel"/>
    <w:tmpl w:val="A642BAE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24734A"/>
    <w:multiLevelType w:val="hybridMultilevel"/>
    <w:tmpl w:val="492A5AB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600ECE"/>
    <w:multiLevelType w:val="hybridMultilevel"/>
    <w:tmpl w:val="9B74574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687F60"/>
    <w:multiLevelType w:val="hybridMultilevel"/>
    <w:tmpl w:val="B464EA7C"/>
    <w:lvl w:ilvl="0" w:tplc="85A6B1D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4B7E6C51"/>
    <w:multiLevelType w:val="hybridMultilevel"/>
    <w:tmpl w:val="5386CA1C"/>
    <w:lvl w:ilvl="0" w:tplc="7E143A7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4D534092"/>
    <w:multiLevelType w:val="hybridMultilevel"/>
    <w:tmpl w:val="22080A0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F2D44DF"/>
    <w:multiLevelType w:val="hybridMultilevel"/>
    <w:tmpl w:val="0B540466"/>
    <w:lvl w:ilvl="0" w:tplc="6DD2963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505A4196"/>
    <w:multiLevelType w:val="hybridMultilevel"/>
    <w:tmpl w:val="BA724C3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64146B4"/>
    <w:multiLevelType w:val="hybridMultilevel"/>
    <w:tmpl w:val="B6E0682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9852AC"/>
    <w:multiLevelType w:val="hybridMultilevel"/>
    <w:tmpl w:val="551C6F3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C6315F6"/>
    <w:multiLevelType w:val="hybridMultilevel"/>
    <w:tmpl w:val="4DDC6FA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02C30CD"/>
    <w:multiLevelType w:val="hybridMultilevel"/>
    <w:tmpl w:val="182CD26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243753B"/>
    <w:multiLevelType w:val="hybridMultilevel"/>
    <w:tmpl w:val="9DCE5B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A075CF1"/>
    <w:multiLevelType w:val="hybridMultilevel"/>
    <w:tmpl w:val="7F9615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B1556CB"/>
    <w:multiLevelType w:val="hybridMultilevel"/>
    <w:tmpl w:val="64FC91C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99CFE3E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B880D14"/>
    <w:multiLevelType w:val="hybridMultilevel"/>
    <w:tmpl w:val="046280B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BF552F2"/>
    <w:multiLevelType w:val="hybridMultilevel"/>
    <w:tmpl w:val="33B29CE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2B7309A"/>
    <w:multiLevelType w:val="hybridMultilevel"/>
    <w:tmpl w:val="E6CEF93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00C8D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52F61B1"/>
    <w:multiLevelType w:val="hybridMultilevel"/>
    <w:tmpl w:val="2C262FF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092249"/>
    <w:multiLevelType w:val="hybridMultilevel"/>
    <w:tmpl w:val="5B0893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9627385"/>
    <w:multiLevelType w:val="hybridMultilevel"/>
    <w:tmpl w:val="CEECC96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AAE4142"/>
    <w:multiLevelType w:val="hybridMultilevel"/>
    <w:tmpl w:val="EE782A0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1"/>
  </w:num>
  <w:num w:numId="3">
    <w:abstractNumId w:val="26"/>
  </w:num>
  <w:num w:numId="4">
    <w:abstractNumId w:val="31"/>
  </w:num>
  <w:num w:numId="5">
    <w:abstractNumId w:val="27"/>
  </w:num>
  <w:num w:numId="6">
    <w:abstractNumId w:val="14"/>
  </w:num>
  <w:num w:numId="7">
    <w:abstractNumId w:val="2"/>
  </w:num>
  <w:num w:numId="8">
    <w:abstractNumId w:val="13"/>
  </w:num>
  <w:num w:numId="9">
    <w:abstractNumId w:val="16"/>
  </w:num>
  <w:num w:numId="10">
    <w:abstractNumId w:val="6"/>
  </w:num>
  <w:num w:numId="11">
    <w:abstractNumId w:val="15"/>
  </w:num>
  <w:num w:numId="12">
    <w:abstractNumId w:val="20"/>
  </w:num>
  <w:num w:numId="13">
    <w:abstractNumId w:val="18"/>
  </w:num>
  <w:num w:numId="14">
    <w:abstractNumId w:val="30"/>
  </w:num>
  <w:num w:numId="15">
    <w:abstractNumId w:val="1"/>
  </w:num>
  <w:num w:numId="16">
    <w:abstractNumId w:val="24"/>
  </w:num>
  <w:num w:numId="17">
    <w:abstractNumId w:val="0"/>
  </w:num>
  <w:num w:numId="18">
    <w:abstractNumId w:val="28"/>
  </w:num>
  <w:num w:numId="19">
    <w:abstractNumId w:val="17"/>
  </w:num>
  <w:num w:numId="20">
    <w:abstractNumId w:val="23"/>
  </w:num>
  <w:num w:numId="21">
    <w:abstractNumId w:val="5"/>
  </w:num>
  <w:num w:numId="22">
    <w:abstractNumId w:val="29"/>
  </w:num>
  <w:num w:numId="23">
    <w:abstractNumId w:val="25"/>
  </w:num>
  <w:num w:numId="24">
    <w:abstractNumId w:val="12"/>
  </w:num>
  <w:num w:numId="25">
    <w:abstractNumId w:val="11"/>
  </w:num>
  <w:num w:numId="26">
    <w:abstractNumId w:val="8"/>
  </w:num>
  <w:num w:numId="27">
    <w:abstractNumId w:val="9"/>
  </w:num>
  <w:num w:numId="28">
    <w:abstractNumId w:val="7"/>
  </w:num>
  <w:num w:numId="29">
    <w:abstractNumId w:val="10"/>
  </w:num>
  <w:num w:numId="30">
    <w:abstractNumId w:val="19"/>
  </w:num>
  <w:num w:numId="31">
    <w:abstractNumId w:val="22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1A5"/>
    <w:rsid w:val="000C1400"/>
    <w:rsid w:val="003C2A05"/>
    <w:rsid w:val="00431389"/>
    <w:rsid w:val="00437A4B"/>
    <w:rsid w:val="007D3763"/>
    <w:rsid w:val="00843ED6"/>
    <w:rsid w:val="00AC64A4"/>
    <w:rsid w:val="00AE39EF"/>
    <w:rsid w:val="00B021A5"/>
    <w:rsid w:val="00D66990"/>
    <w:rsid w:val="00DE7212"/>
    <w:rsid w:val="00F9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1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3138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E72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2</Pages>
  <Words>707</Words>
  <Characters>4030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</dc:creator>
  <cp:keywords/>
  <dc:description/>
  <cp:lastModifiedBy>BİRSEN</cp:lastModifiedBy>
  <cp:revision>2</cp:revision>
  <dcterms:created xsi:type="dcterms:W3CDTF">2012-10-18T14:31:00Z</dcterms:created>
  <dcterms:modified xsi:type="dcterms:W3CDTF">2013-10-09T14:38:00Z</dcterms:modified>
</cp:coreProperties>
</file>