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B01" w:rsidRDefault="00740B01" w:rsidP="00276DE4">
      <w:pPr>
        <w:pStyle w:val="ListParagraph"/>
        <w:numPr>
          <w:ilvl w:val="0"/>
          <w:numId w:val="1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 xml:space="preserve">   Saygı</w:t>
      </w:r>
    </w:p>
    <w:p w:rsidR="00740B01" w:rsidRDefault="00740B01" w:rsidP="008C71ED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Dürüstlük</w:t>
      </w:r>
    </w:p>
    <w:p w:rsidR="00740B01" w:rsidRDefault="00740B01" w:rsidP="008C71ED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Yardımseverlik</w:t>
      </w:r>
    </w:p>
    <w:p w:rsidR="00740B01" w:rsidRDefault="00740B01" w:rsidP="008C71ED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……………..</w:t>
      </w:r>
    </w:p>
    <w:p w:rsidR="00740B01" w:rsidRDefault="00740B01" w:rsidP="008C71ED">
      <w:p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Ela arkadaşlarında aradığı olumlu özellikleri listelemiştir.</w:t>
      </w:r>
    </w:p>
    <w:p w:rsidR="00740B01" w:rsidRDefault="00740B01" w:rsidP="008C71ED">
      <w:p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Boş bırakılan yere hangisi gelebilir?</w:t>
      </w:r>
    </w:p>
    <w:p w:rsidR="00740B01" w:rsidRDefault="00740B01" w:rsidP="008C71ED">
      <w:pPr>
        <w:pStyle w:val="ListParagraph"/>
        <w:numPr>
          <w:ilvl w:val="0"/>
          <w:numId w:val="2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Bencillik</w:t>
      </w:r>
    </w:p>
    <w:p w:rsidR="00740B01" w:rsidRDefault="00740B01" w:rsidP="008C71ED">
      <w:pPr>
        <w:pStyle w:val="ListParagraph"/>
        <w:numPr>
          <w:ilvl w:val="0"/>
          <w:numId w:val="2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Güvenilirlik</w:t>
      </w:r>
    </w:p>
    <w:p w:rsidR="00740B01" w:rsidRDefault="00740B01" w:rsidP="008C71ED">
      <w:pPr>
        <w:pStyle w:val="ListParagraph"/>
        <w:numPr>
          <w:ilvl w:val="0"/>
          <w:numId w:val="2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Sorumsuzluk</w:t>
      </w:r>
    </w:p>
    <w:p w:rsidR="00740B01" w:rsidRDefault="00740B01" w:rsidP="008C71ED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740B01" w:rsidRDefault="00740B01" w:rsidP="008C71ED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740B01" w:rsidRDefault="00740B01" w:rsidP="00E249AC">
      <w:pPr>
        <w:pStyle w:val="ListParagraph"/>
        <w:numPr>
          <w:ilvl w:val="0"/>
          <w:numId w:val="1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Okul koridorlarında ………………..</w:t>
      </w:r>
    </w:p>
    <w:p w:rsidR="00740B01" w:rsidRDefault="00740B01" w:rsidP="00E249AC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Derslerimizi zamanında …………….</w:t>
      </w:r>
    </w:p>
    <w:p w:rsidR="00740B01" w:rsidRDefault="00740B01" w:rsidP="00E249AC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Okul ve sınıf eşyalarımıza ……………..</w:t>
      </w:r>
    </w:p>
    <w:p w:rsidR="00740B01" w:rsidRDefault="00740B01" w:rsidP="00E249AC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</w:p>
    <w:p w:rsidR="00740B01" w:rsidRDefault="00740B01" w:rsidP="00E249AC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Yukarıdaki cümleleri uygun sözcüklerle doldurmak isteyen Sinem hangi kelimeyi kullanmaz?</w:t>
      </w:r>
    </w:p>
    <w:p w:rsidR="00740B01" w:rsidRDefault="00740B01" w:rsidP="00E249AC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</w:p>
    <w:p w:rsidR="00740B01" w:rsidRDefault="00740B01" w:rsidP="00E249AC">
      <w:pPr>
        <w:pStyle w:val="ListParagraph"/>
        <w:numPr>
          <w:ilvl w:val="0"/>
          <w:numId w:val="5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Yüksek sesle</w:t>
      </w:r>
    </w:p>
    <w:p w:rsidR="00740B01" w:rsidRDefault="00740B01" w:rsidP="00E249AC">
      <w:pPr>
        <w:pStyle w:val="ListParagraph"/>
        <w:numPr>
          <w:ilvl w:val="0"/>
          <w:numId w:val="5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Koşmamalıyız</w:t>
      </w:r>
    </w:p>
    <w:p w:rsidR="00740B01" w:rsidRDefault="00740B01" w:rsidP="00E249AC">
      <w:pPr>
        <w:pStyle w:val="ListParagraph"/>
        <w:numPr>
          <w:ilvl w:val="0"/>
          <w:numId w:val="5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Zarar vermemeliyiz.</w:t>
      </w:r>
    </w:p>
    <w:p w:rsidR="00740B01" w:rsidRDefault="00740B01" w:rsidP="00E249AC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740B01" w:rsidRPr="008C71ED" w:rsidRDefault="00740B01" w:rsidP="008C71ED">
      <w:pPr>
        <w:pStyle w:val="ListParagraph"/>
        <w:numPr>
          <w:ilvl w:val="0"/>
          <w:numId w:val="1"/>
        </w:numPr>
        <w:rPr>
          <w:rFonts w:ascii="Century Gothic" w:hAnsi="Century Gothic" w:cs="Century Gothic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89"/>
      </w:tblGrid>
      <w:tr w:rsidR="00740B01" w:rsidRPr="00CC2962">
        <w:trPr>
          <w:trHeight w:val="862"/>
        </w:trPr>
        <w:tc>
          <w:tcPr>
            <w:tcW w:w="3989" w:type="dxa"/>
          </w:tcPr>
          <w:p w:rsidR="00740B01" w:rsidRPr="00CC2962" w:rsidRDefault="00740B01" w:rsidP="00CC2962">
            <w:pPr>
              <w:pStyle w:val="ListParagraph"/>
              <w:spacing w:after="0" w:line="240" w:lineRule="auto"/>
              <w:ind w:left="0"/>
              <w:rPr>
                <w:rFonts w:ascii="Century Gothic" w:hAnsi="Century Gothic" w:cs="Century Gothic"/>
                <w:sz w:val="24"/>
                <w:szCs w:val="24"/>
              </w:rPr>
            </w:pPr>
            <w:r w:rsidRPr="00CC2962">
              <w:rPr>
                <w:rFonts w:ascii="Century Gothic" w:hAnsi="Century Gothic" w:cs="Century Gothic"/>
                <w:sz w:val="24"/>
                <w:szCs w:val="24"/>
              </w:rPr>
              <w:t>“ Bir toplumda bulunun tüm kişilerin eşit olarak söz sahibi olmasına……….denir.</w:t>
            </w:r>
          </w:p>
          <w:p w:rsidR="00740B01" w:rsidRPr="00CC2962" w:rsidRDefault="00740B01" w:rsidP="00CC2962">
            <w:pPr>
              <w:pStyle w:val="ListParagraph"/>
              <w:spacing w:after="0" w:line="240" w:lineRule="auto"/>
              <w:ind w:left="0"/>
              <w:rPr>
                <w:rFonts w:ascii="Century Gothic" w:hAnsi="Century Gothic" w:cs="Century Gothic"/>
                <w:sz w:val="24"/>
                <w:szCs w:val="24"/>
              </w:rPr>
            </w:pPr>
          </w:p>
        </w:tc>
      </w:tr>
    </w:tbl>
    <w:p w:rsidR="00740B01" w:rsidRDefault="00740B01" w:rsidP="008C71ED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</w:p>
    <w:p w:rsidR="00740B01" w:rsidRDefault="00740B01" w:rsidP="008C71ED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Yukarıdaki cümle hangisi ile tamamlanabilir?</w:t>
      </w:r>
    </w:p>
    <w:p w:rsidR="00740B01" w:rsidRDefault="00740B01" w:rsidP="008C71ED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</w:p>
    <w:p w:rsidR="00740B01" w:rsidRDefault="00740B01" w:rsidP="008C71ED">
      <w:pPr>
        <w:pStyle w:val="ListParagraph"/>
        <w:numPr>
          <w:ilvl w:val="0"/>
          <w:numId w:val="3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Demokrasi</w:t>
      </w:r>
    </w:p>
    <w:p w:rsidR="00740B01" w:rsidRDefault="00740B01" w:rsidP="008C71ED">
      <w:pPr>
        <w:pStyle w:val="ListParagraph"/>
        <w:numPr>
          <w:ilvl w:val="0"/>
          <w:numId w:val="3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Dayanışma</w:t>
      </w:r>
    </w:p>
    <w:p w:rsidR="00740B01" w:rsidRDefault="00740B01" w:rsidP="008C71ED">
      <w:pPr>
        <w:pStyle w:val="ListParagraph"/>
        <w:numPr>
          <w:ilvl w:val="0"/>
          <w:numId w:val="3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 xml:space="preserve">Dürüstlük </w:t>
      </w:r>
    </w:p>
    <w:p w:rsidR="00740B01" w:rsidRDefault="00740B01" w:rsidP="00E249AC">
      <w:pPr>
        <w:rPr>
          <w:rFonts w:ascii="Century Gothic" w:hAnsi="Century Gothic" w:cs="Century Gothic"/>
          <w:sz w:val="24"/>
          <w:szCs w:val="24"/>
        </w:rPr>
      </w:pPr>
    </w:p>
    <w:p w:rsidR="00740B01" w:rsidRDefault="00740B01" w:rsidP="00E249AC">
      <w:pPr>
        <w:rPr>
          <w:rFonts w:ascii="Century Gothic" w:hAnsi="Century Gothic" w:cs="Century Gothic"/>
          <w:sz w:val="24"/>
          <w:szCs w:val="24"/>
        </w:rPr>
      </w:pPr>
    </w:p>
    <w:p w:rsidR="00740B01" w:rsidRPr="00E249AC" w:rsidRDefault="00740B01" w:rsidP="00E249AC">
      <w:pPr>
        <w:rPr>
          <w:rFonts w:ascii="Century Gothic" w:hAnsi="Century Gothic" w:cs="Century Gothic"/>
          <w:sz w:val="24"/>
          <w:szCs w:val="24"/>
        </w:rPr>
      </w:pPr>
    </w:p>
    <w:p w:rsidR="00740B01" w:rsidRDefault="00740B01" w:rsidP="008C71ED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740B01" w:rsidRDefault="00740B01" w:rsidP="008C71ED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740B01" w:rsidRDefault="00740B01" w:rsidP="008C71ED">
      <w:pPr>
        <w:pStyle w:val="ListParagraph"/>
        <w:rPr>
          <w:rFonts w:ascii="Century Gothic" w:hAnsi="Century Gothic" w:cs="Century Gothic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78"/>
      </w:tblGrid>
      <w:tr w:rsidR="00740B01" w:rsidRPr="00CC2962">
        <w:trPr>
          <w:trHeight w:val="288"/>
        </w:trPr>
        <w:tc>
          <w:tcPr>
            <w:tcW w:w="4278" w:type="dxa"/>
          </w:tcPr>
          <w:p w:rsidR="00740B01" w:rsidRPr="00CC2962" w:rsidRDefault="00740B01" w:rsidP="00CC2962">
            <w:pPr>
              <w:pStyle w:val="ListParagraph"/>
              <w:spacing w:after="0" w:line="240" w:lineRule="auto"/>
              <w:ind w:left="0"/>
              <w:rPr>
                <w:rFonts w:ascii="Century Gothic" w:hAnsi="Century Gothic" w:cs="Century Gothic"/>
                <w:sz w:val="24"/>
                <w:szCs w:val="24"/>
              </w:rPr>
            </w:pPr>
            <w:r w:rsidRPr="00CC2962">
              <w:rPr>
                <w:rFonts w:ascii="Century Gothic" w:hAnsi="Century Gothic" w:cs="Century Gothic"/>
                <w:b/>
                <w:bCs/>
                <w:sz w:val="24"/>
                <w:szCs w:val="24"/>
              </w:rPr>
              <w:t>EFE:</w:t>
            </w:r>
            <w:r w:rsidRPr="00CC2962">
              <w:rPr>
                <w:rFonts w:ascii="Century Gothic" w:hAnsi="Century Gothic" w:cs="Century Gothic"/>
                <w:sz w:val="24"/>
                <w:szCs w:val="24"/>
              </w:rPr>
              <w:t xml:space="preserve"> Oyun oynarken işime geldiği gibi davranırım.</w:t>
            </w:r>
          </w:p>
        </w:tc>
      </w:tr>
      <w:tr w:rsidR="00740B01" w:rsidRPr="00CC2962">
        <w:trPr>
          <w:trHeight w:val="288"/>
        </w:trPr>
        <w:tc>
          <w:tcPr>
            <w:tcW w:w="4278" w:type="dxa"/>
          </w:tcPr>
          <w:p w:rsidR="00740B01" w:rsidRPr="00CC2962" w:rsidRDefault="00740B01" w:rsidP="00CC2962">
            <w:pPr>
              <w:pStyle w:val="ListParagraph"/>
              <w:spacing w:after="0" w:line="240" w:lineRule="auto"/>
              <w:ind w:left="0"/>
              <w:rPr>
                <w:rFonts w:ascii="Century Gothic" w:hAnsi="Century Gothic" w:cs="Century Gothic"/>
                <w:sz w:val="24"/>
                <w:szCs w:val="24"/>
              </w:rPr>
            </w:pPr>
            <w:r w:rsidRPr="00CC2962">
              <w:rPr>
                <w:rFonts w:ascii="Century Gothic" w:hAnsi="Century Gothic" w:cs="Century Gothic"/>
                <w:b/>
                <w:bCs/>
                <w:sz w:val="24"/>
                <w:szCs w:val="24"/>
              </w:rPr>
              <w:t xml:space="preserve">ECE: </w:t>
            </w:r>
            <w:r w:rsidRPr="00CC2962">
              <w:rPr>
                <w:rFonts w:ascii="Century Gothic" w:hAnsi="Century Gothic" w:cs="Century Gothic"/>
                <w:sz w:val="24"/>
                <w:szCs w:val="24"/>
              </w:rPr>
              <w:t>Kantinde ilk sıra hep benim olmalıdır.</w:t>
            </w:r>
          </w:p>
        </w:tc>
      </w:tr>
      <w:tr w:rsidR="00740B01" w:rsidRPr="00CC2962">
        <w:trPr>
          <w:trHeight w:val="288"/>
        </w:trPr>
        <w:tc>
          <w:tcPr>
            <w:tcW w:w="4278" w:type="dxa"/>
          </w:tcPr>
          <w:p w:rsidR="00740B01" w:rsidRPr="00CC2962" w:rsidRDefault="00740B01" w:rsidP="00CC2962">
            <w:pPr>
              <w:pStyle w:val="ListParagraph"/>
              <w:spacing w:after="0" w:line="240" w:lineRule="auto"/>
              <w:ind w:left="0"/>
              <w:rPr>
                <w:rFonts w:ascii="Century Gothic" w:hAnsi="Century Gothic" w:cs="Century Gothic"/>
                <w:sz w:val="24"/>
                <w:szCs w:val="24"/>
              </w:rPr>
            </w:pPr>
            <w:r w:rsidRPr="00CC2962">
              <w:rPr>
                <w:rFonts w:ascii="Century Gothic" w:hAnsi="Century Gothic" w:cs="Century Gothic"/>
                <w:b/>
                <w:bCs/>
                <w:sz w:val="24"/>
                <w:szCs w:val="24"/>
              </w:rPr>
              <w:t>EGE:</w:t>
            </w:r>
            <w:r w:rsidRPr="00CC2962">
              <w:rPr>
                <w:rFonts w:ascii="Century Gothic" w:hAnsi="Century Gothic" w:cs="Century Gothic"/>
                <w:sz w:val="24"/>
                <w:szCs w:val="24"/>
              </w:rPr>
              <w:t xml:space="preserve"> Her zaman doğruyu söylerim.</w:t>
            </w:r>
          </w:p>
        </w:tc>
      </w:tr>
      <w:tr w:rsidR="00740B01" w:rsidRPr="00CC2962">
        <w:trPr>
          <w:trHeight w:val="305"/>
        </w:trPr>
        <w:tc>
          <w:tcPr>
            <w:tcW w:w="4278" w:type="dxa"/>
          </w:tcPr>
          <w:p w:rsidR="00740B01" w:rsidRPr="00CC2962" w:rsidRDefault="00740B01" w:rsidP="00CC2962">
            <w:pPr>
              <w:pStyle w:val="ListParagraph"/>
              <w:spacing w:after="0" w:line="240" w:lineRule="auto"/>
              <w:ind w:left="0"/>
              <w:rPr>
                <w:rFonts w:ascii="Century Gothic" w:hAnsi="Century Gothic" w:cs="Century Gothic"/>
                <w:sz w:val="24"/>
                <w:szCs w:val="24"/>
              </w:rPr>
            </w:pPr>
            <w:r w:rsidRPr="00CC2962">
              <w:rPr>
                <w:rFonts w:ascii="Century Gothic" w:hAnsi="Century Gothic" w:cs="Century Gothic"/>
                <w:b/>
                <w:bCs/>
                <w:sz w:val="24"/>
                <w:szCs w:val="24"/>
              </w:rPr>
              <w:t>ELA:</w:t>
            </w:r>
            <w:r w:rsidRPr="00CC2962">
              <w:rPr>
                <w:rFonts w:ascii="Century Gothic" w:hAnsi="Century Gothic" w:cs="Century Gothic"/>
                <w:sz w:val="24"/>
                <w:szCs w:val="24"/>
              </w:rPr>
              <w:t xml:space="preserve"> Arkadaşlarımın istemediği davranışları onlara yapmam.</w:t>
            </w:r>
          </w:p>
        </w:tc>
      </w:tr>
    </w:tbl>
    <w:p w:rsidR="00740B01" w:rsidRDefault="00740B01" w:rsidP="008C71ED">
      <w:pPr>
        <w:rPr>
          <w:rFonts w:ascii="Century Gothic" w:hAnsi="Century Gothic" w:cs="Century Gothic"/>
          <w:sz w:val="24"/>
          <w:szCs w:val="24"/>
        </w:rPr>
      </w:pPr>
    </w:p>
    <w:p w:rsidR="00740B01" w:rsidRDefault="00740B01" w:rsidP="00E249AC">
      <w:pPr>
        <w:pStyle w:val="ListParagraph"/>
        <w:numPr>
          <w:ilvl w:val="0"/>
          <w:numId w:val="1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Hangi çocukların iyi bir arkadaş oldukları söylenebilir?</w:t>
      </w:r>
    </w:p>
    <w:p w:rsidR="00740B01" w:rsidRDefault="00740B01" w:rsidP="00E249AC">
      <w:pPr>
        <w:pStyle w:val="ListParagraph"/>
        <w:numPr>
          <w:ilvl w:val="0"/>
          <w:numId w:val="13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Efe-Ege</w:t>
      </w:r>
    </w:p>
    <w:p w:rsidR="00740B01" w:rsidRDefault="00740B01" w:rsidP="00E249AC">
      <w:pPr>
        <w:pStyle w:val="ListParagraph"/>
        <w:numPr>
          <w:ilvl w:val="0"/>
          <w:numId w:val="13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Efe-Ece</w:t>
      </w:r>
    </w:p>
    <w:p w:rsidR="00740B01" w:rsidRDefault="00740B01" w:rsidP="00E249AC">
      <w:pPr>
        <w:pStyle w:val="ListParagraph"/>
        <w:numPr>
          <w:ilvl w:val="0"/>
          <w:numId w:val="13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Ela-Ece</w:t>
      </w:r>
    </w:p>
    <w:p w:rsidR="00740B01" w:rsidRPr="00E249AC" w:rsidRDefault="00740B01" w:rsidP="00E249AC">
      <w:pPr>
        <w:rPr>
          <w:rFonts w:ascii="Century Gothic" w:hAnsi="Century Gothic" w:cs="Century Gothic"/>
          <w:sz w:val="24"/>
          <w:szCs w:val="24"/>
        </w:rPr>
      </w:pPr>
    </w:p>
    <w:p w:rsidR="00740B01" w:rsidRDefault="00740B01" w:rsidP="004620FF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740B01" w:rsidRDefault="00740B01" w:rsidP="004620FF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740B01" w:rsidRDefault="00740B01" w:rsidP="004620FF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740B01" w:rsidRDefault="00740B01" w:rsidP="008C71ED">
      <w:pPr>
        <w:pStyle w:val="ListParagraph"/>
        <w:numPr>
          <w:ilvl w:val="0"/>
          <w:numId w:val="1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 xml:space="preserve">Sınıfta öğretmen öğrencilerine tarafsız davranmak konusundan bahsetmiştir. Çocuklardan bazıları bu konuda örnekler vermiştir. </w:t>
      </w:r>
    </w:p>
    <w:p w:rsidR="00740B01" w:rsidRDefault="00740B01" w:rsidP="00E249AC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  <w:hyperlink r:id="rId5" w:history="1">
        <w:r>
          <w:rPr>
            <w:rStyle w:val="Hyperlink"/>
            <w:rFonts w:ascii="Comic Sans MS" w:hAnsi="Comic Sans MS" w:cs="Comic Sans MS"/>
            <w:sz w:val="28"/>
            <w:szCs w:val="28"/>
          </w:rPr>
          <w:t>www.sorubak.com</w:t>
        </w:r>
      </w:hyperlink>
    </w:p>
    <w:p w:rsidR="00740B01" w:rsidRDefault="00740B01" w:rsidP="00F233BB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Aşağıdakilerden hangisi doğru örnek vermiştir.</w:t>
      </w:r>
    </w:p>
    <w:p w:rsidR="00740B01" w:rsidRDefault="00740B01" w:rsidP="00F233BB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</w:p>
    <w:p w:rsidR="00740B01" w:rsidRDefault="00740B01" w:rsidP="00F233BB">
      <w:pPr>
        <w:pStyle w:val="ListParagraph"/>
        <w:numPr>
          <w:ilvl w:val="0"/>
          <w:numId w:val="4"/>
        </w:numPr>
        <w:rPr>
          <w:rFonts w:ascii="Century Gothic" w:hAnsi="Century Gothic" w:cs="Century Gothic"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2" o:spid="_x0000_s1026" type="#_x0000_t75" alt="TWEETY - Tweety boyama sayfaları" href="http://www.okuloncesiforum.net/resi" style="position:absolute;left:0;text-align:left;margin-left:31.5pt;margin-top:4.75pt;width:49.55pt;height:66.35pt;z-index:251658240;visibility:visible" o:button="t">
            <v:fill o:detectmouseclick="t"/>
            <v:imagedata r:id="rId6" o:title=""/>
          </v:shape>
        </w:pict>
      </w:r>
      <w:r>
        <w:rPr>
          <w:rFonts w:ascii="Century Gothic" w:hAnsi="Century Gothic" w:cs="Century Gothic"/>
          <w:sz w:val="24"/>
          <w:szCs w:val="24"/>
        </w:rPr>
        <w:t xml:space="preserve">                   Okuduğum kitabı        </w:t>
      </w:r>
    </w:p>
    <w:p w:rsidR="00740B01" w:rsidRDefault="00740B01" w:rsidP="00F233BB">
      <w:pPr>
        <w:pStyle w:val="ListParagraph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 xml:space="preserve">yalnızca en yakın </w:t>
      </w:r>
    </w:p>
    <w:p w:rsidR="00740B01" w:rsidRDefault="00740B01" w:rsidP="00F233BB">
      <w:pPr>
        <w:pStyle w:val="ListParagraph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arkadaşımla paylaşırım.</w:t>
      </w:r>
    </w:p>
    <w:p w:rsidR="00740B01" w:rsidRDefault="00740B01" w:rsidP="00F233BB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740B01" w:rsidRDefault="00740B01" w:rsidP="00F233BB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740B01" w:rsidRDefault="00740B01" w:rsidP="00F233BB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740B01" w:rsidRDefault="00740B01" w:rsidP="00F233BB">
      <w:pPr>
        <w:pStyle w:val="ListParagraph"/>
        <w:numPr>
          <w:ilvl w:val="0"/>
          <w:numId w:val="4"/>
        </w:numPr>
        <w:rPr>
          <w:rFonts w:ascii="Century Gothic" w:hAnsi="Century Gothic" w:cs="Century Gothic"/>
          <w:sz w:val="24"/>
          <w:szCs w:val="24"/>
        </w:rPr>
      </w:pPr>
      <w:r>
        <w:rPr>
          <w:noProof/>
          <w:lang w:eastAsia="tr-TR"/>
        </w:rPr>
        <w:pict>
          <v:shape id="Resim 14" o:spid="_x0000_s1027" type="#_x0000_t75" alt="http://www.coloring-pictures.net/drawings/BugsBunny/Bugs-Bunny-raises-the-finger-in-top.gif" style="position:absolute;left:0;text-align:left;margin-left:182.2pt;margin-top:-15pt;width:53.25pt;height:76.65pt;z-index:251659264;visibility:visible">
            <v:imagedata r:id="rId7" o:title=""/>
          </v:shape>
        </w:pict>
      </w:r>
      <w:r>
        <w:rPr>
          <w:rFonts w:ascii="Century Gothic" w:hAnsi="Century Gothic" w:cs="Century Gothic"/>
          <w:sz w:val="24"/>
          <w:szCs w:val="24"/>
        </w:rPr>
        <w:t>Sınıf başkanı seçilirken en</w:t>
      </w:r>
    </w:p>
    <w:p w:rsidR="00740B01" w:rsidRDefault="00740B01" w:rsidP="00F233BB">
      <w:pPr>
        <w:pStyle w:val="ListParagraph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sevdiğim arkadaşıma oy</w:t>
      </w:r>
    </w:p>
    <w:p w:rsidR="00740B01" w:rsidRDefault="00740B01" w:rsidP="00F233BB">
      <w:pPr>
        <w:pStyle w:val="ListParagraph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veririm.</w:t>
      </w:r>
    </w:p>
    <w:p w:rsidR="00740B01" w:rsidRDefault="00740B01" w:rsidP="00F233BB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740B01" w:rsidRDefault="00740B01" w:rsidP="00F233BB">
      <w:pPr>
        <w:pStyle w:val="ListParagraph"/>
        <w:numPr>
          <w:ilvl w:val="0"/>
          <w:numId w:val="4"/>
        </w:numPr>
        <w:rPr>
          <w:rFonts w:ascii="Century Gothic" w:hAnsi="Century Gothic" w:cs="Century Gothic"/>
          <w:sz w:val="24"/>
          <w:szCs w:val="24"/>
        </w:rPr>
      </w:pPr>
      <w:r>
        <w:rPr>
          <w:noProof/>
          <w:lang w:eastAsia="tr-TR"/>
        </w:rPr>
        <w:pict>
          <v:shape id="Resim 2" o:spid="_x0000_s1028" type="#_x0000_t75" alt="Açıklama: http://1.bp.blogspot.com/_Hw2JSlaVpoQ/TLnjRNBzP0I/AAAAAAAAAvc/D3XywTOVWAo/s1600/af397904bccfbf2f172ae860339f76bb.jpg" style="position:absolute;left:0;text-align:left;margin-left:32.55pt;margin-top:.9pt;width:52.3pt;height:52.3pt;z-index:251660288;visibility:visible">
            <v:imagedata r:id="rId8" o:title=""/>
          </v:shape>
        </w:pict>
      </w:r>
      <w:r>
        <w:rPr>
          <w:rFonts w:ascii="Century Gothic" w:hAnsi="Century Gothic" w:cs="Century Gothic"/>
          <w:sz w:val="24"/>
          <w:szCs w:val="24"/>
        </w:rPr>
        <w:t xml:space="preserve">               Oynadığım oyuna herkes </w:t>
      </w:r>
    </w:p>
    <w:p w:rsidR="00740B01" w:rsidRDefault="00740B01" w:rsidP="00DC156F">
      <w:pPr>
        <w:pStyle w:val="ListParagraph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 xml:space="preserve">                Katılabilir.</w:t>
      </w:r>
    </w:p>
    <w:p w:rsidR="00740B01" w:rsidRDefault="00740B01" w:rsidP="00DC156F">
      <w:pPr>
        <w:rPr>
          <w:rFonts w:ascii="Century Gothic" w:hAnsi="Century Gothic" w:cs="Century Gothic"/>
          <w:sz w:val="24"/>
          <w:szCs w:val="24"/>
        </w:rPr>
      </w:pPr>
    </w:p>
    <w:p w:rsidR="00740B01" w:rsidRDefault="00740B01" w:rsidP="00DC156F">
      <w:pPr>
        <w:rPr>
          <w:rFonts w:ascii="Century Gothic" w:hAnsi="Century Gothic" w:cs="Century Gothic"/>
          <w:sz w:val="24"/>
          <w:szCs w:val="24"/>
        </w:rPr>
      </w:pPr>
    </w:p>
    <w:p w:rsidR="00740B01" w:rsidRDefault="00740B01" w:rsidP="00DC156F">
      <w:pPr>
        <w:rPr>
          <w:rFonts w:ascii="Century Gothic" w:hAnsi="Century Gothic" w:cs="Century Gothic"/>
          <w:sz w:val="24"/>
          <w:szCs w:val="24"/>
        </w:rPr>
      </w:pPr>
    </w:p>
    <w:p w:rsidR="00740B01" w:rsidRDefault="00740B01" w:rsidP="00DC156F">
      <w:pPr>
        <w:rPr>
          <w:rFonts w:ascii="Century Gothic" w:hAnsi="Century Gothic" w:cs="Century Gothic"/>
          <w:sz w:val="24"/>
          <w:szCs w:val="24"/>
        </w:rPr>
      </w:pPr>
    </w:p>
    <w:p w:rsidR="00740B01" w:rsidRPr="00E249AC" w:rsidRDefault="00740B01" w:rsidP="00E249AC">
      <w:pPr>
        <w:pStyle w:val="ListParagraph"/>
        <w:numPr>
          <w:ilvl w:val="0"/>
          <w:numId w:val="1"/>
        </w:numPr>
        <w:rPr>
          <w:rFonts w:ascii="Century Gothic" w:hAnsi="Century Gothic" w:cs="Century Gothic"/>
          <w:sz w:val="24"/>
          <w:szCs w:val="24"/>
        </w:rPr>
      </w:pPr>
      <w:r>
        <w:rPr>
          <w:noProof/>
          <w:lang w:eastAsia="tr-TR"/>
        </w:rPr>
        <w:pict>
          <v:shape id="Resim 1" o:spid="_x0000_s1029" type="#_x0000_t75" alt="http://www.coloring-pictures.net/drawings/BugsBunny/Bugs-Bunny-raises-the-finger-in-top.gif" style="position:absolute;left:0;text-align:left;margin-left:17.5pt;margin-top:2.1pt;width:45.7pt;height:65.8pt;z-index:251661312;visibility:visible">
            <v:imagedata r:id="rId7" o:title=""/>
          </v:shape>
        </w:pict>
      </w:r>
      <w:r w:rsidRPr="00E249AC">
        <w:rPr>
          <w:rFonts w:ascii="Century Gothic" w:hAnsi="Century Gothic" w:cs="Century Gothic"/>
          <w:sz w:val="24"/>
          <w:szCs w:val="24"/>
        </w:rPr>
        <w:t xml:space="preserve">              Ben sınıf kitaplığından</w:t>
      </w:r>
    </w:p>
    <w:p w:rsidR="00740B01" w:rsidRPr="00DC156F" w:rsidRDefault="00740B01" w:rsidP="00DC156F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sorumluyum.</w:t>
      </w:r>
    </w:p>
    <w:p w:rsidR="00740B01" w:rsidRDefault="00740B01" w:rsidP="008C71ED">
      <w:pPr>
        <w:rPr>
          <w:rFonts w:ascii="Century Gothic" w:hAnsi="Century Gothic" w:cs="Century Gothic"/>
          <w:sz w:val="24"/>
          <w:szCs w:val="24"/>
        </w:rPr>
      </w:pPr>
    </w:p>
    <w:p w:rsidR="00740B01" w:rsidRDefault="00740B01" w:rsidP="008C71ED">
      <w:p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Yalnız arkadaşlarım aldıkları kitabı zamanında teslim etmiyorlar.</w:t>
      </w:r>
    </w:p>
    <w:p w:rsidR="00740B01" w:rsidRDefault="00740B01" w:rsidP="008C71ED">
      <w:p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 xml:space="preserve">Bu durumda Bugs Bunny’ninyaşadığı sorunu çözebilmesi için </w:t>
      </w:r>
      <w:r w:rsidRPr="00D0262F">
        <w:rPr>
          <w:rFonts w:ascii="Century Gothic" w:hAnsi="Century Gothic" w:cs="Century Gothic"/>
          <w:sz w:val="24"/>
          <w:szCs w:val="24"/>
          <w:u w:val="single"/>
        </w:rPr>
        <w:t>ilk önce</w:t>
      </w:r>
      <w:r>
        <w:rPr>
          <w:rFonts w:ascii="Century Gothic" w:hAnsi="Century Gothic" w:cs="Century Gothic"/>
          <w:sz w:val="24"/>
          <w:szCs w:val="24"/>
        </w:rPr>
        <w:t xml:space="preserve"> hangisini yapması gerekir?</w:t>
      </w:r>
    </w:p>
    <w:p w:rsidR="00740B01" w:rsidRDefault="00740B01" w:rsidP="00D0262F">
      <w:pPr>
        <w:pStyle w:val="ListParagraph"/>
        <w:numPr>
          <w:ilvl w:val="0"/>
          <w:numId w:val="7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Birden fazla çözüm yolu bulmalıdır.</w:t>
      </w:r>
    </w:p>
    <w:p w:rsidR="00740B01" w:rsidRDefault="00740B01" w:rsidP="00D0262F">
      <w:pPr>
        <w:pStyle w:val="ListParagraph"/>
        <w:numPr>
          <w:ilvl w:val="0"/>
          <w:numId w:val="7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Kendisine yardım edebilecek birini bulmalıdır.</w:t>
      </w:r>
    </w:p>
    <w:p w:rsidR="00740B01" w:rsidRDefault="00740B01" w:rsidP="00D0262F">
      <w:pPr>
        <w:pStyle w:val="ListParagraph"/>
        <w:numPr>
          <w:ilvl w:val="0"/>
          <w:numId w:val="7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Sorunun ne olduğunu tam olarak belirlemelidir.</w:t>
      </w:r>
    </w:p>
    <w:p w:rsidR="00740B01" w:rsidRDefault="00740B01" w:rsidP="00D0262F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740B01" w:rsidRDefault="00740B01" w:rsidP="00D0262F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740B01" w:rsidRDefault="00740B01" w:rsidP="00D0262F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740B01" w:rsidRDefault="00740B01" w:rsidP="00D0262F">
      <w:pPr>
        <w:pStyle w:val="ListParagraph"/>
        <w:numPr>
          <w:ilvl w:val="0"/>
          <w:numId w:val="1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 xml:space="preserve"> Aşağıdaki bilgilerin hangisi yanlıştır?</w:t>
      </w:r>
    </w:p>
    <w:p w:rsidR="00740B01" w:rsidRDefault="00740B01" w:rsidP="00134D62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</w:p>
    <w:p w:rsidR="00740B01" w:rsidRDefault="00740B01" w:rsidP="00D0262F">
      <w:pPr>
        <w:pStyle w:val="ListParagraph"/>
        <w:numPr>
          <w:ilvl w:val="0"/>
          <w:numId w:val="8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Okul yöneticileri, okulumuzun tarihi ile ilgili bizi bilgilendirebilir.</w:t>
      </w:r>
    </w:p>
    <w:p w:rsidR="00740B01" w:rsidRDefault="00740B01" w:rsidP="00D0262F">
      <w:pPr>
        <w:pStyle w:val="ListParagraph"/>
        <w:numPr>
          <w:ilvl w:val="0"/>
          <w:numId w:val="8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Okul kuralları olmazsa teneffüste karmaşa yaşarız.</w:t>
      </w:r>
    </w:p>
    <w:p w:rsidR="00740B01" w:rsidRDefault="00740B01" w:rsidP="00D0262F">
      <w:pPr>
        <w:pStyle w:val="ListParagraph"/>
        <w:numPr>
          <w:ilvl w:val="0"/>
          <w:numId w:val="8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Kaybettiğimiz oyunu bir daha asla oynamamalıyız.</w:t>
      </w:r>
    </w:p>
    <w:p w:rsidR="00740B01" w:rsidRDefault="00740B01" w:rsidP="00D0262F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740B01" w:rsidRDefault="00740B01" w:rsidP="00D0262F">
      <w:pPr>
        <w:pStyle w:val="ListParagraph"/>
        <w:numPr>
          <w:ilvl w:val="0"/>
          <w:numId w:val="1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Selma sağlıklı bir kahvaltı hazırlamak istiyor.</w:t>
      </w:r>
    </w:p>
    <w:p w:rsidR="00740B01" w:rsidRDefault="00740B01" w:rsidP="00D0262F">
      <w:pPr>
        <w:pStyle w:val="ListParagraph"/>
        <w:numPr>
          <w:ilvl w:val="0"/>
          <w:numId w:val="9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Zeytin         2) patates kızartması</w:t>
      </w:r>
    </w:p>
    <w:p w:rsidR="00740B01" w:rsidRDefault="00740B01" w:rsidP="00D0262F">
      <w:pPr>
        <w:ind w:left="360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3) ekmek        4) peynir</w:t>
      </w:r>
    </w:p>
    <w:p w:rsidR="00740B01" w:rsidRDefault="00740B01" w:rsidP="00D0262F">
      <w:pPr>
        <w:ind w:left="360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5) süt               6) kola</w:t>
      </w:r>
    </w:p>
    <w:p w:rsidR="00740B01" w:rsidRDefault="00740B01" w:rsidP="00D0262F">
      <w:pPr>
        <w:ind w:left="360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Buna göre masaya yukarıdaki yiyeceklerden hangilerini koyabilir.</w:t>
      </w:r>
    </w:p>
    <w:p w:rsidR="00740B01" w:rsidRDefault="00740B01" w:rsidP="00D0262F">
      <w:pPr>
        <w:pStyle w:val="ListParagraph"/>
        <w:numPr>
          <w:ilvl w:val="0"/>
          <w:numId w:val="10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1-2-3</w:t>
      </w:r>
    </w:p>
    <w:p w:rsidR="00740B01" w:rsidRDefault="00740B01" w:rsidP="00D0262F">
      <w:pPr>
        <w:pStyle w:val="ListParagraph"/>
        <w:numPr>
          <w:ilvl w:val="0"/>
          <w:numId w:val="10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1-4-5</w:t>
      </w:r>
    </w:p>
    <w:p w:rsidR="00740B01" w:rsidRDefault="00740B01" w:rsidP="00D0262F">
      <w:pPr>
        <w:pStyle w:val="ListParagraph"/>
        <w:numPr>
          <w:ilvl w:val="0"/>
          <w:numId w:val="10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6-3-2</w:t>
      </w:r>
    </w:p>
    <w:p w:rsidR="00740B01" w:rsidRDefault="00740B01" w:rsidP="00D0262F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740B01" w:rsidRDefault="00740B01" w:rsidP="00A877E7">
      <w:pPr>
        <w:pStyle w:val="ListParagraph"/>
        <w:numPr>
          <w:ilvl w:val="0"/>
          <w:numId w:val="1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 xml:space="preserve">          29 EKİM CUMHURİYET BAYRAMI</w:t>
      </w:r>
    </w:p>
    <w:p w:rsidR="00740B01" w:rsidRDefault="00740B01" w:rsidP="00A877E7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 xml:space="preserve">          23 NİSAN ULUSAL EGEMENLİK VE ÇOCUK BAYRAMI</w:t>
      </w:r>
    </w:p>
    <w:p w:rsidR="00740B01" w:rsidRDefault="00740B01" w:rsidP="00A877E7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 xml:space="preserve">          19 MAYIS ATATÜRK’Ü ANMA GENÇLİK VE SPOR BAYRAMI</w:t>
      </w:r>
    </w:p>
    <w:p w:rsidR="00740B01" w:rsidRDefault="00740B01" w:rsidP="00A877E7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 xml:space="preserve">          30 AĞUSTOS ZAFER BAYRAMI</w:t>
      </w:r>
    </w:p>
    <w:p w:rsidR="00740B01" w:rsidRDefault="00740B01" w:rsidP="00A877E7">
      <w:p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Yukarıdaki milli bayramlarımızı yıl içinde kutladığımız sıraya göre sıralayalım.</w:t>
      </w:r>
    </w:p>
    <w:p w:rsidR="00740B01" w:rsidRDefault="00740B01" w:rsidP="00A877E7">
      <w:pPr>
        <w:pStyle w:val="ListParagraph"/>
        <w:numPr>
          <w:ilvl w:val="0"/>
          <w:numId w:val="11"/>
        </w:numPr>
        <w:rPr>
          <w:rFonts w:ascii="Century Gothic" w:hAnsi="Century Gothic" w:cs="Century Gothic"/>
          <w:sz w:val="24"/>
          <w:szCs w:val="24"/>
        </w:rPr>
      </w:pPr>
    </w:p>
    <w:p w:rsidR="00740B01" w:rsidRDefault="00740B01" w:rsidP="00A877E7">
      <w:pPr>
        <w:pStyle w:val="ListParagraph"/>
        <w:numPr>
          <w:ilvl w:val="0"/>
          <w:numId w:val="11"/>
        </w:numPr>
        <w:rPr>
          <w:rFonts w:ascii="Century Gothic" w:hAnsi="Century Gothic" w:cs="Century Gothic"/>
          <w:sz w:val="24"/>
          <w:szCs w:val="24"/>
        </w:rPr>
      </w:pPr>
    </w:p>
    <w:p w:rsidR="00740B01" w:rsidRDefault="00740B01" w:rsidP="00A877E7">
      <w:pPr>
        <w:pStyle w:val="ListParagraph"/>
        <w:numPr>
          <w:ilvl w:val="0"/>
          <w:numId w:val="11"/>
        </w:numPr>
        <w:rPr>
          <w:rFonts w:ascii="Century Gothic" w:hAnsi="Century Gothic" w:cs="Century Gothic"/>
          <w:sz w:val="24"/>
          <w:szCs w:val="24"/>
        </w:rPr>
      </w:pPr>
    </w:p>
    <w:p w:rsidR="00740B01" w:rsidRDefault="00740B01" w:rsidP="00A877E7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740B01" w:rsidRPr="00A877E7" w:rsidRDefault="00740B01" w:rsidP="00A877E7">
      <w:pPr>
        <w:pStyle w:val="ListParagraph"/>
        <w:numPr>
          <w:ilvl w:val="0"/>
          <w:numId w:val="1"/>
        </w:numPr>
        <w:rPr>
          <w:rFonts w:ascii="Century Gothic" w:hAnsi="Century Gothic" w:cs="Century Gothic"/>
          <w:sz w:val="24"/>
          <w:szCs w:val="24"/>
        </w:rPr>
      </w:pPr>
    </w:p>
    <w:tbl>
      <w:tblPr>
        <w:tblW w:w="485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9"/>
        <w:gridCol w:w="4252"/>
      </w:tblGrid>
      <w:tr w:rsidR="00740B01" w:rsidRPr="00CC2962">
        <w:tc>
          <w:tcPr>
            <w:tcW w:w="599" w:type="dxa"/>
          </w:tcPr>
          <w:p w:rsidR="00740B01" w:rsidRPr="00CC2962" w:rsidRDefault="00740B01" w:rsidP="00CC2962">
            <w:pPr>
              <w:pStyle w:val="ListParagraph"/>
              <w:spacing w:after="0" w:line="240" w:lineRule="auto"/>
              <w:ind w:left="0"/>
              <w:rPr>
                <w:rFonts w:ascii="Century Gothic" w:hAnsi="Century Gothic" w:cs="Century Gothic"/>
                <w:sz w:val="24"/>
                <w:szCs w:val="24"/>
              </w:rPr>
            </w:pPr>
          </w:p>
        </w:tc>
        <w:tc>
          <w:tcPr>
            <w:tcW w:w="4252" w:type="dxa"/>
          </w:tcPr>
          <w:p w:rsidR="00740B01" w:rsidRPr="00CC2962" w:rsidRDefault="00740B01" w:rsidP="00CC2962">
            <w:pPr>
              <w:pStyle w:val="ListParagraph"/>
              <w:spacing w:after="0" w:line="240" w:lineRule="auto"/>
              <w:ind w:left="0"/>
              <w:rPr>
                <w:rFonts w:ascii="Century Gothic" w:hAnsi="Century Gothic" w:cs="Century Gothic"/>
                <w:sz w:val="24"/>
                <w:szCs w:val="24"/>
              </w:rPr>
            </w:pPr>
            <w:r w:rsidRPr="00CC2962">
              <w:rPr>
                <w:rFonts w:ascii="Century Gothic" w:hAnsi="Century Gothic" w:cs="Century Gothic"/>
                <w:sz w:val="24"/>
                <w:szCs w:val="24"/>
              </w:rPr>
              <w:t>29 Ekim’de dini bayram kutlarız.</w:t>
            </w:r>
          </w:p>
        </w:tc>
      </w:tr>
      <w:tr w:rsidR="00740B01" w:rsidRPr="00CC2962">
        <w:tc>
          <w:tcPr>
            <w:tcW w:w="599" w:type="dxa"/>
          </w:tcPr>
          <w:p w:rsidR="00740B01" w:rsidRPr="00CC2962" w:rsidRDefault="00740B01" w:rsidP="00CC2962">
            <w:pPr>
              <w:pStyle w:val="ListParagraph"/>
              <w:spacing w:after="0" w:line="240" w:lineRule="auto"/>
              <w:ind w:left="0"/>
              <w:rPr>
                <w:rFonts w:ascii="Century Gothic" w:hAnsi="Century Gothic" w:cs="Century Gothic"/>
                <w:sz w:val="24"/>
                <w:szCs w:val="24"/>
              </w:rPr>
            </w:pPr>
          </w:p>
        </w:tc>
        <w:tc>
          <w:tcPr>
            <w:tcW w:w="4252" w:type="dxa"/>
          </w:tcPr>
          <w:p w:rsidR="00740B01" w:rsidRPr="00CC2962" w:rsidRDefault="00740B01" w:rsidP="00CC2962">
            <w:pPr>
              <w:pStyle w:val="ListParagraph"/>
              <w:spacing w:after="0" w:line="240" w:lineRule="auto"/>
              <w:ind w:left="0"/>
              <w:rPr>
                <w:rFonts w:ascii="Century Gothic" w:hAnsi="Century Gothic" w:cs="Century Gothic"/>
                <w:sz w:val="24"/>
                <w:szCs w:val="24"/>
              </w:rPr>
            </w:pPr>
            <w:r w:rsidRPr="00CC2962">
              <w:rPr>
                <w:rFonts w:ascii="Century Gothic" w:hAnsi="Century Gothic" w:cs="Century Gothic"/>
                <w:sz w:val="24"/>
                <w:szCs w:val="24"/>
              </w:rPr>
              <w:t>Kurban bayramı milli bayramdır.</w:t>
            </w:r>
          </w:p>
        </w:tc>
      </w:tr>
      <w:tr w:rsidR="00740B01" w:rsidRPr="00CC2962">
        <w:tc>
          <w:tcPr>
            <w:tcW w:w="599" w:type="dxa"/>
          </w:tcPr>
          <w:p w:rsidR="00740B01" w:rsidRPr="00CC2962" w:rsidRDefault="00740B01" w:rsidP="00CC2962">
            <w:pPr>
              <w:pStyle w:val="ListParagraph"/>
              <w:spacing w:after="0" w:line="240" w:lineRule="auto"/>
              <w:ind w:left="0"/>
              <w:rPr>
                <w:rFonts w:ascii="Century Gothic" w:hAnsi="Century Gothic" w:cs="Century Gothic"/>
                <w:sz w:val="24"/>
                <w:szCs w:val="24"/>
              </w:rPr>
            </w:pPr>
          </w:p>
        </w:tc>
        <w:tc>
          <w:tcPr>
            <w:tcW w:w="4252" w:type="dxa"/>
          </w:tcPr>
          <w:p w:rsidR="00740B01" w:rsidRPr="00CC2962" w:rsidRDefault="00740B01" w:rsidP="00CC2962">
            <w:pPr>
              <w:pStyle w:val="ListParagraph"/>
              <w:spacing w:after="0" w:line="240" w:lineRule="auto"/>
              <w:ind w:left="0"/>
              <w:rPr>
                <w:rFonts w:ascii="Century Gothic" w:hAnsi="Century Gothic" w:cs="Century Gothic"/>
                <w:sz w:val="24"/>
                <w:szCs w:val="24"/>
              </w:rPr>
            </w:pPr>
            <w:r w:rsidRPr="00CC2962">
              <w:rPr>
                <w:rFonts w:ascii="Century Gothic" w:hAnsi="Century Gothic" w:cs="Century Gothic"/>
                <w:sz w:val="24"/>
                <w:szCs w:val="24"/>
              </w:rPr>
              <w:t>Zafer Bayramı 19 Mayıs’ta kutlanır.</w:t>
            </w:r>
          </w:p>
        </w:tc>
      </w:tr>
    </w:tbl>
    <w:p w:rsidR="00740B01" w:rsidRDefault="00740B01" w:rsidP="00A877E7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</w:p>
    <w:p w:rsidR="00740B01" w:rsidRDefault="00740B01" w:rsidP="00A877E7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</w:p>
    <w:p w:rsidR="00740B01" w:rsidRDefault="00740B01" w:rsidP="00A877E7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Yukarıdaki bilgilerin doğru olanların başına D, yanlış olanlara Y yazarsak hangisi olur?</w:t>
      </w:r>
    </w:p>
    <w:p w:rsidR="00740B01" w:rsidRDefault="00740B01" w:rsidP="00A877E7">
      <w:pPr>
        <w:pStyle w:val="ListParagraph"/>
        <w:numPr>
          <w:ilvl w:val="0"/>
          <w:numId w:val="12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Y-Y-Y</w:t>
      </w:r>
    </w:p>
    <w:p w:rsidR="00740B01" w:rsidRDefault="00740B01" w:rsidP="00A877E7">
      <w:pPr>
        <w:pStyle w:val="ListParagraph"/>
        <w:numPr>
          <w:ilvl w:val="0"/>
          <w:numId w:val="12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D-Y-Y</w:t>
      </w:r>
    </w:p>
    <w:p w:rsidR="00740B01" w:rsidRDefault="00740B01" w:rsidP="00A877E7">
      <w:pPr>
        <w:pStyle w:val="ListParagraph"/>
        <w:numPr>
          <w:ilvl w:val="0"/>
          <w:numId w:val="12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Y-D-D</w:t>
      </w:r>
    </w:p>
    <w:p w:rsidR="00740B01" w:rsidRDefault="00740B01" w:rsidP="00E249AC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740B01" w:rsidRDefault="00740B01" w:rsidP="00E249AC">
      <w:pPr>
        <w:pStyle w:val="ListParagraph"/>
        <w:numPr>
          <w:ilvl w:val="0"/>
          <w:numId w:val="1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 xml:space="preserve">   “Derslere zamanında girmeliyiz”</w:t>
      </w:r>
    </w:p>
    <w:p w:rsidR="00740B01" w:rsidRDefault="00740B01" w:rsidP="00E249AC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</w:p>
    <w:p w:rsidR="00740B01" w:rsidRDefault="00740B01" w:rsidP="00E249AC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Koray yukarıda bir kuraldan bahsetmiştir.</w:t>
      </w:r>
    </w:p>
    <w:p w:rsidR="00740B01" w:rsidRDefault="00740B01" w:rsidP="00E249AC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</w:p>
    <w:p w:rsidR="00740B01" w:rsidRDefault="00740B01" w:rsidP="00E249AC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Koray hangisine örnek vermiş olabilir?</w:t>
      </w:r>
    </w:p>
    <w:p w:rsidR="00740B01" w:rsidRDefault="00740B01" w:rsidP="00E249AC">
      <w:pPr>
        <w:pStyle w:val="ListParagraph"/>
        <w:numPr>
          <w:ilvl w:val="0"/>
          <w:numId w:val="14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Yemekhane kuralı</w:t>
      </w:r>
    </w:p>
    <w:p w:rsidR="00740B01" w:rsidRDefault="00740B01" w:rsidP="00E249AC">
      <w:pPr>
        <w:pStyle w:val="ListParagraph"/>
        <w:numPr>
          <w:ilvl w:val="0"/>
          <w:numId w:val="14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Okul kuralı</w:t>
      </w:r>
    </w:p>
    <w:p w:rsidR="00740B01" w:rsidRDefault="00740B01" w:rsidP="00E249AC">
      <w:pPr>
        <w:pStyle w:val="ListParagraph"/>
        <w:numPr>
          <w:ilvl w:val="0"/>
          <w:numId w:val="14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Toplumsal kural</w:t>
      </w:r>
    </w:p>
    <w:p w:rsidR="00740B01" w:rsidRDefault="00740B01" w:rsidP="00E249AC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740B01" w:rsidRDefault="00740B01" w:rsidP="00E249AC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740B01" w:rsidRDefault="00740B01" w:rsidP="00E249AC">
      <w:pPr>
        <w:pStyle w:val="ListParagraph"/>
        <w:rPr>
          <w:rFonts w:ascii="Century Gothic" w:hAnsi="Century Gothic" w:cs="Century Gothic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55"/>
        <w:gridCol w:w="1152"/>
        <w:gridCol w:w="1250"/>
      </w:tblGrid>
      <w:tr w:rsidR="00740B01" w:rsidRPr="00CC2962">
        <w:trPr>
          <w:trHeight w:val="558"/>
        </w:trPr>
        <w:tc>
          <w:tcPr>
            <w:tcW w:w="1355" w:type="dxa"/>
            <w:vMerge w:val="restart"/>
          </w:tcPr>
          <w:p w:rsidR="00740B01" w:rsidRPr="00CC2962" w:rsidRDefault="00740B01" w:rsidP="00CC2962">
            <w:pPr>
              <w:pStyle w:val="ListParagraph"/>
              <w:spacing w:after="0" w:line="240" w:lineRule="auto"/>
              <w:ind w:left="0"/>
              <w:rPr>
                <w:rFonts w:ascii="Century Gothic" w:hAnsi="Century Gothic" w:cs="Century Gothic"/>
                <w:sz w:val="24"/>
                <w:szCs w:val="24"/>
              </w:rPr>
            </w:pPr>
            <w:r w:rsidRPr="00CC2962">
              <w:rPr>
                <w:rFonts w:ascii="Century Gothic" w:hAnsi="Century Gothic" w:cs="Century Gothic"/>
                <w:sz w:val="24"/>
                <w:szCs w:val="24"/>
              </w:rPr>
              <w:t>Oturma odası</w:t>
            </w:r>
          </w:p>
        </w:tc>
        <w:tc>
          <w:tcPr>
            <w:tcW w:w="1152" w:type="dxa"/>
            <w:vMerge w:val="restart"/>
          </w:tcPr>
          <w:p w:rsidR="00740B01" w:rsidRPr="00CC2962" w:rsidRDefault="00740B01" w:rsidP="00CC2962">
            <w:pPr>
              <w:pStyle w:val="ListParagraph"/>
              <w:spacing w:after="0" w:line="240" w:lineRule="auto"/>
              <w:ind w:left="0"/>
              <w:rPr>
                <w:rFonts w:ascii="Century Gothic" w:hAnsi="Century Gothic" w:cs="Century Gothic"/>
                <w:sz w:val="24"/>
                <w:szCs w:val="24"/>
              </w:rPr>
            </w:pPr>
            <w:r w:rsidRPr="00CC2962">
              <w:rPr>
                <w:rFonts w:ascii="Century Gothic" w:hAnsi="Century Gothic" w:cs="Century Gothic"/>
                <w:sz w:val="24"/>
                <w:szCs w:val="24"/>
              </w:rPr>
              <w:t>Koridor</w:t>
            </w:r>
          </w:p>
        </w:tc>
        <w:tc>
          <w:tcPr>
            <w:tcW w:w="1250" w:type="dxa"/>
          </w:tcPr>
          <w:p w:rsidR="00740B01" w:rsidRPr="00CC2962" w:rsidRDefault="00740B01" w:rsidP="00CC2962">
            <w:pPr>
              <w:pStyle w:val="ListParagraph"/>
              <w:spacing w:after="0" w:line="240" w:lineRule="auto"/>
              <w:ind w:left="0"/>
              <w:rPr>
                <w:rFonts w:ascii="Century Gothic" w:hAnsi="Century Gothic" w:cs="Century Gothic"/>
                <w:sz w:val="24"/>
                <w:szCs w:val="24"/>
              </w:rPr>
            </w:pPr>
            <w:r w:rsidRPr="00CC2962">
              <w:rPr>
                <w:rFonts w:ascii="Century Gothic" w:hAnsi="Century Gothic" w:cs="Century Gothic"/>
                <w:sz w:val="24"/>
                <w:szCs w:val="24"/>
              </w:rPr>
              <w:t>Banyo</w:t>
            </w:r>
          </w:p>
        </w:tc>
      </w:tr>
      <w:tr w:rsidR="00740B01" w:rsidRPr="00CC2962">
        <w:trPr>
          <w:trHeight w:val="304"/>
        </w:trPr>
        <w:tc>
          <w:tcPr>
            <w:tcW w:w="1355" w:type="dxa"/>
            <w:vMerge/>
          </w:tcPr>
          <w:p w:rsidR="00740B01" w:rsidRPr="00CC2962" w:rsidRDefault="00740B01" w:rsidP="00CC2962">
            <w:pPr>
              <w:pStyle w:val="ListParagraph"/>
              <w:spacing w:after="0" w:line="240" w:lineRule="auto"/>
              <w:ind w:left="0"/>
              <w:rPr>
                <w:rFonts w:ascii="Century Gothic" w:hAnsi="Century Gothic" w:cs="Century Gothic"/>
                <w:sz w:val="24"/>
                <w:szCs w:val="24"/>
              </w:rPr>
            </w:pPr>
          </w:p>
        </w:tc>
        <w:tc>
          <w:tcPr>
            <w:tcW w:w="1152" w:type="dxa"/>
            <w:vMerge/>
          </w:tcPr>
          <w:p w:rsidR="00740B01" w:rsidRPr="00CC2962" w:rsidRDefault="00740B01" w:rsidP="00CC2962">
            <w:pPr>
              <w:pStyle w:val="ListParagraph"/>
              <w:spacing w:after="0" w:line="240" w:lineRule="auto"/>
              <w:ind w:left="0"/>
              <w:rPr>
                <w:rFonts w:ascii="Century Gothic" w:hAnsi="Century Gothic" w:cs="Century Gothic"/>
                <w:sz w:val="24"/>
                <w:szCs w:val="24"/>
              </w:rPr>
            </w:pPr>
          </w:p>
        </w:tc>
        <w:tc>
          <w:tcPr>
            <w:tcW w:w="1250" w:type="dxa"/>
            <w:vMerge w:val="restart"/>
          </w:tcPr>
          <w:p w:rsidR="00740B01" w:rsidRPr="00CC2962" w:rsidRDefault="00740B01" w:rsidP="00CC2962">
            <w:pPr>
              <w:pStyle w:val="ListParagraph"/>
              <w:spacing w:after="0" w:line="240" w:lineRule="auto"/>
              <w:ind w:left="0"/>
              <w:rPr>
                <w:rFonts w:ascii="Century Gothic" w:hAnsi="Century Gothic" w:cs="Century Gothic"/>
                <w:sz w:val="24"/>
                <w:szCs w:val="24"/>
              </w:rPr>
            </w:pPr>
            <w:r w:rsidRPr="00CC2962">
              <w:rPr>
                <w:rFonts w:ascii="Century Gothic" w:hAnsi="Century Gothic" w:cs="Century Gothic"/>
                <w:sz w:val="24"/>
                <w:szCs w:val="24"/>
              </w:rPr>
              <w:t>Yatak Odası</w:t>
            </w:r>
          </w:p>
        </w:tc>
      </w:tr>
      <w:tr w:rsidR="00740B01" w:rsidRPr="00CC2962">
        <w:trPr>
          <w:trHeight w:val="558"/>
        </w:trPr>
        <w:tc>
          <w:tcPr>
            <w:tcW w:w="1355" w:type="dxa"/>
          </w:tcPr>
          <w:p w:rsidR="00740B01" w:rsidRPr="00CC2962" w:rsidRDefault="00740B01" w:rsidP="00CC2962">
            <w:pPr>
              <w:pStyle w:val="ListParagraph"/>
              <w:spacing w:after="0" w:line="240" w:lineRule="auto"/>
              <w:ind w:left="0"/>
              <w:rPr>
                <w:rFonts w:ascii="Century Gothic" w:hAnsi="Century Gothic" w:cs="Century Gothic"/>
                <w:sz w:val="24"/>
                <w:szCs w:val="24"/>
              </w:rPr>
            </w:pPr>
            <w:r w:rsidRPr="00CC2962">
              <w:rPr>
                <w:rFonts w:ascii="Century Gothic" w:hAnsi="Century Gothic" w:cs="Century Gothic"/>
                <w:sz w:val="24"/>
                <w:szCs w:val="24"/>
              </w:rPr>
              <w:t>Çocuk odası</w:t>
            </w:r>
          </w:p>
        </w:tc>
        <w:tc>
          <w:tcPr>
            <w:tcW w:w="1152" w:type="dxa"/>
          </w:tcPr>
          <w:p w:rsidR="00740B01" w:rsidRPr="00CC2962" w:rsidRDefault="00740B01" w:rsidP="00CC2962">
            <w:pPr>
              <w:pStyle w:val="ListParagraph"/>
              <w:spacing w:after="0" w:line="240" w:lineRule="auto"/>
              <w:ind w:left="0"/>
              <w:rPr>
                <w:rFonts w:ascii="Century Gothic" w:hAnsi="Century Gothic" w:cs="Century Gothic"/>
                <w:sz w:val="24"/>
                <w:szCs w:val="24"/>
              </w:rPr>
            </w:pPr>
            <w:r w:rsidRPr="00CC2962">
              <w:rPr>
                <w:rFonts w:ascii="Century Gothic" w:hAnsi="Century Gothic" w:cs="Century Gothic"/>
                <w:sz w:val="24"/>
                <w:szCs w:val="24"/>
              </w:rPr>
              <w:t>Mutfak</w:t>
            </w:r>
          </w:p>
        </w:tc>
        <w:tc>
          <w:tcPr>
            <w:tcW w:w="1250" w:type="dxa"/>
            <w:vMerge/>
          </w:tcPr>
          <w:p w:rsidR="00740B01" w:rsidRPr="00CC2962" w:rsidRDefault="00740B01" w:rsidP="00CC2962">
            <w:pPr>
              <w:pStyle w:val="ListParagraph"/>
              <w:spacing w:after="0" w:line="240" w:lineRule="auto"/>
              <w:ind w:left="0"/>
              <w:rPr>
                <w:rFonts w:ascii="Century Gothic" w:hAnsi="Century Gothic" w:cs="Century Gothic"/>
                <w:sz w:val="24"/>
                <w:szCs w:val="24"/>
              </w:rPr>
            </w:pPr>
          </w:p>
        </w:tc>
      </w:tr>
    </w:tbl>
    <w:p w:rsidR="00740B01" w:rsidRDefault="00740B01" w:rsidP="00E249AC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740B01" w:rsidRDefault="00740B01" w:rsidP="00E249AC">
      <w:pPr>
        <w:pStyle w:val="ListParagraph"/>
        <w:numPr>
          <w:ilvl w:val="0"/>
          <w:numId w:val="1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 xml:space="preserve"> Ozan yukarıya evlerinin krokisini çizmiştir.</w:t>
      </w:r>
    </w:p>
    <w:p w:rsidR="00740B01" w:rsidRDefault="00740B01" w:rsidP="00E249AC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</w:p>
    <w:p w:rsidR="00740B01" w:rsidRDefault="00740B01" w:rsidP="00E249AC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Buna göre hangisi yanlıştır?</w:t>
      </w:r>
    </w:p>
    <w:p w:rsidR="00740B01" w:rsidRDefault="00740B01" w:rsidP="00E249AC">
      <w:pPr>
        <w:pStyle w:val="ListParagraph"/>
        <w:numPr>
          <w:ilvl w:val="0"/>
          <w:numId w:val="15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Yatak odasının batısında mutfak vardır.</w:t>
      </w:r>
    </w:p>
    <w:p w:rsidR="00740B01" w:rsidRDefault="00740B01" w:rsidP="00E249AC">
      <w:pPr>
        <w:pStyle w:val="ListParagraph"/>
        <w:numPr>
          <w:ilvl w:val="0"/>
          <w:numId w:val="15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Güneşin batışı oturma odasından izlenebilir.</w:t>
      </w:r>
    </w:p>
    <w:p w:rsidR="00740B01" w:rsidRDefault="00740B01" w:rsidP="00E249AC">
      <w:pPr>
        <w:pStyle w:val="ListParagraph"/>
        <w:numPr>
          <w:ilvl w:val="0"/>
          <w:numId w:val="15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Banyonun kuzeyinde koridor vardır.</w:t>
      </w:r>
    </w:p>
    <w:p w:rsidR="00740B01" w:rsidRDefault="00740B01" w:rsidP="00E249AC">
      <w:pPr>
        <w:rPr>
          <w:rFonts w:ascii="Century Gothic" w:hAnsi="Century Gothic" w:cs="Century Gothic"/>
          <w:sz w:val="24"/>
          <w:szCs w:val="24"/>
        </w:rPr>
      </w:pPr>
    </w:p>
    <w:p w:rsidR="00740B01" w:rsidRPr="00E249AC" w:rsidRDefault="00740B01" w:rsidP="00E249AC">
      <w:pPr>
        <w:pStyle w:val="ListParagraph"/>
        <w:numPr>
          <w:ilvl w:val="0"/>
          <w:numId w:val="1"/>
        </w:numPr>
        <w:rPr>
          <w:rFonts w:ascii="Century Gothic" w:hAnsi="Century Gothic" w:cs="Century Gothic"/>
          <w:sz w:val="24"/>
          <w:szCs w:val="24"/>
        </w:rPr>
      </w:pPr>
    </w:p>
    <w:tbl>
      <w:tblPr>
        <w:tblW w:w="483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1"/>
        <w:gridCol w:w="1317"/>
        <w:gridCol w:w="567"/>
        <w:gridCol w:w="1053"/>
      </w:tblGrid>
      <w:tr w:rsidR="00740B01" w:rsidRPr="00CC2962">
        <w:trPr>
          <w:trHeight w:val="334"/>
        </w:trPr>
        <w:tc>
          <w:tcPr>
            <w:tcW w:w="1901" w:type="dxa"/>
          </w:tcPr>
          <w:p w:rsidR="00740B01" w:rsidRPr="00CC2962" w:rsidRDefault="00740B01" w:rsidP="00CC2962">
            <w:pPr>
              <w:pStyle w:val="ListParagraph"/>
              <w:spacing w:after="0" w:line="240" w:lineRule="auto"/>
              <w:ind w:left="0"/>
              <w:rPr>
                <w:rFonts w:ascii="Century Gothic" w:hAnsi="Century Gothic" w:cs="Century Gothic"/>
                <w:sz w:val="24"/>
                <w:szCs w:val="24"/>
              </w:rPr>
            </w:pPr>
            <w:r w:rsidRPr="00CC2962">
              <w:rPr>
                <w:rFonts w:ascii="Century Gothic" w:hAnsi="Century Gothic" w:cs="Century Gothic"/>
                <w:sz w:val="24"/>
                <w:szCs w:val="24"/>
              </w:rPr>
              <w:t>Eczane</w:t>
            </w:r>
          </w:p>
        </w:tc>
        <w:tc>
          <w:tcPr>
            <w:tcW w:w="1317" w:type="dxa"/>
          </w:tcPr>
          <w:p w:rsidR="00740B01" w:rsidRPr="00CC2962" w:rsidRDefault="00740B01" w:rsidP="00CC2962">
            <w:pPr>
              <w:pStyle w:val="ListParagraph"/>
              <w:spacing w:after="0" w:line="240" w:lineRule="auto"/>
              <w:ind w:left="0"/>
              <w:rPr>
                <w:rFonts w:ascii="Century Gothic" w:hAnsi="Century Gothic" w:cs="Century Gothic"/>
                <w:sz w:val="24"/>
                <w:szCs w:val="24"/>
              </w:rPr>
            </w:pPr>
            <w:r w:rsidRPr="00CC2962">
              <w:rPr>
                <w:rFonts w:ascii="Century Gothic" w:hAnsi="Century Gothic" w:cs="Century Gothic"/>
                <w:sz w:val="24"/>
                <w:szCs w:val="24"/>
              </w:rPr>
              <w:t>Evimiz</w:t>
            </w:r>
          </w:p>
        </w:tc>
        <w:tc>
          <w:tcPr>
            <w:tcW w:w="1620" w:type="dxa"/>
            <w:gridSpan w:val="2"/>
          </w:tcPr>
          <w:p w:rsidR="00740B01" w:rsidRPr="00CC2962" w:rsidRDefault="00740B01" w:rsidP="00CC2962">
            <w:pPr>
              <w:pStyle w:val="ListParagraph"/>
              <w:spacing w:after="0" w:line="240" w:lineRule="auto"/>
              <w:ind w:left="0"/>
              <w:rPr>
                <w:rFonts w:ascii="Century Gothic" w:hAnsi="Century Gothic" w:cs="Century Gothic"/>
                <w:sz w:val="24"/>
                <w:szCs w:val="24"/>
              </w:rPr>
            </w:pPr>
            <w:r w:rsidRPr="00CC2962">
              <w:rPr>
                <w:rFonts w:ascii="Century Gothic" w:hAnsi="Century Gothic" w:cs="Century Gothic"/>
                <w:sz w:val="24"/>
                <w:szCs w:val="24"/>
              </w:rPr>
              <w:t>Hastane</w:t>
            </w:r>
          </w:p>
        </w:tc>
      </w:tr>
      <w:tr w:rsidR="00740B01" w:rsidRPr="00CC2962">
        <w:trPr>
          <w:trHeight w:val="525"/>
        </w:trPr>
        <w:tc>
          <w:tcPr>
            <w:tcW w:w="4838" w:type="dxa"/>
            <w:gridSpan w:val="4"/>
          </w:tcPr>
          <w:p w:rsidR="00740B01" w:rsidRPr="00CC2962" w:rsidRDefault="00740B01" w:rsidP="00CC2962">
            <w:pPr>
              <w:pStyle w:val="ListParagraph"/>
              <w:spacing w:after="0" w:line="240" w:lineRule="auto"/>
              <w:ind w:left="0"/>
              <w:rPr>
                <w:rFonts w:ascii="Century Gothic" w:hAnsi="Century Gothic" w:cs="Century Gothic"/>
                <w:sz w:val="24"/>
                <w:szCs w:val="24"/>
              </w:rPr>
            </w:pPr>
          </w:p>
          <w:p w:rsidR="00740B01" w:rsidRPr="00CC2962" w:rsidRDefault="00740B01" w:rsidP="00CC2962">
            <w:pPr>
              <w:pStyle w:val="ListParagraph"/>
              <w:spacing w:after="0" w:line="240" w:lineRule="auto"/>
              <w:ind w:left="0"/>
              <w:rPr>
                <w:rFonts w:ascii="Century Gothic" w:hAnsi="Century Gothic" w:cs="Century Gothic"/>
                <w:sz w:val="24"/>
                <w:szCs w:val="24"/>
              </w:rPr>
            </w:pPr>
            <w:r w:rsidRPr="00CC2962">
              <w:rPr>
                <w:rFonts w:ascii="Century Gothic" w:hAnsi="Century Gothic" w:cs="Century Gothic"/>
                <w:sz w:val="24"/>
                <w:szCs w:val="24"/>
              </w:rPr>
              <w:t xml:space="preserve">                 Atatürk Caddesi</w:t>
            </w:r>
          </w:p>
        </w:tc>
      </w:tr>
      <w:tr w:rsidR="00740B01" w:rsidRPr="00CC2962">
        <w:trPr>
          <w:trHeight w:val="525"/>
        </w:trPr>
        <w:tc>
          <w:tcPr>
            <w:tcW w:w="1901" w:type="dxa"/>
          </w:tcPr>
          <w:p w:rsidR="00740B01" w:rsidRPr="00CC2962" w:rsidRDefault="00740B01" w:rsidP="00CC2962">
            <w:pPr>
              <w:pStyle w:val="ListParagraph"/>
              <w:spacing w:after="0" w:line="240" w:lineRule="auto"/>
              <w:ind w:left="0"/>
              <w:rPr>
                <w:rFonts w:ascii="Century Gothic" w:hAnsi="Century Gothic" w:cs="Century Gothic"/>
                <w:sz w:val="24"/>
                <w:szCs w:val="24"/>
              </w:rPr>
            </w:pPr>
            <w:r w:rsidRPr="00CC2962">
              <w:rPr>
                <w:rFonts w:ascii="Century Gothic" w:hAnsi="Century Gothic" w:cs="Century Gothic"/>
                <w:sz w:val="24"/>
                <w:szCs w:val="24"/>
              </w:rPr>
              <w:t>Okul</w:t>
            </w:r>
          </w:p>
        </w:tc>
        <w:tc>
          <w:tcPr>
            <w:tcW w:w="1884" w:type="dxa"/>
            <w:gridSpan w:val="2"/>
          </w:tcPr>
          <w:p w:rsidR="00740B01" w:rsidRPr="00CC2962" w:rsidRDefault="00740B01" w:rsidP="00CC2962">
            <w:pPr>
              <w:pStyle w:val="ListParagraph"/>
              <w:spacing w:after="0" w:line="240" w:lineRule="auto"/>
              <w:ind w:left="0"/>
              <w:rPr>
                <w:rFonts w:ascii="Century Gothic" w:hAnsi="Century Gothic" w:cs="Century Gothic"/>
                <w:sz w:val="24"/>
                <w:szCs w:val="24"/>
              </w:rPr>
            </w:pPr>
            <w:r w:rsidRPr="00CC2962">
              <w:rPr>
                <w:rFonts w:ascii="Century Gothic" w:hAnsi="Century Gothic" w:cs="Century Gothic"/>
                <w:sz w:val="24"/>
                <w:szCs w:val="24"/>
              </w:rPr>
              <w:t>Park</w:t>
            </w:r>
          </w:p>
        </w:tc>
        <w:tc>
          <w:tcPr>
            <w:tcW w:w="1053" w:type="dxa"/>
          </w:tcPr>
          <w:p w:rsidR="00740B01" w:rsidRPr="00CC2962" w:rsidRDefault="00740B01" w:rsidP="00CC2962">
            <w:pPr>
              <w:pStyle w:val="ListParagraph"/>
              <w:spacing w:after="0" w:line="240" w:lineRule="auto"/>
              <w:ind w:left="0"/>
              <w:rPr>
                <w:rFonts w:ascii="Century Gothic" w:hAnsi="Century Gothic" w:cs="Century Gothic"/>
                <w:sz w:val="24"/>
                <w:szCs w:val="24"/>
              </w:rPr>
            </w:pPr>
            <w:r w:rsidRPr="00CC2962">
              <w:rPr>
                <w:rFonts w:ascii="Century Gothic" w:hAnsi="Century Gothic" w:cs="Century Gothic"/>
                <w:sz w:val="24"/>
                <w:szCs w:val="24"/>
              </w:rPr>
              <w:t>Market</w:t>
            </w:r>
          </w:p>
        </w:tc>
      </w:tr>
    </w:tbl>
    <w:p w:rsidR="00740B01" w:rsidRPr="00E249AC" w:rsidRDefault="00740B01" w:rsidP="00E249AC">
      <w:pPr>
        <w:pStyle w:val="ListParagraph"/>
        <w:ind w:left="360"/>
        <w:rPr>
          <w:rFonts w:ascii="Century Gothic" w:hAnsi="Century Gothic" w:cs="Century Gothic"/>
          <w:sz w:val="24"/>
          <w:szCs w:val="24"/>
        </w:rPr>
      </w:pPr>
    </w:p>
    <w:p w:rsidR="00740B01" w:rsidRDefault="00740B01" w:rsidP="00E249AC">
      <w:p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 xml:space="preserve">Yukarıda Mervelerin evinin krokisi gösterilmiştir. </w:t>
      </w:r>
    </w:p>
    <w:p w:rsidR="00740B01" w:rsidRDefault="00740B01" w:rsidP="00E249AC">
      <w:p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Merve kroki ile ilgili hangisini söylerse yanlış olur?</w:t>
      </w:r>
    </w:p>
    <w:p w:rsidR="00740B01" w:rsidRDefault="00740B01" w:rsidP="00E249AC">
      <w:pPr>
        <w:pStyle w:val="ListParagraph"/>
        <w:numPr>
          <w:ilvl w:val="0"/>
          <w:numId w:val="16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Hastane Atatürk Caddesi’nin güneyindedir.</w:t>
      </w:r>
    </w:p>
    <w:p w:rsidR="00740B01" w:rsidRDefault="00740B01" w:rsidP="00E249AC">
      <w:pPr>
        <w:pStyle w:val="ListParagraph"/>
        <w:numPr>
          <w:ilvl w:val="0"/>
          <w:numId w:val="16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Park okulun doğusundadır.</w:t>
      </w:r>
    </w:p>
    <w:p w:rsidR="00740B01" w:rsidRDefault="00740B01" w:rsidP="00E249AC">
      <w:pPr>
        <w:pStyle w:val="ListParagraph"/>
        <w:numPr>
          <w:ilvl w:val="0"/>
          <w:numId w:val="16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Market hastanenin güneyindedir.</w:t>
      </w:r>
    </w:p>
    <w:p w:rsidR="00740B01" w:rsidRDefault="00740B01" w:rsidP="00E249AC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740B01" w:rsidRDefault="00740B01" w:rsidP="00E249AC">
      <w:pPr>
        <w:pStyle w:val="ListParagraph"/>
        <w:numPr>
          <w:ilvl w:val="0"/>
          <w:numId w:val="1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 xml:space="preserve">   “29 EKİM 1923” te ne yaşanmıştır?</w:t>
      </w:r>
    </w:p>
    <w:p w:rsidR="00740B01" w:rsidRDefault="00740B01" w:rsidP="00E249AC">
      <w:pPr>
        <w:pStyle w:val="ListParagraph"/>
        <w:numPr>
          <w:ilvl w:val="0"/>
          <w:numId w:val="17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Cumhuriyet ilan edilmiştir.</w:t>
      </w:r>
    </w:p>
    <w:p w:rsidR="00740B01" w:rsidRDefault="00740B01" w:rsidP="00E249AC">
      <w:pPr>
        <w:pStyle w:val="ListParagraph"/>
        <w:numPr>
          <w:ilvl w:val="0"/>
          <w:numId w:val="17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TBMM açılmıştır.</w:t>
      </w:r>
    </w:p>
    <w:p w:rsidR="00740B01" w:rsidRDefault="00740B01" w:rsidP="00E249AC">
      <w:pPr>
        <w:pStyle w:val="ListParagraph"/>
        <w:numPr>
          <w:ilvl w:val="0"/>
          <w:numId w:val="17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Kurtuluş Savaşı kazanılmıştır.</w:t>
      </w:r>
    </w:p>
    <w:p w:rsidR="00740B01" w:rsidRDefault="00740B01" w:rsidP="00E249AC">
      <w:pPr>
        <w:pStyle w:val="ListParagraph"/>
        <w:rPr>
          <w:rFonts w:ascii="Century Gothic" w:hAnsi="Century Gothic" w:cs="Century Gothic"/>
          <w:sz w:val="24"/>
          <w:szCs w:val="24"/>
        </w:rPr>
      </w:pPr>
    </w:p>
    <w:p w:rsidR="00740B01" w:rsidRDefault="00740B01" w:rsidP="00E249AC">
      <w:pPr>
        <w:pStyle w:val="ListParagraph"/>
        <w:numPr>
          <w:ilvl w:val="0"/>
          <w:numId w:val="1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 xml:space="preserve">    Hangisi krokide yer almaz?</w:t>
      </w:r>
    </w:p>
    <w:p w:rsidR="00740B01" w:rsidRDefault="00740B01" w:rsidP="00E249AC">
      <w:pPr>
        <w:pStyle w:val="ListParagraph"/>
        <w:numPr>
          <w:ilvl w:val="0"/>
          <w:numId w:val="18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Kuşbakışı görünüm</w:t>
      </w:r>
    </w:p>
    <w:p w:rsidR="00740B01" w:rsidRDefault="00740B01" w:rsidP="00E249AC">
      <w:pPr>
        <w:pStyle w:val="ListParagraph"/>
        <w:numPr>
          <w:ilvl w:val="0"/>
          <w:numId w:val="18"/>
        </w:numPr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Kabataslak çizim</w:t>
      </w:r>
    </w:p>
    <w:p w:rsidR="00740B01" w:rsidRPr="00E249AC" w:rsidRDefault="00740B01" w:rsidP="00E249AC">
      <w:pPr>
        <w:pStyle w:val="ListParagraph"/>
        <w:numPr>
          <w:ilvl w:val="0"/>
          <w:numId w:val="18"/>
        </w:numPr>
        <w:rPr>
          <w:rFonts w:ascii="Century Gothic" w:hAnsi="Century Gothic" w:cs="Century Gothic"/>
          <w:sz w:val="24"/>
          <w:szCs w:val="24"/>
        </w:rPr>
      </w:pPr>
      <w:bookmarkStart w:id="0" w:name="_GoBack"/>
      <w:bookmarkEnd w:id="0"/>
      <w:r>
        <w:rPr>
          <w:rFonts w:ascii="Century Gothic" w:hAnsi="Century Gothic" w:cs="Century Gothic"/>
          <w:sz w:val="24"/>
          <w:szCs w:val="24"/>
        </w:rPr>
        <w:t>Harita Ölçeği</w:t>
      </w:r>
    </w:p>
    <w:sectPr w:rsidR="00740B01" w:rsidRPr="00E249AC" w:rsidSect="00F233BB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9497C"/>
    <w:multiLevelType w:val="hybridMultilevel"/>
    <w:tmpl w:val="BBA08786"/>
    <w:lvl w:ilvl="0" w:tplc="C39CD30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04A92"/>
    <w:multiLevelType w:val="hybridMultilevel"/>
    <w:tmpl w:val="D7881F68"/>
    <w:lvl w:ilvl="0" w:tplc="39EA355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747850"/>
    <w:multiLevelType w:val="hybridMultilevel"/>
    <w:tmpl w:val="36BE9040"/>
    <w:lvl w:ilvl="0" w:tplc="4FCC9FB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A50122"/>
    <w:multiLevelType w:val="hybridMultilevel"/>
    <w:tmpl w:val="6EEA9604"/>
    <w:lvl w:ilvl="0" w:tplc="A552E8B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2C2F1A"/>
    <w:multiLevelType w:val="hybridMultilevel"/>
    <w:tmpl w:val="B298F0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1629F7"/>
    <w:multiLevelType w:val="hybridMultilevel"/>
    <w:tmpl w:val="7102C488"/>
    <w:lvl w:ilvl="0" w:tplc="18F4963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1D1594"/>
    <w:multiLevelType w:val="hybridMultilevel"/>
    <w:tmpl w:val="555E5CB4"/>
    <w:lvl w:ilvl="0" w:tplc="BEF8BC0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182EFC"/>
    <w:multiLevelType w:val="hybridMultilevel"/>
    <w:tmpl w:val="C8DE92A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20474E"/>
    <w:multiLevelType w:val="hybridMultilevel"/>
    <w:tmpl w:val="4E64DBEC"/>
    <w:lvl w:ilvl="0" w:tplc="942A86A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5D62DB"/>
    <w:multiLevelType w:val="hybridMultilevel"/>
    <w:tmpl w:val="52C47EBA"/>
    <w:lvl w:ilvl="0" w:tplc="0DA8585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8A4558"/>
    <w:multiLevelType w:val="hybridMultilevel"/>
    <w:tmpl w:val="525CF8C8"/>
    <w:lvl w:ilvl="0" w:tplc="C0F065A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C06042"/>
    <w:multiLevelType w:val="hybridMultilevel"/>
    <w:tmpl w:val="567C4340"/>
    <w:lvl w:ilvl="0" w:tplc="5D0C03D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8A03E0"/>
    <w:multiLevelType w:val="hybridMultilevel"/>
    <w:tmpl w:val="CA0CC838"/>
    <w:lvl w:ilvl="0" w:tplc="C2CC97D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D578F0"/>
    <w:multiLevelType w:val="hybridMultilevel"/>
    <w:tmpl w:val="BD60C30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8320E6"/>
    <w:multiLevelType w:val="hybridMultilevel"/>
    <w:tmpl w:val="A170CF9A"/>
    <w:lvl w:ilvl="0" w:tplc="FDF0AE9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7A3F86"/>
    <w:multiLevelType w:val="hybridMultilevel"/>
    <w:tmpl w:val="B45CAA82"/>
    <w:lvl w:ilvl="0" w:tplc="C84C7FB0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91F72C9"/>
    <w:multiLevelType w:val="hybridMultilevel"/>
    <w:tmpl w:val="B316F072"/>
    <w:lvl w:ilvl="0" w:tplc="D04C810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2F2600"/>
    <w:multiLevelType w:val="hybridMultilevel"/>
    <w:tmpl w:val="C644D79E"/>
    <w:lvl w:ilvl="0" w:tplc="44140E5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2"/>
  </w:num>
  <w:num w:numId="4">
    <w:abstractNumId w:val="11"/>
  </w:num>
  <w:num w:numId="5">
    <w:abstractNumId w:val="9"/>
  </w:num>
  <w:num w:numId="6">
    <w:abstractNumId w:val="14"/>
  </w:num>
  <w:num w:numId="7">
    <w:abstractNumId w:val="10"/>
  </w:num>
  <w:num w:numId="8">
    <w:abstractNumId w:val="3"/>
  </w:num>
  <w:num w:numId="9">
    <w:abstractNumId w:val="13"/>
  </w:num>
  <w:num w:numId="10">
    <w:abstractNumId w:val="4"/>
  </w:num>
  <w:num w:numId="11">
    <w:abstractNumId w:val="7"/>
  </w:num>
  <w:num w:numId="12">
    <w:abstractNumId w:val="12"/>
  </w:num>
  <w:num w:numId="13">
    <w:abstractNumId w:val="8"/>
  </w:num>
  <w:num w:numId="14">
    <w:abstractNumId w:val="1"/>
  </w:num>
  <w:num w:numId="15">
    <w:abstractNumId w:val="17"/>
  </w:num>
  <w:num w:numId="16">
    <w:abstractNumId w:val="6"/>
  </w:num>
  <w:num w:numId="17">
    <w:abstractNumId w:val="16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6DE4"/>
    <w:rsid w:val="00134D62"/>
    <w:rsid w:val="00276DE4"/>
    <w:rsid w:val="00431FD1"/>
    <w:rsid w:val="004620FF"/>
    <w:rsid w:val="00740B01"/>
    <w:rsid w:val="008C71ED"/>
    <w:rsid w:val="008D0863"/>
    <w:rsid w:val="009D5E59"/>
    <w:rsid w:val="00A51667"/>
    <w:rsid w:val="00A877E7"/>
    <w:rsid w:val="00B53185"/>
    <w:rsid w:val="00CC2962"/>
    <w:rsid w:val="00D0262F"/>
    <w:rsid w:val="00DC156F"/>
    <w:rsid w:val="00E249AC"/>
    <w:rsid w:val="00F23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18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76DE4"/>
    <w:pPr>
      <w:ind w:left="720"/>
    </w:pPr>
  </w:style>
  <w:style w:type="table" w:styleId="TableGrid">
    <w:name w:val="Table Grid"/>
    <w:basedOn w:val="TableNormal"/>
    <w:uiPriority w:val="99"/>
    <w:rsid w:val="00276DE4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A5166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76</TotalTime>
  <Pages>4</Pages>
  <Words>520</Words>
  <Characters>2966</Characters>
  <Application>Microsoft Office Outlook</Application>
  <DocSecurity>0</DocSecurity>
  <Lines>0</Lines>
  <Paragraphs>0</Paragraphs>
  <ScaleCrop>false</ScaleCrop>
  <Manager>www.sorubak.com</Manager>
  <Company>-=[By NeC]=-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tr</dc:creator>
  <cp:keywords>www.sorubak.com</cp:keywords>
  <dc:description>www.sorubak.com</dc:description>
  <cp:lastModifiedBy>edanur</cp:lastModifiedBy>
  <cp:revision>7</cp:revision>
  <dcterms:created xsi:type="dcterms:W3CDTF">2012-11-07T20:31:00Z</dcterms:created>
  <dcterms:modified xsi:type="dcterms:W3CDTF">2013-11-11T17:03:00Z</dcterms:modified>
  <cp:category>www.sorubak.com</cp:category>
</cp:coreProperties>
</file>