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5F" w:rsidRDefault="00A1145F" w:rsidP="00FC22BB"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180.4pt;margin-top:16.9pt;width:100.5pt;height:66.05pt;z-index:251643392" strokecolor="lime" strokeweight="5pt">
            <v:textbox style="mso-next-textbox:#_x0000_s1026">
              <w:txbxContent>
                <w:p w:rsidR="00A1145F" w:rsidRPr="00D86DA0" w:rsidRDefault="00A1145F" w:rsidP="00FC22BB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lük</w:t>
                  </w:r>
                </w:p>
              </w:txbxContent>
            </v:textbox>
          </v:shape>
        </w:pict>
      </w:r>
      <w:hyperlink r:id="rId6" w:history="1">
        <w:r w:rsidRPr="00F46291">
          <w:rPr>
            <w:rFonts w:ascii="Arial" w:hAnsi="Arial" w:cs="Arial"/>
            <w:noProof/>
            <w:color w:val="0000FF"/>
            <w:sz w:val="27"/>
            <w:szCs w:val="27"/>
            <w:shd w:val="clear" w:color="auto" w:fill="CCCCCC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t0.gstatic.com/images?q=tbn:ANd9GcT1nZl8fN0vv_tBfVBYAhgT0RtxPePh80Q_D8Sh-PE_LVP7C5A9CQ" href="http://www.google.com.tr/imgres?q=g%C3%B6z&amp;hl=tr&amp;sa=X&amp;biw=1280&amp;bih=632&amp;tbm=isch&amp;prmd=imvnsz&amp;tbnid=CxnESi-nyicr0M:&amp;imgrefurl=http://www.yuzestetigiankara.com/goz-kapagi-ameliyati/&amp;docid=cTIieCSSRiUw_M&amp;imgurl=http://www.yuzestetigiankara.com/wp-content/uploads/2012/05/goz.jpg&amp;w=800&amp;h=600&amp;ei=p5WZUP6vKMaHhQfSmYH4BA&amp;zoom=1&amp;iact=rc&amp;dur=187&amp;sig=102316588704452072626&amp;page=2&amp;tbnh=145&amp;tbnw=190&amp;start=18&amp;ndsp=24&amp;ved=1t:429,r:0,s:18,i:196&amp;tx=126&amp;ty=" style="width:2in;height:108pt;visibility:visible" o:bordertopcolor="#8064a2" o:borderleftcolor="#8064a2" o:borderbottomcolor="#8064a2" o:borderrightcolor="#8064a2" o:button="t">
              <v:fill o:detectmouseclick="t"/>
              <v:imagedata r:id="rId7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  <w:r>
        <w:t xml:space="preserve">                                                                       </w:t>
      </w:r>
      <w:hyperlink r:id="rId8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rg_hi" o:spid="_x0000_i1026" type="#_x0000_t75" alt="http://t0.gstatic.com/images?q=tbn:ANd9GcSCqM4U9f8mtBY7yVzAvwcDVsdLxYEh0OaZX68yNDRioIWt4Tpn" href="http://www.google.com.tr/imgres?q=g%C3%B6zl%C3%BCk&amp;start=133&amp;hl=tr&amp;biw=1280&amp;bih=632&amp;addh=36&amp;tbm=isch&amp;tbnid=ptZk5bCyDWl-6M:&amp;imgrefurl=http://urun.gittigidiyor.com/giyim-aksesuar/almera-bayan-gunes-gozlugu-bayan-gozluk-050-41708107&amp;docid=k6USzwUK7jRrVM&amp;imgurl=http://images.gittigidiyor.com/4170/Almera-Bayan-Gunes-Gozlugu-Bayan-Gozluk-050__41708107_0.jpg&amp;w=600&amp;h=353&amp;ei=DZaZUPCJPJCEhQfzpYGwBg&amp;zoom=1&amp;iact=hc&amp;vpx=302&amp;vpy=119&amp;dur=140&amp;hovh=172&amp;hovw=293&amp;tx=146&amp;ty=100&amp;sig=102316588704452072626&amp;page=7&amp;tbnh=108&amp;tbnw=184&amp;ndsp=22&amp;ved=1t:429,r:18,s:133,i:2" style="width:184.5pt;height:108pt;visibility:visible" o:bordertopcolor="#8064a2" o:borderleftcolor="#8064a2" o:borderbottomcolor="#8064a2" o:borderrightcolor="#8064a2" o:button="t">
              <v:fill o:detectmouseclick="t"/>
              <v:imagedata r:id="rId9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  <w:r>
        <w:t xml:space="preserve">     </w:t>
      </w:r>
    </w:p>
    <w:p w:rsidR="00A1145F" w:rsidRDefault="00A1145F">
      <w:hyperlink r:id="rId10" w:history="1">
        <w:r w:rsidRPr="008E2E17"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39pt;margin-top:24.7pt;width:183.75pt;height:135.95pt;z-index:251646464;mso-position-horizontal-relative:text;mso-position-vertical-relative:text" strokecolor="#365f91" strokeweight="3pt">
            <v:textbox style="mso-fit-shape-to-text:t">
              <w:txbxContent>
                <w:p w:rsidR="00A1145F" w:rsidRDefault="00A1145F" w:rsidP="00FC22BB">
                  <w:r w:rsidRPr="003E6E8F">
                    <w:rPr>
                      <w:noProof/>
                      <w:lang w:eastAsia="tr-TR"/>
                    </w:rPr>
                    <w:pict>
                      <v:shape id="Resim 16" o:spid="_x0000_i1028" type="#_x0000_t75" style="width:102.75pt;height:108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2.4pt;margin-top:15.7pt;width:140.05pt;height:135.95pt;z-index:251644416;mso-position-horizontal-relative:text;mso-position-vertical-relative:text" strokecolor="#c2d69b" strokeweight="3pt">
            <v:textbox style="mso-next-textbox:#_x0000_s1028;mso-fit-shape-to-text:t">
              <w:txbxContent>
                <w:p w:rsidR="00A1145F" w:rsidRDefault="00A1145F" w:rsidP="00FC22BB">
                  <w:r w:rsidRPr="003E6E8F">
                    <w:rPr>
                      <w:noProof/>
                      <w:lang w:eastAsia="tr-TR"/>
                    </w:rPr>
                    <w:pict>
                      <v:shape id="Resim 15" o:spid="_x0000_i1030" type="#_x0000_t75" style="width:117pt;height:121.5pt;visibility:visible">
                        <v:imagedata r:id="rId12" o:title=""/>
                      </v:shape>
                    </w:pict>
                  </w:r>
                </w:p>
              </w:txbxContent>
            </v:textbox>
          </v:shape>
        </w:pict>
      </w:r>
    </w:p>
    <w:p w:rsidR="00A1145F" w:rsidRDefault="00A1145F"/>
    <w:p w:rsidR="00A1145F" w:rsidRDefault="00A1145F">
      <w:r>
        <w:rPr>
          <w:noProof/>
          <w:lang w:eastAsia="tr-TR"/>
        </w:rPr>
        <w:pict>
          <v:shape id="_x0000_s1029" type="#_x0000_t64" style="position:absolute;margin-left:180.4pt;margin-top:9.85pt;width:131.25pt;height:66.05pt;z-index:251645440" strokecolor="lime" strokeweight="5pt">
            <v:textbox>
              <w:txbxContent>
                <w:p w:rsidR="00A1145F" w:rsidRPr="00D86DA0" w:rsidRDefault="00A1145F" w:rsidP="00FC22BB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 w:rsidRPr="00D86DA0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cı</w:t>
                  </w:r>
                </w:p>
              </w:txbxContent>
            </v:textbox>
          </v:shape>
        </w:pict>
      </w:r>
    </w:p>
    <w:p w:rsidR="00A1145F" w:rsidRDefault="00A1145F" w:rsidP="00FC22BB">
      <w:pPr>
        <w:tabs>
          <w:tab w:val="left" w:pos="3495"/>
          <w:tab w:val="left" w:pos="6765"/>
        </w:tabs>
      </w:pPr>
      <w:r>
        <w:tab/>
      </w:r>
      <w:r>
        <w:tab/>
      </w:r>
    </w:p>
    <w:p w:rsidR="00A1145F" w:rsidRPr="00FC22BB" w:rsidRDefault="00A1145F" w:rsidP="00FC22BB"/>
    <w:p w:rsidR="00A1145F" w:rsidRPr="00FC22BB" w:rsidRDefault="00A1145F" w:rsidP="00FC22BB"/>
    <w:p w:rsidR="00A1145F" w:rsidRPr="00FC22BB" w:rsidRDefault="00A1145F" w:rsidP="00FC22BB"/>
    <w:p w:rsidR="00A1145F" w:rsidRPr="00FC22BB" w:rsidRDefault="00A1145F" w:rsidP="00FC22BB">
      <w:r>
        <w:rPr>
          <w:noProof/>
          <w:lang w:eastAsia="tr-TR"/>
        </w:rPr>
        <w:pict>
          <v:shape id="_x0000_s1030" type="#_x0000_t202" style="position:absolute;margin-left:12.2pt;margin-top:9.75pt;width:140.05pt;height:125.95pt;z-index:251647488" strokecolor="#974706" strokeweight="3pt">
            <v:textbox>
              <w:txbxContent>
                <w:p w:rsidR="00A1145F" w:rsidRDefault="00A1145F" w:rsidP="00FC22BB">
                  <w:r w:rsidRPr="003E6E8F">
                    <w:rPr>
                      <w:noProof/>
                      <w:lang w:eastAsia="tr-TR"/>
                    </w:rPr>
                    <w:pict>
                      <v:shape id="Resim 14" o:spid="_x0000_i1032" type="#_x0000_t75" style="width:103.5pt;height:108pt;visibility:visible">
                        <v:imagedata r:id="rId13" o:title="" cropleft="8127f" cropright="8889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49.65pt;margin-top:15.75pt;width:173.1pt;height:126pt;z-index:251649536" strokecolor="#943634" strokeweight="3pt">
            <v:textbox>
              <w:txbxContent>
                <w:p w:rsidR="00A1145F" w:rsidRDefault="00A1145F" w:rsidP="00FC22BB">
                  <w:r w:rsidRPr="003E6E8F">
                    <w:rPr>
                      <w:noProof/>
                      <w:lang w:eastAsia="tr-TR"/>
                    </w:rPr>
                    <w:pict>
                      <v:shape id="Resim 13" o:spid="_x0000_i1034" type="#_x0000_t75" style="width:110.25pt;height:108pt;visibility:visible">
                        <v:imagedata r:id="rId14" o:title="" cropleft="9936f" cropright="13442f"/>
                      </v:shape>
                    </w:pict>
                  </w:r>
                </w:p>
              </w:txbxContent>
            </v:textbox>
          </v:shape>
        </w:pict>
      </w:r>
    </w:p>
    <w:p w:rsidR="00A1145F" w:rsidRDefault="00A1145F" w:rsidP="00FC22BB"/>
    <w:p w:rsidR="00A1145F" w:rsidRDefault="00A1145F" w:rsidP="00FC22BB">
      <w:pPr>
        <w:tabs>
          <w:tab w:val="left" w:pos="3660"/>
        </w:tabs>
        <w:ind w:firstLine="708"/>
      </w:pPr>
      <w:r>
        <w:rPr>
          <w:noProof/>
          <w:lang w:eastAsia="tr-TR"/>
        </w:rPr>
        <w:pict>
          <v:shape id="_x0000_s1032" type="#_x0000_t64" style="position:absolute;left:0;text-align:left;margin-left:185.25pt;margin-top:.4pt;width:131.25pt;height:66.05pt;z-index:251648512" strokecolor="lime" strokeweight="5pt">
            <v:textbox>
              <w:txbxContent>
                <w:p w:rsidR="00A1145F" w:rsidRPr="00D86DA0" w:rsidRDefault="00A1145F" w:rsidP="00FC22BB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 w:rsidRPr="00D86DA0">
                    <w:rPr>
                      <w:rFonts w:ascii="Comic Sans MS" w:hAnsi="Comic Sans MS"/>
                      <w:b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lik</w:t>
                  </w:r>
                </w:p>
              </w:txbxContent>
            </v:textbox>
          </v:shape>
        </w:pict>
      </w:r>
      <w:r>
        <w:tab/>
      </w:r>
    </w:p>
    <w:p w:rsidR="00A1145F" w:rsidRDefault="00A1145F" w:rsidP="00FC22BB">
      <w:pPr>
        <w:tabs>
          <w:tab w:val="left" w:pos="7200"/>
        </w:tabs>
      </w:pPr>
      <w:r>
        <w:tab/>
      </w:r>
    </w:p>
    <w:p w:rsidR="00A1145F" w:rsidRPr="00FC22BB" w:rsidRDefault="00A1145F" w:rsidP="00FC22BB"/>
    <w:p w:rsidR="00A1145F" w:rsidRPr="00FC22BB" w:rsidRDefault="00A1145F" w:rsidP="00FC22BB"/>
    <w:p w:rsidR="00A1145F" w:rsidRPr="00FC22BB" w:rsidRDefault="00A1145F" w:rsidP="00FC22BB"/>
    <w:p w:rsidR="00A1145F" w:rsidRDefault="00A1145F" w:rsidP="00FC22BB">
      <w:r>
        <w:rPr>
          <w:noProof/>
          <w:lang w:eastAsia="tr-TR"/>
        </w:rPr>
        <w:pict>
          <v:shape id="_x0000_s1033" type="#_x0000_t64" style="position:absolute;margin-left:16.9pt;margin-top:37.5pt;width:131.25pt;height:66.05pt;z-index:251651584" strokecolor="lime" strokeweight="5pt">
            <v:textbox>
              <w:txbxContent>
                <w:p w:rsidR="00A1145F" w:rsidRPr="00D86DA0" w:rsidRDefault="00A1145F" w:rsidP="00FC22BB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çi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</w:t>
      </w:r>
      <w:r w:rsidRPr="00F46291">
        <w:rPr>
          <w:rFonts w:ascii="Arial" w:hAnsi="Arial" w:cs="Arial"/>
          <w:noProof/>
          <w:sz w:val="20"/>
          <w:szCs w:val="20"/>
          <w:lang w:eastAsia="tr-TR"/>
        </w:rPr>
        <w:pict>
          <v:shape id="il_fi" o:spid="_x0000_i1035" type="#_x0000_t75" alt="simit%C3%A7i" style="width:153pt;height:129.75pt;visibility:visible" o:bordertopcolor="lime" o:borderleftcolor="lime" o:borderbottomcolor="lime" o:borderrightcolor="lime">
            <v:imagedata r:id="rId15" o:title=""/>
            <w10:bordertop type="single" width="36"/>
            <w10:borderleft type="single" width="36"/>
            <w10:borderbottom type="single" width="36"/>
            <w10:borderright type="single" width="36"/>
          </v:shape>
        </w:pict>
      </w:r>
      <w:r>
        <w:rPr>
          <w:noProof/>
          <w:lang w:eastAsia="tr-TR"/>
        </w:rPr>
        <w:pict>
          <v:shape id="il_fi" o:spid="_x0000_s1034" type="#_x0000_t75" alt="simit" style="position:absolute;margin-left:0;margin-top:0;width:144.75pt;height:136.45pt;z-index:251650560;visibility:visible;mso-position-horizontal:left;mso-position-horizontal-relative:text;mso-position-vertical:top;mso-position-vertical-relative:text" stroked="t" strokecolor="lime" strokeweight="4pt">
            <v:imagedata r:id="rId16" o:title=""/>
            <w10:wrap type="square"/>
          </v:shape>
        </w:pict>
      </w:r>
    </w:p>
    <w:p w:rsidR="00A1145F" w:rsidRPr="00FC22BB" w:rsidRDefault="00A1145F" w:rsidP="00FC22BB">
      <w:pPr>
        <w:tabs>
          <w:tab w:val="center" w:pos="3694"/>
        </w:tabs>
      </w:pPr>
    </w:p>
    <w:p w:rsidR="00A1145F" w:rsidRDefault="00A1145F" w:rsidP="00FC22BB">
      <w:pPr>
        <w:jc w:val="center"/>
      </w:pPr>
      <w:r>
        <w:t xml:space="preserve">                                                             </w:t>
      </w:r>
    </w:p>
    <w:p w:rsidR="00A1145F" w:rsidRDefault="00A1145F" w:rsidP="00FC22BB">
      <w:pPr>
        <w:jc w:val="center"/>
      </w:pPr>
      <w:r>
        <w:rPr>
          <w:noProof/>
          <w:lang w:eastAsia="tr-TR"/>
        </w:rPr>
        <w:pict>
          <v:shape id="_x0000_s1035" type="#_x0000_t202" style="position:absolute;left:0;text-align:left;margin-left:382.35pt;margin-top:-31.15pt;width:126.6pt;height:129.2pt;z-index:251654656" strokecolor="#5f497a" strokeweight="3pt">
            <v:textbox>
              <w:txbxContent>
                <w:p w:rsidR="00A1145F" w:rsidRDefault="00A1145F" w:rsidP="0039171E">
                  <w:r w:rsidRPr="003E6E8F">
                    <w:rPr>
                      <w:noProof/>
                      <w:lang w:eastAsia="tr-TR"/>
                    </w:rPr>
                    <w:pict>
                      <v:shape id="Resim 20" o:spid="_x0000_i1037" type="#_x0000_t75" style="width:102.75pt;height:121.5pt;visibility:visible">
                        <v:imagedata r:id="rId17" o:title="" cropleft="5587f" cropright="8891f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64" style="position:absolute;left:0;text-align:left;margin-left:186.4pt;margin-top:4.45pt;width:131.25pt;height:66.05pt;z-index:251653632" strokecolor="lime" strokeweight="5pt">
            <v:textbox>
              <w:txbxContent>
                <w:p w:rsidR="00A1145F" w:rsidRPr="00D86DA0" w:rsidRDefault="00A1145F" w:rsidP="0039171E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çı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14.05pt;margin-top:-24.15pt;width:135.95pt;height:130.1pt;z-index:251652608" strokecolor="#76923c" strokeweight="3pt">
            <v:textbox>
              <w:txbxContent>
                <w:p w:rsidR="00A1145F" w:rsidRDefault="00A1145F" w:rsidP="0039171E">
                  <w:r w:rsidRPr="003E6E8F">
                    <w:rPr>
                      <w:noProof/>
                      <w:lang w:eastAsia="tr-TR"/>
                    </w:rPr>
                    <w:pict>
                      <v:shape id="Resim 19" o:spid="_x0000_i1039" type="#_x0000_t75" style="width:108pt;height:119.25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  <w:r>
        <w:t xml:space="preserve">                                           </w:t>
      </w:r>
    </w:p>
    <w:p w:rsidR="00A1145F" w:rsidRDefault="00A1145F" w:rsidP="00FC22BB">
      <w:r>
        <w:br w:type="textWrapping" w:clear="all"/>
      </w:r>
    </w:p>
    <w:p w:rsidR="00A1145F" w:rsidRDefault="00A1145F" w:rsidP="00FC22BB">
      <w:pPr>
        <w:ind w:firstLine="708"/>
      </w:pPr>
    </w:p>
    <w:p w:rsidR="00A1145F" w:rsidRPr="0039171E" w:rsidRDefault="00A1145F" w:rsidP="0039171E"/>
    <w:p w:rsidR="00A1145F" w:rsidRPr="0039171E" w:rsidRDefault="00A1145F" w:rsidP="0039171E">
      <w:r>
        <w:rPr>
          <w:noProof/>
          <w:lang w:eastAsia="tr-TR"/>
        </w:rPr>
        <w:pict>
          <v:shape id="_x0000_s1038" type="#_x0000_t202" style="position:absolute;margin-left:390.6pt;margin-top:.6pt;width:126.15pt;height:129.3pt;z-index:251657728" strokecolor="yellow" strokeweight="3pt">
            <v:textbox>
              <w:txbxContent>
                <w:p w:rsidR="00A1145F" w:rsidRDefault="00A1145F" w:rsidP="0039171E">
                  <w:r w:rsidRPr="003E6E8F">
                    <w:rPr>
                      <w:noProof/>
                      <w:lang w:eastAsia="tr-TR"/>
                    </w:rPr>
                    <w:pict>
                      <v:shape id="Resim 18" o:spid="_x0000_i1041" type="#_x0000_t75" style="width:106.5pt;height:115.5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14.05pt;margin-top:14.4pt;width:136.4pt;height:129.3pt;z-index:251655680" strokecolor="#365f91" strokeweight="3pt">
            <v:textbox>
              <w:txbxContent>
                <w:p w:rsidR="00A1145F" w:rsidRDefault="00A1145F" w:rsidP="0039171E">
                  <w:r w:rsidRPr="003E6E8F">
                    <w:rPr>
                      <w:noProof/>
                      <w:lang w:eastAsia="tr-TR"/>
                    </w:rPr>
                    <w:pict>
                      <v:shape id="Resim 17" o:spid="_x0000_i1043" type="#_x0000_t75" style="width:123.75pt;height:117.75pt;visibility:visible">
                        <v:imagedata r:id="rId20" o:title="" croptop="4369f" cropbottom="7944f"/>
                      </v:shape>
                    </w:pict>
                  </w:r>
                </w:p>
              </w:txbxContent>
            </v:textbox>
          </v:shape>
        </w:pict>
      </w:r>
    </w:p>
    <w:p w:rsidR="00A1145F" w:rsidRDefault="00A1145F" w:rsidP="0039171E">
      <w:r>
        <w:rPr>
          <w:noProof/>
          <w:lang w:eastAsia="tr-TR"/>
        </w:rPr>
        <w:pict>
          <v:shape id="_x0000_s1040" type="#_x0000_t64" style="position:absolute;margin-left:186.75pt;margin-top:4.2pt;width:131.25pt;height:66.05pt;z-index:251656704" strokecolor="lime" strokeweight="5pt">
            <v:textbox>
              <w:txbxContent>
                <w:p w:rsidR="00A1145F" w:rsidRPr="00D86DA0" w:rsidRDefault="00A1145F" w:rsidP="0039171E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 w:rsidRPr="00D86DA0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luk</w:t>
                  </w:r>
                </w:p>
              </w:txbxContent>
            </v:textbox>
          </v:shape>
        </w:pict>
      </w:r>
    </w:p>
    <w:p w:rsidR="00A1145F" w:rsidRDefault="00A1145F" w:rsidP="0039171E">
      <w:pPr>
        <w:tabs>
          <w:tab w:val="left" w:pos="4530"/>
        </w:tabs>
      </w:pPr>
      <w:r>
        <w:tab/>
      </w:r>
    </w:p>
    <w:p w:rsidR="00A1145F" w:rsidRDefault="00A1145F" w:rsidP="0039171E">
      <w:pPr>
        <w:tabs>
          <w:tab w:val="left" w:pos="7665"/>
        </w:tabs>
      </w:pPr>
      <w:r>
        <w:tab/>
      </w:r>
    </w:p>
    <w:p w:rsidR="00A1145F" w:rsidRDefault="00A1145F" w:rsidP="0039171E"/>
    <w:p w:rsidR="00A1145F" w:rsidRDefault="00A1145F" w:rsidP="0039171E">
      <w:pPr>
        <w:jc w:val="right"/>
      </w:pPr>
    </w:p>
    <w:p w:rsidR="00A1145F" w:rsidRDefault="00A1145F" w:rsidP="0039171E">
      <w:pPr>
        <w:jc w:val="right"/>
      </w:pPr>
    </w:p>
    <w:p w:rsidR="00A1145F" w:rsidRDefault="00A1145F" w:rsidP="0039171E">
      <w:pPr>
        <w:jc w:val="right"/>
      </w:pPr>
      <w:r>
        <w:rPr>
          <w:noProof/>
          <w:lang w:eastAsia="tr-TR"/>
        </w:rPr>
        <w:pict>
          <v:shape id="_x0000_s1041" type="#_x0000_t64" style="position:absolute;left:0;text-align:left;margin-left:36pt;margin-top:40.15pt;width:131.25pt;height:66.05pt;z-index:251659776" strokecolor="lime" strokeweight="5pt">
            <v:textbox style="mso-next-textbox:#_x0000_s1041">
              <w:txbxContent>
                <w:p w:rsidR="00A1145F" w:rsidRPr="00D86DA0" w:rsidRDefault="00A1145F" w:rsidP="0039171E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 w:rsidRPr="00D86DA0"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cı</w:t>
                  </w:r>
                </w:p>
              </w:txbxContent>
            </v:textbox>
          </v:shape>
        </w:pict>
      </w:r>
      <w:r w:rsidRPr="00F46291">
        <w:rPr>
          <w:rFonts w:ascii="Arial" w:hAnsi="Arial" w:cs="Arial"/>
          <w:noProof/>
          <w:sz w:val="20"/>
          <w:szCs w:val="20"/>
          <w:lang w:eastAsia="tr-TR"/>
        </w:rPr>
        <w:pict>
          <v:shape id="_x0000_i1044" type="#_x0000_t75" alt="shoestore" style="width:138.75pt;height:125.25pt;visibility:visible" o:bordertopcolor="yellow" o:borderleftcolor="yellow" o:borderbottomcolor="yellow" o:borderrightcolor="yellow">
            <v:imagedata r:id="rId21" o:title=""/>
            <w10:bordertop type="single" width="36"/>
            <w10:borderleft type="single" width="36"/>
            <w10:borderbottom type="single" width="36"/>
            <w10:borderright type="single" width="36"/>
          </v:shape>
        </w:pict>
      </w:r>
      <w:r>
        <w:rPr>
          <w:noProof/>
          <w:lang w:eastAsia="tr-TR"/>
        </w:rPr>
        <w:pict>
          <v:shape id="_x0000_s1042" type="#_x0000_t75" alt="http://www.bilgideposu.org/wp-content/uploads/2012/09/topuklu-ayakkab%C4%B1-10.jpg" style="position:absolute;left:0;text-align:left;margin-left:12.75pt;margin-top:18.55pt;width:135.35pt;height:135.35pt;z-index:251658752;visibility:visible;mso-position-horizontal-relative:text;mso-position-vertical-relative:text" stroked="t" strokecolor="yellow" strokeweight="4.5pt">
            <v:imagedata r:id="rId22" r:href="rId23"/>
            <w10:wrap type="square" side="right"/>
          </v:shape>
        </w:pict>
      </w:r>
    </w:p>
    <w:p w:rsidR="00A1145F" w:rsidRPr="0039171E" w:rsidRDefault="00A1145F" w:rsidP="0039171E"/>
    <w:p w:rsidR="00A1145F" w:rsidRPr="0039171E" w:rsidRDefault="00A1145F" w:rsidP="0039171E">
      <w:r>
        <w:rPr>
          <w:noProof/>
          <w:lang w:eastAsia="tr-TR"/>
        </w:rPr>
        <w:pict>
          <v:shape id="Resim 18" o:spid="_x0000_s1043" type="#_x0000_t75" alt="Çöp sorunu çözülüyor" style="position:absolute;margin-left:3pt;margin-top:12.6pt;width:153pt;height:125pt;z-index:251660800;visibility:visible;mso-wrap-distance-left:2.25pt;mso-wrap-distance-top:2.25pt;mso-wrap-distance-right:2.25pt;mso-wrap-distance-bottom:2.25pt;mso-position-vertical-relative:line" o:allowoverlap="f" stroked="t" strokecolor="#00b0f0" strokeweight="4.5pt">
            <v:imagedata r:id="rId24" o:title=""/>
            <w10:wrap type="square"/>
          </v:shape>
        </w:pict>
      </w:r>
      <w:r>
        <w:rPr>
          <w:noProof/>
          <w:lang w:eastAsia="tr-TR"/>
        </w:rPr>
        <w:pict>
          <v:shape id="_x0000_s1044" type="#_x0000_t64" style="position:absolute;margin-left:23.65pt;margin-top:64.25pt;width:131.25pt;height:66.05pt;z-index:251661824" strokecolor="lime" strokeweight="5pt">
            <v:textbox style="mso-next-textbox:#_x0000_s1044">
              <w:txbxContent>
                <w:p w:rsidR="00A1145F" w:rsidRPr="00D86DA0" w:rsidRDefault="00A1145F" w:rsidP="0039171E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çü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            </w:t>
      </w:r>
      <w:r w:rsidRPr="00F46291">
        <w:rPr>
          <w:rFonts w:ascii="Arial" w:hAnsi="Arial" w:cs="Arial"/>
          <w:noProof/>
          <w:sz w:val="20"/>
          <w:szCs w:val="20"/>
          <w:lang w:eastAsia="tr-TR"/>
        </w:rPr>
        <w:pict>
          <v:shape id="_x0000_i1045" type="#_x0000_t75" alt="copcu" style="width:135.75pt;height:116.25pt;visibility:visible" o:bordertopcolor="#00b0f0" o:borderleftcolor="#00b0f0" o:borderbottomcolor="#00b0f0" o:borderrightcolor="#00b0f0">
            <v:imagedata r:id="rId25" o:title=""/>
            <w10:bordertop type="single" width="36"/>
            <w10:borderleft type="single" width="36"/>
            <w10:borderbottom type="single" width="36"/>
            <w10:borderright type="single" width="36"/>
          </v:shape>
        </w:pict>
      </w:r>
    </w:p>
    <w:p w:rsidR="00A1145F" w:rsidRDefault="00A1145F" w:rsidP="0039171E"/>
    <w:p w:rsidR="00A1145F" w:rsidRDefault="00A1145F" w:rsidP="0039171E">
      <w:pPr>
        <w:tabs>
          <w:tab w:val="left" w:pos="1590"/>
          <w:tab w:val="left" w:pos="4245"/>
        </w:tabs>
      </w:pPr>
      <w:r>
        <w:tab/>
      </w:r>
      <w:r>
        <w:tab/>
      </w:r>
    </w:p>
    <w:p w:rsidR="00A1145F" w:rsidRDefault="00A1145F" w:rsidP="0039171E">
      <w:pPr>
        <w:ind w:firstLine="708"/>
      </w:pPr>
      <w:r>
        <w:rPr>
          <w:noProof/>
          <w:lang w:eastAsia="tr-TR"/>
        </w:rPr>
        <w:pict>
          <v:shape id="_x0000_s1045" type="#_x0000_t75" alt="11_CE-SUR_Celik_Kapi" style="position:absolute;left:0;text-align:left;margin-left:18.75pt;margin-top:11.6pt;width:145.5pt;height:125.25pt;z-index:251662848;visibility:visible" stroked="t" strokecolor="blue" strokeweight="4.5pt">
            <v:imagedata r:id="rId26" o:title=""/>
            <w10:wrap type="square"/>
          </v:shape>
        </w:pict>
      </w:r>
      <w:r>
        <w:rPr>
          <w:noProof/>
          <w:lang w:eastAsia="tr-TR"/>
        </w:rPr>
        <w:pict>
          <v:shape id="_x0000_s1046" type="#_x0000_t64" style="position:absolute;left:0;text-align:left;margin-left:29.65pt;margin-top:28pt;width:131.25pt;height:66.05pt;z-index:251663872" strokecolor="lime" strokeweight="5pt">
            <v:textbox style="mso-next-textbox:#_x0000_s1046">
              <w:txbxContent>
                <w:p w:rsidR="00A1145F" w:rsidRPr="00D86DA0" w:rsidRDefault="00A1145F" w:rsidP="00E4382E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cı</w:t>
                  </w:r>
                </w:p>
              </w:txbxContent>
            </v:textbox>
          </v:shape>
        </w:pict>
      </w:r>
      <w:r>
        <w:t xml:space="preserve">                                                            </w:t>
      </w:r>
      <w:r w:rsidRPr="00F46291">
        <w:rPr>
          <w:rFonts w:ascii="Arial" w:hAnsi="Arial" w:cs="Arial"/>
          <w:noProof/>
          <w:sz w:val="20"/>
          <w:szCs w:val="20"/>
          <w:lang w:eastAsia="tr-TR"/>
        </w:rPr>
        <w:pict>
          <v:shape id="_x0000_i1046" type="#_x0000_t75" alt="17720d1316092525t-kapici" style="width:2in;height:127.5pt;visibility:visible" o:bordertopcolor="blue" o:borderleftcolor="blue" o:borderbottomcolor="blue" o:borderrightcolor="blue">
            <v:imagedata r:id="rId27" o:title=""/>
            <w10:bordertop type="single" width="36"/>
            <w10:borderleft type="single" width="36"/>
            <w10:borderbottom type="single" width="36"/>
            <w10:borderright type="single" width="36"/>
          </v:shape>
        </w:pict>
      </w:r>
      <w:r>
        <w:br w:type="textWrapping" w:clear="all"/>
      </w:r>
    </w:p>
    <w:p w:rsidR="00A1145F" w:rsidRDefault="00A1145F" w:rsidP="00E4382E">
      <w:pPr>
        <w:tabs>
          <w:tab w:val="left" w:pos="7260"/>
        </w:tabs>
      </w:pPr>
      <w:r>
        <w:rPr>
          <w:noProof/>
          <w:lang w:eastAsia="tr-TR"/>
        </w:rPr>
        <w:pict>
          <v:shape id="_x0000_s1047" type="#_x0000_t64" style="position:absolute;margin-left:195.4pt;margin-top:30.75pt;width:131.25pt;height:66.05pt;z-index:251664896" strokecolor="lime" strokeweight="5pt">
            <v:textbox style="mso-next-textbox:#_x0000_s1047">
              <w:txbxContent>
                <w:p w:rsidR="00A1145F" w:rsidRPr="00D86DA0" w:rsidRDefault="00A1145F" w:rsidP="00E4382E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lık</w:t>
                  </w:r>
                </w:p>
              </w:txbxContent>
            </v:textbox>
          </v:shape>
        </w:pict>
      </w:r>
      <w:hyperlink r:id="rId28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47" type="#_x0000_t75" alt="http://t0.gstatic.com/images?q=tbn:ANd9GcRm883UmFz6BZ62KTosJICh7Rm4y3ou1iHxFQ_AfXorq3stsidBkA" href="http://www.google.com.tr/imgres?q=kitap&amp;hl=tr&amp;biw=1280&amp;bih=632&amp;tbm=isch&amp;tbnid=EwGELUXB_TAu3M:&amp;imgrefurl=http://www.forumalev.net/atasozleri/333519-kitap-okumak-ile-ilgili-deyimler.html&amp;docid=nDh3M6Z2iwrHdM&amp;imgurl=http://www.forumalev.net/attachments/atasozleri-12390d1345844172/kitap-okumak-ile-ilgili-deyimler.gif&amp;w=417&amp;h=364&amp;ei=G52ZUI3tM4nMswbazoG4BA&amp;zoom=1&amp;iact=hc&amp;vpx=108&amp;vpy=169&amp;dur=219&amp;hovh=210&amp;hovw=240&amp;tx=144&amp;ty=119&amp;sig=102316588704452072626&amp;page=1&amp;tbnh=121&amp;tbnw=139&amp;start=0&amp;ndsp=22&amp;ved=1t:429,r:0,s:0,i:1" style="width:156.75pt;height:127.5pt;visibility:visible" o:bordertopcolor="#f3c" o:borderleftcolor="#f3c" o:borderbottomcolor="#f3c" o:borderrightcolor="#f3c" o:button="t">
              <v:fill o:detectmouseclick="t"/>
              <v:imagedata r:id="rId29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  <w:r>
        <w:t xml:space="preserve">            </w:t>
      </w:r>
      <w:r>
        <w:tab/>
      </w:r>
      <w:hyperlink r:id="rId30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48" type="#_x0000_t75" alt="http://t1.gstatic.com/images?q=tbn:ANd9GcR_PuTuchxb-3kxkQThaPFC2q7-dGEwvejDrqt6YRNCNqAdjQc1" href="http://www.google.com.tr/imgres?q=kitapl%C4%B1k&amp;hl=tr&amp;biw=1280&amp;bih=632&amp;tbm=isch&amp;tbnid=Yl4FTErAUBV8xM:&amp;imgrefurl=http://www.photo-dictionary.com/phrase/606/bookcase.html&amp;docid=yD0lvzUlcWqozM&amp;imgurl=http://www.photo-dictionary.com/photofiles/list/606/1010bookcase.jpg&amp;w=466&amp;h=700&amp;ei=1p2ZUIOnO4XAtAbv2oDwDw&amp;zoom=1&amp;iact=hc&amp;vpx=247&amp;vpy=37&amp;dur=235&amp;hovh=275&amp;hovw=183&amp;tx=123&amp;ty=167&amp;sig=102316588704452072626&amp;page=1&amp;tbnh=131&amp;tbnw=87&amp;start=0&amp;ndsp=23&amp;ved=1t:429,r:8,s:0,i:1" style="width:147pt;height:135.75pt;visibility:visible" o:bordertopcolor="#f3c" o:borderleftcolor="#f3c" o:borderbottomcolor="#f3c" o:borderrightcolor="#f3c" o:button="t">
              <v:fill o:detectmouseclick="t"/>
              <v:imagedata r:id="rId31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</w:p>
    <w:p w:rsidR="00A1145F" w:rsidRDefault="00A1145F" w:rsidP="00E4382E">
      <w:pPr>
        <w:tabs>
          <w:tab w:val="left" w:pos="7260"/>
        </w:tabs>
      </w:pPr>
    </w:p>
    <w:p w:rsidR="00A1145F" w:rsidRDefault="00A1145F" w:rsidP="00E4382E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  <w:hyperlink r:id="rId32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49" type="#_x0000_t75" alt="http://t0.gstatic.com/images?q=tbn:ANd9GcSKzr8P-KGrC83cLRUxi4-t7WKLpeTYN2ZPb7wqxKaY0wryLR1-" href="http://www.google.com.tr/imgres?q=odun&amp;hl=tr&amp;biw=1280&amp;bih=632&amp;tbm=isch&amp;tbnid=1XK80GwHfud6QM:&amp;imgrefurl=http://e-ruya.org/ruyada/odun-gormek.php&amp;docid=GrNFTpftaTugKM&amp;imgurl=http://e-ruya.org/ruya/odun.jpg&amp;w=308&amp;h=293&amp;ei=k5-ZULm6B83KtAbE_YGgDw&amp;zoom=1&amp;iact=hc&amp;vpx=117&amp;vpy=169&amp;dur=93&amp;hovh=219&amp;hovw=230&amp;tx=143&amp;ty=100&amp;sig=102316588704452072626&amp;page=1&amp;tbnh=130&amp;tbnw=147&amp;start=0&amp;ndsp=18&amp;ved=1t:429,r:0,s:0,i:1" style="width:150pt;height:143.25pt;visibility:visible" o:bordertopcolor="#0070c0" o:borderleftcolor="#0070c0" o:borderbottomcolor="#0070c0" o:borderrightcolor="#0070c0" o:button="t">
              <v:fill o:detectmouseclick="t"/>
              <v:imagedata r:id="rId33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  <w:r>
        <w:rPr>
          <w:noProof/>
          <w:lang w:eastAsia="tr-TR"/>
        </w:rPr>
        <w:pict>
          <v:shape id="_x0000_s1048" type="#_x0000_t64" style="position:absolute;margin-left:191.65pt;margin-top:39.1pt;width:131.25pt;height:66.05pt;z-index:251665920;mso-position-horizontal-relative:text;mso-position-vertical-relative:text" strokecolor="lime" strokeweight="5pt">
            <v:textbox style="mso-next-textbox:#_x0000_s1048">
              <w:txbxContent>
                <w:p w:rsidR="00A1145F" w:rsidRPr="00D86DA0" w:rsidRDefault="00A1145F" w:rsidP="00525AC3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luk</w:t>
                  </w:r>
                </w:p>
              </w:txbxContent>
            </v:textbox>
          </v:shape>
        </w:pict>
      </w:r>
      <w:r>
        <w:tab/>
      </w:r>
      <w:hyperlink r:id="rId34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50" type="#_x0000_t75" alt="http://t0.gstatic.com/images?q=tbn:ANd9GcSP4K7dhCONqnQB8Zj8P1jR0VInRzGQkTfxo6vhU9JOBkr6u38_" href="http://www.google.com.tr/imgres?q=odunluk&amp;hl=tr&amp;biw=1280&amp;bih=632&amp;tbm=isch&amp;tbnid=ZfKATBxSlglu5M:&amp;imgrefurl=http://www.lafsozluk.com/2010/07/odunluk.html&amp;docid=vNt5suGs-nTfsM&amp;imgurl=http://2.bp.blogspot.com/-b-TCr_Q1lMU/Tm3c9weuXVI/AAAAAAAACD4/Fa7--Slrsgg/s1600/odunluk_yarilmis_odunlar.jpg&amp;w=480&amp;h=640&amp;ei=4J-ZUNieI8fwsgbfn4HQBw&amp;zoom=1&amp;iact=hc&amp;vpx=1017&amp;vpy=119&amp;dur=812&amp;hovh=259&amp;hovw=194&amp;tx=91&amp;ty=147&amp;sig=102316588704452072626&amp;page=1&amp;tbnh=143&amp;tbnw=119&amp;start=0&amp;ndsp=18&amp;ved=1t:429,r:5,s:0,i:" style="width:153pt;height:149.25pt;visibility:visible" o:bordertopcolor="#0070c0" o:borderleftcolor="#0070c0" o:borderbottomcolor="#0070c0" o:borderrightcolor="#0070c0" o:button="t">
              <v:fill o:detectmouseclick="t"/>
              <v:imagedata r:id="rId35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</w:p>
    <w:p w:rsidR="00A1145F" w:rsidRDefault="00A1145F" w:rsidP="00525AC3">
      <w:pPr>
        <w:tabs>
          <w:tab w:val="left" w:pos="7260"/>
        </w:tabs>
        <w:rPr>
          <w:noProof/>
          <w:lang w:eastAsia="tr-TR"/>
        </w:rPr>
      </w:pPr>
    </w:p>
    <w:p w:rsidR="00A1145F" w:rsidRDefault="00A1145F" w:rsidP="00525AC3">
      <w:pPr>
        <w:tabs>
          <w:tab w:val="left" w:pos="7260"/>
        </w:tabs>
        <w:rPr>
          <w:noProof/>
          <w:lang w:eastAsia="tr-TR"/>
        </w:rPr>
      </w:pPr>
    </w:p>
    <w:p w:rsidR="00A1145F" w:rsidRDefault="00A1145F" w:rsidP="00525AC3">
      <w:pPr>
        <w:tabs>
          <w:tab w:val="left" w:pos="7260"/>
        </w:tabs>
        <w:rPr>
          <w:noProof/>
          <w:lang w:eastAsia="tr-TR"/>
        </w:rPr>
      </w:pPr>
    </w:p>
    <w:p w:rsidR="00A1145F" w:rsidRDefault="00A1145F" w:rsidP="00525AC3">
      <w:pPr>
        <w:tabs>
          <w:tab w:val="left" w:pos="7260"/>
        </w:tabs>
        <w:rPr>
          <w:noProof/>
          <w:lang w:eastAsia="tr-TR"/>
        </w:rPr>
      </w:pPr>
    </w:p>
    <w:p w:rsidR="00A1145F" w:rsidRDefault="00A1145F" w:rsidP="00525AC3">
      <w:pPr>
        <w:tabs>
          <w:tab w:val="left" w:pos="7260"/>
        </w:tabs>
        <w:rPr>
          <w:noProof/>
          <w:lang w:eastAsia="tr-TR"/>
        </w:rPr>
      </w:pPr>
    </w:p>
    <w:p w:rsidR="00A1145F" w:rsidRDefault="00A1145F" w:rsidP="00525AC3">
      <w:pPr>
        <w:tabs>
          <w:tab w:val="left" w:pos="7260"/>
        </w:tabs>
        <w:rPr>
          <w:noProof/>
          <w:lang w:eastAsia="tr-TR"/>
        </w:rPr>
      </w:pPr>
    </w:p>
    <w:p w:rsidR="00A1145F" w:rsidRDefault="00A1145F" w:rsidP="00525AC3">
      <w:pPr>
        <w:tabs>
          <w:tab w:val="left" w:pos="7260"/>
        </w:tabs>
      </w:pPr>
      <w:r>
        <w:rPr>
          <w:noProof/>
          <w:lang w:eastAsia="tr-TR"/>
        </w:rPr>
        <w:pict>
          <v:shape id="_x0000_s1049" type="#_x0000_t64" style="position:absolute;margin-left:13.15pt;margin-top:31.65pt;width:131.25pt;height:66.05pt;z-index:251667968" strokecolor="lime" strokeweight="5pt">
            <v:textbox style="mso-next-textbox:#_x0000_s1049">
              <w:txbxContent>
                <w:p w:rsidR="00A1145F" w:rsidRPr="00D86DA0" w:rsidRDefault="00A1145F" w:rsidP="00525AC3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luk</w:t>
                  </w:r>
                </w:p>
              </w:txbxContent>
            </v:textbox>
          </v:shape>
        </w:pict>
      </w:r>
      <w:r>
        <w:t xml:space="preserve">                                                                        </w:t>
      </w:r>
      <w:hyperlink r:id="rId36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shd w:val="clear" w:color="auto" w:fill="CCCCCC"/>
            <w:lang w:eastAsia="tr-TR"/>
          </w:rPr>
          <w:pict>
            <v:shape id="Resim 78" o:spid="_x0000_i1051" type="#_x0000_t75" alt="http://t2.gstatic.com/images?q=tbn:ANd9GcQce8heyMkdM-A9ZCcuUBilVqKVZCHFEMJyl7G86O7b2b7KXwKZEO3gslY" href="http://www.google.com.tr/imgres?q=yolluk&amp;hl=tr&amp;biw=1280&amp;bih=632&amp;tbm=isch&amp;tbnid=H50aarK3gwo1SM:&amp;imgrefurl=http://apink-house.blogspot.com/2011/04/yolluk-modelleri-2011.html&amp;docid=zIZ2F2mRuBFqEM&amp;imgurl=http://1.bp.blogspot.com/-WIo4p6zSF_0/TbfoSMjzdJI/AAAAAAAAATQ/eFqZ2UaL3HQ/s1600/yoluk-hali.jpg&amp;w=553&amp;h=739&amp;ei=HaKZUMCXItDNsgbE-IHADw&amp;zoom=1&amp;iact=rc&amp;dur=297&amp;sig=102316588704452072626&amp;page=2&amp;tbnh=137&amp;tbnw=105&amp;start=22&amp;ndsp=25&amp;ved=1t:429,r:1,s:22,i:168&amp;tx=55&amp;ty=" style="width:155.25pt;height:128.25pt;visibility:visible" o:bordertopcolor="#606" o:borderleftcolor="#606" o:borderbottomcolor="#606" o:borderrightcolor="#606" o:button="t">
              <v:fill o:detectmouseclick="t"/>
              <v:imagedata r:id="rId37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  <w:r>
        <w:rPr>
          <w:noProof/>
          <w:lang w:eastAsia="tr-TR"/>
        </w:rPr>
        <w:pict>
          <v:shape id="rg_hi" o:spid="_x0000_s1050" type="#_x0000_t75" alt="http://t0.gstatic.com/images?q=tbn:ANd9GcRaEtKHzd8yA0-gSEYfONMCf06xocuHBxMhLfpzOrrAI9Zz1r_L" href="http://www.google.com.tr/imgres?q=yol&amp;hl=tr&amp;biw=1280&amp;bih=632&amp;tbm=isch&amp;tbnid=bQkskLr5xKs-yM:&amp;imgrefurl=http://www.hdresimler.com/view/agacli_yol-1280x1024.html&amp;docid=akh1mizY7QPfCM&amp;imgurl=http://www.hdresimler.com/wallpapers/agacli_yol-1280x1024.jpg&amp;w=1280&amp;h=1024&amp;ei=hqGZULakMcbXsgb9-YBw&amp;zoom=1&amp;iact=hc&amp;vpx=105&amp;vpy=142&amp;dur=141&amp;hovh=201&amp;hovw=251&amp;tx=155&amp;ty=142&amp;sig=102316588704452072626&amp;page=2&amp;tbnh=142&amp;tbnw=145&amp;start=18&amp;ndsp=22&amp;ved=1t:429,r:16,s:18,i:2" style="position:absolute;margin-left:0;margin-top:0;width:165.8pt;height:132.75pt;z-index:251666944;visibility:visible;mso-position-horizontal:left;mso-position-horizontal-relative:text;mso-position-vertical:top;mso-position-vertical-relative:text" o:button="t" stroked="t" strokecolor="#606" strokeweight="4.5pt">
            <v:fill o:detectmouseclick="t"/>
            <v:imagedata r:id="rId38" o:title=""/>
            <w10:wrap type="square"/>
          </v:shape>
        </w:pict>
      </w:r>
    </w:p>
    <w:p w:rsidR="00A1145F" w:rsidRDefault="00A1145F" w:rsidP="00525AC3">
      <w:pPr>
        <w:tabs>
          <w:tab w:val="left" w:pos="7260"/>
        </w:tabs>
      </w:pPr>
    </w:p>
    <w:p w:rsidR="00A1145F" w:rsidRPr="00525AC3" w:rsidRDefault="00A1145F" w:rsidP="00525AC3">
      <w:r>
        <w:t xml:space="preserve">                                                                              </w:t>
      </w:r>
    </w:p>
    <w:p w:rsidR="00A1145F" w:rsidRDefault="00A1145F" w:rsidP="009B3687">
      <w:pPr>
        <w:tabs>
          <w:tab w:val="left" w:pos="7260"/>
        </w:tabs>
      </w:pPr>
      <w:r>
        <w:rPr>
          <w:noProof/>
          <w:lang w:eastAsia="tr-TR"/>
        </w:rPr>
        <w:pict>
          <v:shape id="_x0000_s1051" type="#_x0000_t64" style="position:absolute;margin-left:7.15pt;margin-top:12.4pt;width:131.25pt;height:66.05pt;z-index:251670016" strokecolor="lime" strokeweight="5pt">
            <v:textbox style="mso-next-textbox:#_x0000_s1051">
              <w:txbxContent>
                <w:p w:rsidR="00A1145F" w:rsidRPr="00D86DA0" w:rsidRDefault="00A1145F" w:rsidP="009B3687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lık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1122CC"/>
          <w:sz w:val="27"/>
          <w:szCs w:val="27"/>
          <w:lang w:eastAsia="tr-TR"/>
        </w:rPr>
        <w:t xml:space="preserve">                                            </w:t>
      </w:r>
      <w:hyperlink r:id="rId39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52" type="#_x0000_t75" alt="http://t1.gstatic.com/images?q=tbn:ANd9GcSBnSBv3pvz3ZHaVcIjF0kO_K57hK0J_HiWSsm3cD5BtGavymPI" href="http://www.google.com.tr/imgres?q=ka%C5%9F%C4%B1kl%C4%B1k&amp;start=116&amp;hl=tr&amp;biw=1280&amp;bih=632&amp;addh=36&amp;tbm=isch&amp;tbnid=2svNmnEM4zaEaM:&amp;imgrefurl=http://kacirmayiz.com/krom-kasiklik-ve-nihale-set.html&amp;docid=h-hzDiGRLlL6JM&amp;imgurl=http://kacirmayiz.com/static/img/products_b/krom_kasiklik_ve_nihale_set.jpg&amp;w=390&amp;h=270&amp;ei=zKCZUIqcE8n0sgaOmIAY&amp;zoom=1&amp;iact=hc&amp;vpx=952&amp;vpy=24&amp;dur=2984&amp;hovh=187&amp;hovw=270&amp;tx=110&amp;ty=103&amp;sig=102316588704452072626&amp;page=6&amp;tbnh=125&amp;tbnw=172&amp;ndsp=27&amp;ved=1t:429,r:5,s:116,i:1" style="width:159.75pt;height:147pt;visibility:visible" o:bordertopcolor="yellow" o:borderleftcolor="yellow" o:borderbottomcolor="yellow" o:borderrightcolor="yellow" o:button="t">
              <v:fill o:detectmouseclick="t"/>
              <v:imagedata r:id="rId40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  <w:r>
        <w:rPr>
          <w:noProof/>
          <w:lang w:eastAsia="tr-TR"/>
        </w:rPr>
        <w:pict>
          <v:shape id="_x0000_s1052" type="#_x0000_t75" alt="http://t0.gstatic.com/images?q=tbn:ANd9GcRBPHy4j9706tMFSBAQKTAfQNtI9knUOWZpXdQCfcCCF_ioLwgKcg" href="http://www.google.com.tr/imgres?q=kas%C4%B1k&amp;hl=tr&amp;biw=1280&amp;bih=632&amp;tbm=isch&amp;tbnid=YPncERrMLwuILM:&amp;imgrefurl=http://www.cicicee.com/resimli-turkce-sozluk.aspx?sayfaId=4585&amp;docid=sSlqovXDntexnM&amp;imgurl=http://www.cicicee.com/images/illustrated-dictionary/spoon-kasik.jpg&amp;w=310&amp;h=387&amp;ei=Y6CZUI2QAsnOswa9moGIAg&amp;zoom=1&amp;iact=hc&amp;vpx=547&amp;vpy=229&amp;dur=1485&amp;hovh=251&amp;hovw=201&amp;tx=127&amp;ty=150&amp;sig=102316588704452072626&amp;page=2&amp;tbnh=146&amp;tbnw=144&amp;start=20&amp;ndsp=25&amp;ved=1t:429,r:8,s:20,i:2" style="position:absolute;margin-left:4.5pt;margin-top:4.2pt;width:171.75pt;height:137.25pt;z-index:251668992;visibility:visible;mso-position-horizontal-relative:text;mso-position-vertical-relative:text" o:button="t" stroked="t" strokecolor="yellow" strokeweight="4.5pt">
            <v:fill o:detectmouseclick="t"/>
            <v:imagedata r:id="rId41" o:title=""/>
            <w10:wrap type="square"/>
          </v:shape>
        </w:pict>
      </w:r>
    </w:p>
    <w:p w:rsidR="00A1145F" w:rsidRPr="009B3687" w:rsidRDefault="00A1145F" w:rsidP="009B3687"/>
    <w:p w:rsidR="00A1145F" w:rsidRDefault="00A1145F" w:rsidP="009B3687">
      <w:pPr>
        <w:tabs>
          <w:tab w:val="left" w:pos="7260"/>
        </w:tabs>
      </w:pPr>
      <w:r>
        <w:t xml:space="preserve">                                                                </w:t>
      </w:r>
      <w:hyperlink r:id="rId42" w:history="1">
        <w:r w:rsidRPr="00F46291">
          <w:rPr>
            <w:rFonts w:ascii="Arial" w:hAnsi="Arial" w:cs="Arial"/>
            <w:noProof/>
            <w:color w:val="1122CC"/>
            <w:sz w:val="27"/>
            <w:szCs w:val="27"/>
            <w:lang w:eastAsia="tr-TR"/>
          </w:rPr>
          <w:pict>
            <v:shape id="_x0000_i1053" type="#_x0000_t75" alt="http://t0.gstatic.com/images?q=tbn:ANd9GcRXlGmwszioVaDw92Mkvh9G_eD8PZQNon2XUSklsn8aYALDeFf16A" href="http://www.google.com.tr/imgres?q=boyac%C4%B1&amp;hl=tr&amp;biw=1280&amp;bih=632&amp;tbm=isch&amp;tbnid=WFccVq-Y9-kdcM:&amp;imgrefurl=http://www.gonulcafe.net/miniklere_resimli_ingilizce_lesson_25_jobs_2-t55004.html&amp;docid=u9it0wYSYDdxLM&amp;imgurl=http://www.miniklereingilizce.com/jobs11.jpg&amp;w=250&amp;h=225&amp;ei=lKSZUPiDEMHWtAaCroHQCQ&amp;zoom=1&amp;iact=hc&amp;vpx=470&amp;vpy=350&amp;dur=4703&amp;hovh=180&amp;hovw=200&amp;tx=108&amp;ty=81&amp;sig=102316588704452072626&amp;page=2&amp;tbnh=136&amp;tbnw=133&amp;start=22&amp;ndsp=24&amp;ved=1t:429,r:2,s:22,i:1" style="width:160.5pt;height:138pt;visibility:visible" o:bordertopcolor="black" o:borderleftcolor="black" o:borderbottomcolor="black" o:borderrightcolor="black" o:button="t">
              <v:fill o:detectmouseclick="t"/>
              <v:imagedata r:id="rId43" o:title=""/>
              <w10:bordertop type="single" width="36"/>
              <w10:borderleft type="single" width="36"/>
              <w10:borderbottom type="single" width="36"/>
              <w10:borderright type="single" width="36"/>
            </v:shape>
          </w:pict>
        </w:r>
      </w:hyperlink>
      <w:r>
        <w:rPr>
          <w:noProof/>
          <w:lang w:eastAsia="tr-TR"/>
        </w:rPr>
        <w:pict>
          <v:shape id="_x0000_s1053" type="#_x0000_t75" alt="http://t2.gstatic.com/images?q=tbn:ANd9GcQFuHRYBaGfmubA3wcyaYQmC7Y_zJRqtllKPdY7LxCXw0PM1RYDGA" href="http://www.google.com.tr/imgres?q=boya&amp;hl=tr&amp;biw=1280&amp;bih=632&amp;tbm=isch&amp;tbnid=Bs7mkNrZgoi5DM:&amp;imgrefurl=http://www.resimrehberi.com/resimleri/7891/boya-kalemi-renkleri.html&amp;docid=xHZ6lTtwcnT25M&amp;imgurl=http://www.resimrehberi.com/files/file/boya-kalemi-renkleri.jpg&amp;w=785&amp;h=589&amp;ei=L6SZULCNLI2JhQfn94DQBA&amp;zoom=1&amp;iact=hc&amp;vpx=822&amp;vpy=4&amp;dur=1860&amp;hovh=194&amp;hovw=259&amp;tx=127&amp;ty=105&amp;sig=102316588704452072626&amp;page=4&amp;tbnh=135&amp;tbnw=171&amp;start=67&amp;ndsp=24&amp;ved=1t:429,r:22,s:67,i:4" style="position:absolute;margin-left:0;margin-top:0;width:178.5pt;height:139.05pt;z-index:251671040;visibility:visible;mso-position-horizontal:left;mso-position-horizontal-relative:text;mso-position-vertical:top;mso-position-vertical-relative:text" o:button="t" stroked="t" strokecolor="windowText" strokeweight="4.5pt">
            <v:fill o:detectmouseclick="t"/>
            <v:imagedata r:id="rId44" o:title=""/>
            <w10:wrap type="square"/>
          </v:shape>
        </w:pict>
      </w:r>
      <w:r>
        <w:rPr>
          <w:noProof/>
          <w:lang w:eastAsia="tr-TR"/>
        </w:rPr>
        <w:pict>
          <v:shape id="_x0000_s1054" type="#_x0000_t64" style="position:absolute;margin-left:12.4pt;margin-top:29.4pt;width:131.25pt;height:66.05pt;z-index:251672064;mso-position-horizontal-relative:text;mso-position-vertical-relative:text" strokecolor="lime" strokeweight="5pt">
            <v:textbox style="mso-next-textbox:#_x0000_s1054">
              <w:txbxContent>
                <w:p w:rsidR="00A1145F" w:rsidRPr="00D86DA0" w:rsidRDefault="00A1145F" w:rsidP="009B3687">
                  <w:pPr>
                    <w:jc w:val="center"/>
                    <w:rPr>
                      <w:rFonts w:ascii="Comic Sans MS" w:hAnsi="Comic Sans MS"/>
                      <w:b/>
                      <w:sz w:val="40"/>
                      <w:szCs w:val="40"/>
                    </w:rPr>
                  </w:pPr>
                  <w:r>
                    <w:rPr>
                      <w:rFonts w:ascii="Comic Sans MS" w:hAnsi="Comic Sans MS"/>
                      <w:b/>
                      <w:sz w:val="40"/>
                      <w:szCs w:val="40"/>
                    </w:rPr>
                    <w:t>+ cı</w:t>
                  </w:r>
                </w:p>
              </w:txbxContent>
            </v:textbox>
          </v:shape>
        </w:pict>
      </w:r>
    </w:p>
    <w:p w:rsidR="00A1145F" w:rsidRDefault="00A1145F" w:rsidP="009B3687">
      <w:r>
        <w:t xml:space="preserve">                                                                   </w: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54" type="#_x0000_t161" style="width:513pt;height:127.5pt" adj="5665" fillcolor="black">
            <v:shadow color="#868686"/>
            <v:textpath style="font-family:&quot;Impact&quot;;font-size:54pt;v-text-kern:t" trim="t" fitpath="t" xscale="f" string="TÜREMİŞ KELİMELER"/>
          </v:shape>
        </w:pict>
      </w:r>
    </w:p>
    <w:p w:rsidR="00A1145F" w:rsidRPr="009B3687" w:rsidRDefault="00A1145F" w:rsidP="009B3687"/>
    <w:p w:rsidR="00A1145F" w:rsidRDefault="00A1145F" w:rsidP="009B3687">
      <w:pPr>
        <w:tabs>
          <w:tab w:val="left" w:pos="7260"/>
        </w:tabs>
        <w:jc w:val="center"/>
      </w:pPr>
    </w:p>
    <w:p w:rsidR="00A1145F" w:rsidRDefault="00A1145F" w:rsidP="009B3687">
      <w:pPr>
        <w:tabs>
          <w:tab w:val="left" w:pos="7260"/>
        </w:tabs>
      </w:pPr>
      <w:r>
        <w:br w:type="textWrapping" w:clear="all"/>
      </w:r>
    </w:p>
    <w:p w:rsidR="00A1145F" w:rsidRDefault="00A1145F" w:rsidP="009B3687">
      <w:pPr>
        <w:tabs>
          <w:tab w:val="left" w:pos="7260"/>
        </w:tabs>
        <w:ind w:firstLine="708"/>
      </w:pPr>
      <w:r>
        <w:br w:type="textWrapping" w:clear="all"/>
      </w:r>
    </w:p>
    <w:p w:rsidR="00A1145F" w:rsidRDefault="00A1145F" w:rsidP="00525AC3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</w:p>
    <w:p w:rsidR="00A1145F" w:rsidRDefault="00A1145F" w:rsidP="00525AC3">
      <w:pPr>
        <w:tabs>
          <w:tab w:val="left" w:pos="7260"/>
        </w:tabs>
      </w:pPr>
      <w:r>
        <w:br w:type="textWrapping" w:clear="all"/>
      </w:r>
    </w:p>
    <w:p w:rsidR="00A1145F" w:rsidRPr="00E4382E" w:rsidRDefault="00A1145F" w:rsidP="00E4382E">
      <w:pPr>
        <w:tabs>
          <w:tab w:val="left" w:pos="975"/>
        </w:tabs>
      </w:pPr>
      <w:r>
        <w:tab/>
        <w:t xml:space="preserve">                                                                                      </w:t>
      </w:r>
    </w:p>
    <w:sectPr w:rsidR="00A1145F" w:rsidRPr="00E4382E" w:rsidSect="00FC22BB">
      <w:headerReference w:type="default" r:id="rId45"/>
      <w:pgSz w:w="11906" w:h="16838"/>
      <w:pgMar w:top="1418" w:right="737" w:bottom="1418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45F" w:rsidRDefault="00A1145F" w:rsidP="00FC22BB">
      <w:pPr>
        <w:spacing w:after="0" w:line="240" w:lineRule="auto"/>
      </w:pPr>
      <w:r>
        <w:separator/>
      </w:r>
    </w:p>
  </w:endnote>
  <w:endnote w:type="continuationSeparator" w:id="0">
    <w:p w:rsidR="00A1145F" w:rsidRDefault="00A1145F" w:rsidP="00FC2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45F" w:rsidRDefault="00A1145F" w:rsidP="00FC22BB">
      <w:pPr>
        <w:spacing w:after="0" w:line="240" w:lineRule="auto"/>
      </w:pPr>
      <w:r>
        <w:separator/>
      </w:r>
    </w:p>
  </w:footnote>
  <w:footnote w:type="continuationSeparator" w:id="0">
    <w:p w:rsidR="00A1145F" w:rsidRDefault="00A1145F" w:rsidP="00FC2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45F" w:rsidRDefault="00A1145F">
    <w:pPr>
      <w:pStyle w:val="Header"/>
    </w:pPr>
  </w:p>
  <w:p w:rsidR="00A1145F" w:rsidRDefault="00A1145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22BB"/>
    <w:rsid w:val="0039171E"/>
    <w:rsid w:val="003E6E8F"/>
    <w:rsid w:val="00525AC3"/>
    <w:rsid w:val="0066736D"/>
    <w:rsid w:val="007A385C"/>
    <w:rsid w:val="008E2E17"/>
    <w:rsid w:val="00986452"/>
    <w:rsid w:val="009B0065"/>
    <w:rsid w:val="009B3687"/>
    <w:rsid w:val="00A1145F"/>
    <w:rsid w:val="00C13D9E"/>
    <w:rsid w:val="00D86DA0"/>
    <w:rsid w:val="00E231AB"/>
    <w:rsid w:val="00E4382E"/>
    <w:rsid w:val="00E812A2"/>
    <w:rsid w:val="00E830E4"/>
    <w:rsid w:val="00F46291"/>
    <w:rsid w:val="00FC2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3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C2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22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FC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22B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2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22BB"/>
    <w:rPr>
      <w:rFonts w:cs="Times New Roman"/>
    </w:rPr>
  </w:style>
  <w:style w:type="character" w:styleId="Hyperlink">
    <w:name w:val="Hyperlink"/>
    <w:basedOn w:val="DefaultParagraphFont"/>
    <w:uiPriority w:val="99"/>
    <w:rsid w:val="009B00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g%C3%B6zl%C3%BCk&amp;start=133&amp;hl=tr&amp;biw=1280&amp;bih=632&amp;addh=36&amp;tbm=isch&amp;tbnid=ptZk5bCyDWl-6M:&amp;imgrefurl=http://urun.gittigidiyor.com/giyim-aksesuar/almera-bayan-gunes-gozlugu-bayan-gozluk-050-41708107&amp;docid=k6USzwUK7jRrVM&amp;imgurl=http://images.gittigidiyor.com/4170/Almera-Bayan-Gunes-Gozlugu-Bayan-Gozluk-050__41708107_0.jpg&amp;w=600&amp;h=353&amp;ei=DZaZUPCJPJCEhQfzpYGwBg&amp;zoom=1&amp;iact=hc&amp;vpx=302&amp;vpy=119&amp;dur=140&amp;hovh=172&amp;hovw=293&amp;tx=146&amp;ty=100&amp;sig=102316588704452072626&amp;page=7&amp;tbnh=108&amp;tbnw=184&amp;ndsp=22&amp;ved=1t:429,r:18,s:133,i:208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7.jpeg"/><Relationship Id="rId39" Type="http://schemas.openxmlformats.org/officeDocument/2006/relationships/hyperlink" Target="http://www.google.com.tr/imgres?q=ka%C5%9F%C4%B1kl%C4%B1k&amp;start=116&amp;hl=tr&amp;biw=1280&amp;bih=632&amp;addh=36&amp;tbm=isch&amp;tbnid=2svNmnEM4zaEaM:&amp;imgrefurl=http://kacirmayiz.com/krom-kasiklik-ve-nihale-set.html&amp;docid=h-hzDiGRLlL6JM&amp;imgurl=http://kacirmayiz.com/static/img/products_b/krom_kasiklik_ve_nihale_set.jpg&amp;w=390&amp;h=270&amp;ei=zKCZUIqcE8n0sgaOmIAY&amp;zoom=1&amp;iact=hc&amp;vpx=952&amp;vpy=24&amp;dur=2984&amp;hovh=187&amp;hovw=270&amp;tx=110&amp;ty=103&amp;sig=102316588704452072626&amp;page=6&amp;tbnh=125&amp;tbnw=172&amp;ndsp=27&amp;ved=1t:429,r:5,s:116,i:104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34" Type="http://schemas.openxmlformats.org/officeDocument/2006/relationships/hyperlink" Target="http://www.google.com.tr/imgres?q=odunluk&amp;hl=tr&amp;biw=1280&amp;bih=632&amp;tbm=isch&amp;tbnid=ZfKATBxSlglu5M:&amp;imgrefurl=http://www.lafsozluk.com/2010/07/odunluk.html&amp;docid=vNt5suGs-nTfsM&amp;imgurl=http://2.bp.blogspot.com/-b-TCr_Q1lMU/Tm3c9weuXVI/AAAAAAAACD4/Fa7--Slrsgg/s1600/odunluk_yarilmis_odunlar.jpg&amp;w=480&amp;h=640&amp;ei=4J-ZUNieI8fwsgbfn4HQBw&amp;zoom=1&amp;iact=hc&amp;vpx=1017&amp;vpy=119&amp;dur=812&amp;hovh=259&amp;hovw=194&amp;tx=91&amp;ty=147&amp;sig=102316588704452072626&amp;page=1&amp;tbnh=143&amp;tbnw=119&amp;start=0&amp;ndsp=18&amp;ved=1t:429,r:5,s:0,i:80" TargetMode="External"/><Relationship Id="rId42" Type="http://schemas.openxmlformats.org/officeDocument/2006/relationships/hyperlink" Target="http://www.google.com.tr/imgres?q=boyac%C4%B1&amp;hl=tr&amp;biw=1280&amp;bih=632&amp;tbm=isch&amp;tbnid=WFccVq-Y9-kdcM:&amp;imgrefurl=http://www.gonulcafe.net/miniklere_resimli_ingilizce_lesson_25_jobs_2-t55004.html&amp;docid=u9it0wYSYDdxLM&amp;imgurl=http://www.miniklereingilizce.com/jobs11.jpg&amp;w=250&amp;h=225&amp;ei=lKSZUPiDEMHWtAaCroHQCQ&amp;zoom=1&amp;iact=hc&amp;vpx=470&amp;vpy=350&amp;dur=4703&amp;hovh=180&amp;hovw=200&amp;tx=108&amp;ty=81&amp;sig=102316588704452072626&amp;page=2&amp;tbnh=136&amp;tbnw=133&amp;start=22&amp;ndsp=24&amp;ved=1t:429,r:2,s:22,i:158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6.png"/><Relationship Id="rId33" Type="http://schemas.openxmlformats.org/officeDocument/2006/relationships/image" Target="media/image21.jpeg"/><Relationship Id="rId38" Type="http://schemas.openxmlformats.org/officeDocument/2006/relationships/image" Target="media/image24.jpeg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19.jpeg"/><Relationship Id="rId41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g%C3%B6z&amp;hl=tr&amp;sa=X&amp;biw=1280&amp;bih=632&amp;tbm=isch&amp;prmd=imvnsz&amp;tbnid=CxnESi-nyicr0M:&amp;imgrefurl=http://www.yuzestetigiankara.com/goz-kapagi-ameliyati/&amp;docid=cTIieCSSRiUw_M&amp;imgurl=http://www.yuzestetigiankara.com/wp-content/uploads/2012/05/goz.jpg&amp;w=800&amp;h=600&amp;ei=p5WZUP6vKMaHhQfSmYH4BA&amp;zoom=1&amp;iact=rc&amp;dur=187&amp;sig=102316588704452072626&amp;page=2&amp;tbnh=145&amp;tbnw=190&amp;start=18&amp;ndsp=24&amp;ved=1t:429,r:0,s:18,i:196&amp;tx=126&amp;ty=77" TargetMode="Externa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32" Type="http://schemas.openxmlformats.org/officeDocument/2006/relationships/hyperlink" Target="http://www.google.com.tr/imgres?q=odun&amp;hl=tr&amp;biw=1280&amp;bih=632&amp;tbm=isch&amp;tbnid=1XK80GwHfud6QM:&amp;imgrefurl=http://e-ruya.org/ruyada/odun-gormek.php&amp;docid=GrNFTpftaTugKM&amp;imgurl=http://e-ruya.org/ruya/odun.jpg&amp;w=308&amp;h=293&amp;ei=k5-ZULm6B83KtAbE_YGgDw&amp;zoom=1&amp;iact=hc&amp;vpx=117&amp;vpy=169&amp;dur=93&amp;hovh=219&amp;hovw=230&amp;tx=143&amp;ty=100&amp;sig=102316588704452072626&amp;page=1&amp;tbnh=130&amp;tbnw=147&amp;start=0&amp;ndsp=18&amp;ved=1t:429,r:0,s:0,i:118" TargetMode="External"/><Relationship Id="rId37" Type="http://schemas.openxmlformats.org/officeDocument/2006/relationships/image" Target="media/image23.jpeg"/><Relationship Id="rId40" Type="http://schemas.openxmlformats.org/officeDocument/2006/relationships/image" Target="media/image25.jpeg"/><Relationship Id="rId45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7.jpeg"/><Relationship Id="rId23" Type="http://schemas.openxmlformats.org/officeDocument/2006/relationships/image" Target="http://www.bilgideposu.org/wp-content/uploads/2012/09/topuklu-ayakkab%C4%B1-10.jpg" TargetMode="External"/><Relationship Id="rId28" Type="http://schemas.openxmlformats.org/officeDocument/2006/relationships/hyperlink" Target="http://www.google.com.tr/imgres?q=kitap&amp;hl=tr&amp;biw=1280&amp;bih=632&amp;tbm=isch&amp;tbnid=EwGELUXB_TAu3M:&amp;imgrefurl=http://www.forumalev.net/atasozleri/333519-kitap-okumak-ile-ilgili-deyimler.html&amp;docid=nDh3M6Z2iwrHdM&amp;imgurl=http://www.forumalev.net/attachments/atasozleri-12390d1345844172/kitap-okumak-ile-ilgili-deyimler.gif&amp;w=417&amp;h=364&amp;ei=G52ZUI3tM4nMswbazoG4BA&amp;zoom=1&amp;iact=hc&amp;vpx=108&amp;vpy=169&amp;dur=219&amp;hovh=210&amp;hovw=240&amp;tx=144&amp;ty=119&amp;sig=102316588704452072626&amp;page=1&amp;tbnh=121&amp;tbnw=139&amp;start=0&amp;ndsp=22&amp;ved=1t:429,r:0,s:0,i:131" TargetMode="External"/><Relationship Id="rId36" Type="http://schemas.openxmlformats.org/officeDocument/2006/relationships/hyperlink" Target="http://www.google.com.tr/imgres?q=yolluk&amp;hl=tr&amp;biw=1280&amp;bih=632&amp;tbm=isch&amp;tbnid=H50aarK3gwo1SM:&amp;imgrefurl=http://apink-house.blogspot.com/2011/04/yolluk-modelleri-2011.html&amp;docid=zIZ2F2mRuBFqEM&amp;imgurl=http://1.bp.blogspot.com/-WIo4p6zSF_0/TbfoSMjzdJI/AAAAAAAAATQ/eFqZ2UaL3HQ/s1600/yoluk-hali.jpg&amp;w=553&amp;h=739&amp;ei=HaKZUMCXItDNsgbE-IHADw&amp;zoom=1&amp;iact=rc&amp;dur=297&amp;sig=102316588704452072626&amp;page=2&amp;tbnh=137&amp;tbnw=105&amp;start=22&amp;ndsp=25&amp;ved=1t:429,r:1,s:22,i:168&amp;tx=55&amp;ty=85" TargetMode="External"/><Relationship Id="rId10" Type="http://schemas.openxmlformats.org/officeDocument/2006/relationships/hyperlink" Target="www.sorubak.com%20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0.jpeg"/><Relationship Id="rId44" Type="http://schemas.openxmlformats.org/officeDocument/2006/relationships/image" Target="media/image28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8.jpeg"/><Relationship Id="rId30" Type="http://schemas.openxmlformats.org/officeDocument/2006/relationships/hyperlink" Target="http://www.google.com.tr/imgres?q=kitapl%C4%B1k&amp;hl=tr&amp;biw=1280&amp;bih=632&amp;tbm=isch&amp;tbnid=Yl4FTErAUBV8xM:&amp;imgrefurl=http://www.photo-dictionary.com/phrase/606/bookcase.html&amp;docid=yD0lvzUlcWqozM&amp;imgurl=http://www.photo-dictionary.com/photofiles/list/606/1010bookcase.jpg&amp;w=466&amp;h=700&amp;ei=1p2ZUIOnO4XAtAbv2oDwDw&amp;zoom=1&amp;iact=hc&amp;vpx=247&amp;vpy=37&amp;dur=235&amp;hovh=275&amp;hovw=183&amp;tx=123&amp;ty=167&amp;sig=102316588704452072626&amp;page=1&amp;tbnh=131&amp;tbnw=87&amp;start=0&amp;ndsp=23&amp;ved=1t:429,r:8,s:0,i:156" TargetMode="External"/><Relationship Id="rId35" Type="http://schemas.openxmlformats.org/officeDocument/2006/relationships/image" Target="media/image22.jpeg"/><Relationship Id="rId43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5</Pages>
  <Words>811</Words>
  <Characters>4626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BİRSEN</cp:lastModifiedBy>
  <cp:revision>2</cp:revision>
  <dcterms:created xsi:type="dcterms:W3CDTF">2012-11-06T22:59:00Z</dcterms:created>
  <dcterms:modified xsi:type="dcterms:W3CDTF">2013-10-09T15:22:00Z</dcterms:modified>
</cp:coreProperties>
</file>