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5A5" w:rsidRDefault="00CA15A5" w:rsidP="00F25999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472…..742</w:t>
      </w:r>
    </w:p>
    <w:p w:rsidR="00CA15A5" w:rsidRDefault="00CA15A5" w:rsidP="00F25999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391.….193</w:t>
      </w:r>
    </w:p>
    <w:p w:rsidR="00CA15A5" w:rsidRDefault="00CA15A5" w:rsidP="00F25999">
      <w:pPr>
        <w:pStyle w:val="ListParagraph"/>
        <w:numPr>
          <w:ilvl w:val="0"/>
          <w:numId w:val="13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658…..805</w:t>
      </w:r>
    </w:p>
    <w:p w:rsidR="00CA15A5" w:rsidRDefault="00CA15A5" w:rsidP="00F25999">
      <w:pPr>
        <w:pStyle w:val="ListParagraph"/>
        <w:ind w:left="1080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Yukarıdaki sayıların arasına gelecek işaretlerle ilgili olarak aşağıdakilerden hangisi </w:t>
      </w:r>
      <w:r>
        <w:rPr>
          <w:rFonts w:ascii="Century Gothic" w:hAnsi="Century Gothic"/>
          <w:b/>
          <w:sz w:val="24"/>
          <w:szCs w:val="24"/>
        </w:rPr>
        <w:t>doğrudur?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II. boşluğa &lt; işareti gelir.</w:t>
      </w:r>
    </w:p>
    <w:p w:rsidR="00CA15A5" w:rsidRDefault="00CA15A5" w:rsidP="00F25999">
      <w:pPr>
        <w:pStyle w:val="ListParagraph"/>
        <w:numPr>
          <w:ilvl w:val="0"/>
          <w:numId w:val="1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I. ve III. boşluğa &gt; gelir.</w:t>
      </w:r>
    </w:p>
    <w:p w:rsidR="00CA15A5" w:rsidRDefault="00CA15A5" w:rsidP="00F25999">
      <w:pPr>
        <w:pStyle w:val="ListParagraph"/>
        <w:numPr>
          <w:ilvl w:val="0"/>
          <w:numId w:val="15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III. boşluğa &gt; gelir.      </w:t>
      </w:r>
    </w:p>
    <w:p w:rsidR="00CA15A5" w:rsidRDefault="00CA15A5" w:rsidP="00F25999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“738, 126, 602, </w:t>
      </w:r>
      <w:smartTag w:uri="urn:schemas-microsoft-com:office:smarttags" w:element="metricconverter">
        <w:smartTagPr>
          <w:attr w:name="ProductID" w:val="451,749”"/>
        </w:smartTagPr>
        <w:r>
          <w:rPr>
            <w:rFonts w:ascii="Century Gothic" w:hAnsi="Century Gothic"/>
            <w:sz w:val="24"/>
            <w:szCs w:val="24"/>
          </w:rPr>
          <w:t>451,749”</w:t>
        </w:r>
      </w:smartTag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Aslı yukarıdaki sayıları büyükten küçüğe sıralamak istiyor. 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b/>
          <w:sz w:val="24"/>
          <w:szCs w:val="24"/>
        </w:rPr>
      </w:pPr>
    </w:p>
    <w:p w:rsidR="00CA15A5" w:rsidRDefault="00CA15A5" w:rsidP="00F25999">
      <w:pPr>
        <w:pStyle w:val="ListParagraph"/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Aşağıdakilerden hangisi Aslı’nın sıralaması olabilir?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749&lt;738&lt;602&lt;451&lt;126</w:t>
      </w:r>
    </w:p>
    <w:p w:rsidR="00CA15A5" w:rsidRDefault="00CA15A5" w:rsidP="00F25999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749&gt;738&gt;602&gt;451&gt;126</w:t>
      </w:r>
    </w:p>
    <w:p w:rsidR="00CA15A5" w:rsidRDefault="00CA15A5" w:rsidP="00F25999">
      <w:pPr>
        <w:pStyle w:val="ListParagraph"/>
        <w:numPr>
          <w:ilvl w:val="0"/>
          <w:numId w:val="16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126&lt;451&lt;602&lt;738&lt;749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I.</w:t>
      </w:r>
      <w:r>
        <w:rPr>
          <w:rFonts w:ascii="Century Gothic" w:hAnsi="Century Gothic"/>
          <w:sz w:val="24"/>
          <w:szCs w:val="24"/>
        </w:rPr>
        <w:t xml:space="preserve">     507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II.</w:t>
      </w:r>
      <w:r>
        <w:rPr>
          <w:rFonts w:ascii="Century Gothic" w:hAnsi="Century Gothic"/>
          <w:sz w:val="24"/>
          <w:szCs w:val="24"/>
        </w:rPr>
        <w:t xml:space="preserve">    514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III.</w:t>
      </w:r>
      <w:r>
        <w:rPr>
          <w:rFonts w:ascii="Century Gothic" w:hAnsi="Century Gothic"/>
          <w:sz w:val="24"/>
          <w:szCs w:val="24"/>
        </w:rPr>
        <w:t xml:space="preserve">   502</w:t>
      </w:r>
    </w:p>
    <w:p w:rsidR="00CA15A5" w:rsidRDefault="00CA15A5" w:rsidP="00F25999">
      <w:pPr>
        <w:pStyle w:val="ListParagraph"/>
        <w:numPr>
          <w:ilvl w:val="0"/>
          <w:numId w:val="13"/>
        </w:numPr>
        <w:ind w:left="851" w:hanging="491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495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Tahsin yukarıdaki sayıları en yakın onluğa yuvarlamıştır. </w:t>
      </w:r>
    </w:p>
    <w:p w:rsidR="00CA15A5" w:rsidRDefault="00CA15A5" w:rsidP="00F25999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Buna göre verilen bilgilerden hangisi doğrudur?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 I. ve III. sayılar aynı onluğa yuvarlanmıştır.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 II. ve IV. sayılar aynı onluğa yuvarlanmıştır.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c)</w:t>
      </w:r>
      <w:r>
        <w:rPr>
          <w:rFonts w:ascii="Century Gothic" w:hAnsi="Century Gothic"/>
          <w:sz w:val="24"/>
          <w:szCs w:val="24"/>
        </w:rPr>
        <w:t xml:space="preserve"> III. ve IV. sayılar aynı onluğa yuvarlanmıştır.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Aşağıdaki verilen bilgilerden hangisi </w:t>
      </w:r>
      <w:r>
        <w:rPr>
          <w:rFonts w:ascii="Century Gothic" w:hAnsi="Century Gothic"/>
          <w:b/>
          <w:sz w:val="24"/>
          <w:szCs w:val="24"/>
        </w:rPr>
        <w:t>doğrudur?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7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5 onluk, 1 birlik,  9 yüzlük=519</w:t>
      </w:r>
    </w:p>
    <w:p w:rsidR="00CA15A5" w:rsidRDefault="00CA15A5" w:rsidP="00F25999">
      <w:pPr>
        <w:pStyle w:val="ListParagraph"/>
        <w:numPr>
          <w:ilvl w:val="0"/>
          <w:numId w:val="17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7 birlik, 6 yüzlük=607</w:t>
      </w:r>
    </w:p>
    <w:p w:rsidR="00CA15A5" w:rsidRDefault="00CA15A5" w:rsidP="00F25999">
      <w:pPr>
        <w:pStyle w:val="ListParagraph"/>
        <w:numPr>
          <w:ilvl w:val="0"/>
          <w:numId w:val="17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4 onluk,1 birlik=401</w:t>
      </w:r>
    </w:p>
    <w:p w:rsidR="00CA15A5" w:rsidRDefault="00CA15A5" w:rsidP="00F25999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Sevcan, Kemal ve Mustafa basamak değeri bulma çalışması yapıyorlar. 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ind w:left="360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Çocukların söylediklerine göre hangisinin söylediği yanlıştır?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b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8"/>
        </w:num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alt="Açıklama: http://okulweb.meb.gov.tr/33/02/967847/images/cocuk-59.png" style="position:absolute;left:0;text-align:left;margin-left:21.55pt;margin-top:-.2pt;width:41.45pt;height:37.6pt;z-index:-251656192;visibility:visible">
            <v:imagedata r:id="rId5" o:title=""/>
          </v:shape>
        </w:pict>
      </w:r>
      <w:r>
        <w:rPr>
          <w:rFonts w:ascii="Century Gothic" w:hAnsi="Century Gothic"/>
          <w:sz w:val="24"/>
          <w:szCs w:val="24"/>
        </w:rPr>
        <w:t xml:space="preserve">                     720 sayısında 7’nin  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basamak değeri 700’dür.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Resim 2" o:spid="_x0000_s1027" type="#_x0000_t75" alt="Açıklama: http://1.bp.blogspot.com/_Hw2JSlaVpoQ/TLnjRNBzP0I/AAAAAAAAAvc/D3XywTOVWAo/s1600/af397904bccfbf2f172ae860339f76bb.jpg" style="position:absolute;margin-left:190pt;margin-top:.3pt;width:52.3pt;height:52.3pt;z-index:251661312;visibility:visible">
            <v:imagedata r:id="rId6" o:title=""/>
          </v:shape>
        </w:pict>
      </w:r>
    </w:p>
    <w:p w:rsidR="00CA15A5" w:rsidRDefault="00CA15A5" w:rsidP="00F25999">
      <w:pPr>
        <w:pStyle w:val="ListParagraph"/>
        <w:numPr>
          <w:ilvl w:val="0"/>
          <w:numId w:val="1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304 sayısında 4’ün basamak 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değeri 4’tür.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Resim 1" o:spid="_x0000_s1028" type="#_x0000_t75" alt="Açıklama: http://www.erbaapark.com.tr/cms/images/cocuk_doctor.JPG" style="position:absolute;left:0;text-align:left;margin-left:21.55pt;margin-top:7.65pt;width:52.3pt;height:46.15pt;z-index:251662336;visibility:visible">
            <v:imagedata r:id="rId7" o:title=""/>
          </v:shape>
        </w:pict>
      </w:r>
    </w:p>
    <w:p w:rsidR="00CA15A5" w:rsidRDefault="00CA15A5" w:rsidP="00F25999">
      <w:pPr>
        <w:pStyle w:val="ListParagraph"/>
        <w:numPr>
          <w:ilvl w:val="0"/>
          <w:numId w:val="18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209 sayısında sıfırın basamak  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değeri 10’dur.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</w:p>
    <w:p w:rsidR="00CA15A5" w:rsidRDefault="00CA15A5" w:rsidP="00F25999">
      <w:pPr>
        <w:pStyle w:val="ListParagraph"/>
        <w:numPr>
          <w:ilvl w:val="0"/>
          <w:numId w:val="14"/>
        </w:num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29" type="#_x0000_t5" style="position:absolute;left:0;text-align:left;margin-left:21.4pt;margin-top:33.25pt;width:27pt;height:12.7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" filled="f" strokeweight="1pt"/>
        </w:pict>
      </w:r>
      <w:r>
        <w:rPr>
          <w:rFonts w:ascii="Century Gothic" w:hAnsi="Century Gothic"/>
          <w:sz w:val="24"/>
          <w:szCs w:val="24"/>
        </w:rPr>
        <w:t>4,0,1 rakamlarını kullanarak rakamları farklı;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üç basamaklı en büyük tek sayı</w:t>
      </w:r>
    </w:p>
    <w:p w:rsidR="00CA15A5" w:rsidRDefault="00CA15A5" w:rsidP="00F25999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5-Nokta Yıldız 5" o:spid="_x0000_s1030" style="position:absolute;left:0;text-align:left;margin-left:21.4pt;margin-top:-.25pt;width:27pt;height:1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" path="m,58211r130977,1l171450,r40473,58212l342900,58211,236937,94188r40475,58212l171450,116422,65488,152400,105963,94188,,58211xe" filled="f" strokeweight="1pt">
            <v:path arrowok="t" o:connecttype="custom" o:connectlocs="0,58211;130977,58212;171450,0;211923,58212;342900,58211;236937,94188;277412,152400;171450,116422;65488,152400;105963,94188;0,58211" o:connectangles="0,0,0,0,0,0,0,0,0,0,0"/>
          </v:shape>
        </w:pict>
      </w:r>
      <w:r>
        <w:rPr>
          <w:rFonts w:ascii="Century Gothic" w:hAnsi="Century Gothic"/>
          <w:sz w:val="24"/>
          <w:szCs w:val="24"/>
        </w:rPr>
        <w:t xml:space="preserve">           üç basamaklı en küçük çift sayı</w:t>
      </w:r>
    </w:p>
    <w:p w:rsidR="00CA15A5" w:rsidRDefault="00CA15A5" w:rsidP="00F25999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yazılacaktır.  </w:t>
      </w:r>
    </w:p>
    <w:p w:rsidR="00CA15A5" w:rsidRDefault="00CA15A5" w:rsidP="00F25999">
      <w:pPr>
        <w:rPr>
          <w:rFonts w:ascii="Century Gothic" w:hAnsi="Century Gothic"/>
          <w:b/>
          <w:sz w:val="24"/>
          <w:szCs w:val="24"/>
        </w:rPr>
      </w:pPr>
      <w:r>
        <w:rPr>
          <w:noProof/>
          <w:lang w:eastAsia="tr-TR"/>
        </w:rPr>
        <w:pict>
          <v:shape id="5-Nokta Yıldız 7" o:spid="_x0000_s1031" style="position:absolute;margin-left:96.25pt;margin-top:2.15pt;width:22.4pt;height:11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4480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" path="m,57969r108662,l142240,r33578,57969l284480,57969,196570,93796r33579,57969l142240,115937,54331,151765,87910,93796,,57969xe" filled="f" strokeweight="1pt">
            <v:path arrowok="t" o:connecttype="custom" o:connectlocs="0,57969;108662,57969;142240,0;175818,57969;284480,57969;196570,93796;230149,151765;142240,115937;54331,151765;87910,93796;0,57969" o:connectangles="0,0,0,0,0,0,0,0,0,0,0"/>
          </v:shape>
        </w:pict>
      </w:r>
      <w:r>
        <w:rPr>
          <w:noProof/>
          <w:lang w:eastAsia="tr-TR"/>
        </w:rPr>
        <w:pict>
          <v:shape id="İkizkenar Üçgen 6" o:spid="_x0000_s1032" type="#_x0000_t5" style="position:absolute;margin-left:62.95pt;margin-top:1.45pt;width:18.3pt;height:12.6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" filled="f" strokeweight="1pt"/>
        </w:pict>
      </w:r>
      <w:r>
        <w:rPr>
          <w:rFonts w:ascii="Century Gothic" w:hAnsi="Century Gothic"/>
          <w:b/>
          <w:sz w:val="24"/>
          <w:szCs w:val="24"/>
        </w:rPr>
        <w:t>Buna göre         -          kaçtır?</w:t>
      </w:r>
    </w:p>
    <w:p w:rsidR="00CA15A5" w:rsidRDefault="00CA15A5" w:rsidP="00F25999">
      <w:pPr>
        <w:pStyle w:val="ListParagraph"/>
        <w:numPr>
          <w:ilvl w:val="0"/>
          <w:numId w:val="19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297</w:t>
      </w:r>
    </w:p>
    <w:p w:rsidR="00CA15A5" w:rsidRDefault="00CA15A5" w:rsidP="00F25999">
      <w:pPr>
        <w:pStyle w:val="ListParagraph"/>
        <w:numPr>
          <w:ilvl w:val="0"/>
          <w:numId w:val="19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505</w:t>
      </w:r>
    </w:p>
    <w:p w:rsidR="00CA15A5" w:rsidRDefault="00CA15A5" w:rsidP="00F25999">
      <w:pPr>
        <w:pStyle w:val="ListParagraph"/>
        <w:numPr>
          <w:ilvl w:val="0"/>
          <w:numId w:val="19"/>
        </w:num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999</w:t>
      </w:r>
    </w:p>
    <w:p w:rsidR="00CA15A5" w:rsidRDefault="00CA15A5" w:rsidP="001E5E93">
      <w:pPr>
        <w:rPr>
          <w:rFonts w:ascii="Century Gothic" w:hAnsi="Century Gothic"/>
          <w:sz w:val="24"/>
          <w:szCs w:val="24"/>
        </w:rPr>
      </w:pPr>
    </w:p>
    <w:p w:rsidR="00CA15A5" w:rsidRPr="001E5E93" w:rsidRDefault="00CA15A5" w:rsidP="001E5E93">
      <w:pPr>
        <w:pStyle w:val="ListParagraph"/>
        <w:numPr>
          <w:ilvl w:val="0"/>
          <w:numId w:val="12"/>
        </w:numPr>
        <w:rPr>
          <w:rFonts w:ascii="Century Gothic" w:hAnsi="Century Gothic"/>
          <w:sz w:val="24"/>
          <w:szCs w:val="24"/>
        </w:rPr>
      </w:pPr>
      <w:r w:rsidRPr="001E5E93">
        <w:rPr>
          <w:rFonts w:ascii="Century Gothic" w:hAnsi="Century Gothic"/>
          <w:sz w:val="24"/>
          <w:szCs w:val="24"/>
        </w:rPr>
        <w:t xml:space="preserve">          “IX+III+IV+II=…….”</w:t>
      </w:r>
    </w:p>
    <w:p w:rsidR="00CA15A5" w:rsidRPr="006C5334" w:rsidRDefault="00CA15A5" w:rsidP="001E5E93">
      <w:p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Yukarıdaki işlemin sonucunun Romen rakamları ile gösterilişi hangisidir?</w:t>
      </w:r>
    </w:p>
    <w:p w:rsidR="00CA15A5" w:rsidRPr="006C5334" w:rsidRDefault="00CA15A5" w:rsidP="001E5E93">
      <w:pPr>
        <w:pStyle w:val="ListParagraph"/>
        <w:numPr>
          <w:ilvl w:val="0"/>
          <w:numId w:val="11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XXI</w:t>
      </w:r>
    </w:p>
    <w:p w:rsidR="00CA15A5" w:rsidRPr="006C5334" w:rsidRDefault="00CA15A5" w:rsidP="001E5E93">
      <w:pPr>
        <w:pStyle w:val="ListParagraph"/>
        <w:numPr>
          <w:ilvl w:val="0"/>
          <w:numId w:val="11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XX</w:t>
      </w:r>
    </w:p>
    <w:p w:rsidR="00CA15A5" w:rsidRPr="006C5334" w:rsidRDefault="00CA15A5" w:rsidP="001E5E93">
      <w:pPr>
        <w:pStyle w:val="ListParagraph"/>
        <w:numPr>
          <w:ilvl w:val="0"/>
          <w:numId w:val="11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IX</w:t>
      </w:r>
    </w:p>
    <w:p w:rsidR="00CA15A5" w:rsidRDefault="00CA15A5" w:rsidP="00F37161">
      <w:pPr>
        <w:rPr>
          <w:rFonts w:ascii="Century Gothic" w:hAnsi="Century Gothic"/>
          <w:sz w:val="24"/>
          <w:szCs w:val="24"/>
        </w:rPr>
      </w:pPr>
    </w:p>
    <w:p w:rsidR="00CA15A5" w:rsidRDefault="00CA15A5" w:rsidP="00F37161">
      <w:pPr>
        <w:rPr>
          <w:rFonts w:ascii="Century Gothic" w:hAnsi="Century Gothic"/>
          <w:sz w:val="24"/>
          <w:szCs w:val="24"/>
        </w:rPr>
      </w:pPr>
    </w:p>
    <w:p w:rsidR="00CA15A5" w:rsidRPr="00F37161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F37161">
        <w:rPr>
          <w:rFonts w:ascii="Century Gothic" w:hAnsi="Century Gothic"/>
          <w:sz w:val="24"/>
          <w:szCs w:val="24"/>
        </w:rPr>
        <w:t xml:space="preserve">Aşağıdakilerden hangisinde 6 rakamının basamak değeri en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büyüktür?</w:t>
      </w:r>
    </w:p>
    <w:p w:rsidR="00CA15A5" w:rsidRPr="006C5334" w:rsidRDefault="00CA15A5" w:rsidP="00F37161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256</w:t>
      </w:r>
    </w:p>
    <w:p w:rsidR="00CA15A5" w:rsidRPr="006C5334" w:rsidRDefault="00CA15A5" w:rsidP="00F37161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671</w:t>
      </w:r>
    </w:p>
    <w:p w:rsidR="00CA15A5" w:rsidRPr="00F37161" w:rsidRDefault="00CA15A5" w:rsidP="00F37161">
      <w:pPr>
        <w:pStyle w:val="ListParagraph"/>
        <w:numPr>
          <w:ilvl w:val="0"/>
          <w:numId w:val="2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960</w:t>
      </w:r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  <w:hyperlink r:id="rId8" w:history="1">
        <w:r w:rsidRPr="008E2E17">
          <w:rPr>
            <w:rStyle w:val="Hyperlink"/>
            <w:rFonts w:ascii="Comic Sans MS" w:hAnsi="Comic Sans MS"/>
            <w:sz w:val="28"/>
            <w:szCs w:val="28"/>
          </w:rPr>
          <w:t>www.sorubak.com</w:t>
        </w:r>
      </w:hyperlink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F37161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F37161">
        <w:rPr>
          <w:rFonts w:ascii="Century Gothic" w:hAnsi="Century Gothic"/>
          <w:sz w:val="24"/>
          <w:szCs w:val="24"/>
        </w:rPr>
        <w:t xml:space="preserve">     (    ) Üçgen prizmayı kullanarak dikdörtgen çizebiliriz.  ……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   </w:t>
      </w:r>
      <w:r>
        <w:rPr>
          <w:rFonts w:ascii="Century Gothic" w:hAnsi="Century Gothic"/>
          <w:sz w:val="24"/>
          <w:szCs w:val="24"/>
        </w:rPr>
        <w:t xml:space="preserve">  </w:t>
      </w:r>
      <w:r w:rsidRPr="006C5334">
        <w:rPr>
          <w:rFonts w:ascii="Century Gothic" w:hAnsi="Century Gothic"/>
          <w:sz w:val="24"/>
          <w:szCs w:val="24"/>
        </w:rPr>
        <w:t>(    ) Küpün açılımında 6 tane karesel bölge vardır.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</w:t>
      </w:r>
      <w:r>
        <w:rPr>
          <w:rFonts w:ascii="Century Gothic" w:hAnsi="Century Gothic"/>
          <w:sz w:val="24"/>
          <w:szCs w:val="24"/>
        </w:rPr>
        <w:t xml:space="preserve">   </w:t>
      </w:r>
      <w:r w:rsidRPr="006C5334">
        <w:rPr>
          <w:rFonts w:ascii="Century Gothic" w:hAnsi="Century Gothic"/>
          <w:sz w:val="24"/>
          <w:szCs w:val="24"/>
        </w:rPr>
        <w:t xml:space="preserve">  (    )  Kare prizmanın alt ve üst tabanı karedir.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Yukarıdaki bilgilerin başına doğru olanlara D, yanlış olanlara Y yazarsak aşağıdaki sonuçlardan hangisine ulaşırız.</w:t>
      </w:r>
    </w:p>
    <w:p w:rsidR="00CA15A5" w:rsidRPr="006C5334" w:rsidRDefault="00CA15A5" w:rsidP="00F37161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2 doğru, 1 yanlış</w:t>
      </w:r>
    </w:p>
    <w:p w:rsidR="00CA15A5" w:rsidRPr="006C5334" w:rsidRDefault="00CA15A5" w:rsidP="00F37161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3 yanlış</w:t>
      </w:r>
    </w:p>
    <w:p w:rsidR="00CA15A5" w:rsidRPr="000364B2" w:rsidRDefault="00CA15A5" w:rsidP="000364B2">
      <w:pPr>
        <w:pStyle w:val="ListParagraph"/>
        <w:numPr>
          <w:ilvl w:val="0"/>
          <w:numId w:val="3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3 doğru</w:t>
      </w:r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Resim 8" o:spid="_x0000_s1033" type="#_x0000_t75" alt="http://www.onceokuloncesi.com/imagehosting/2674b83e13bcaca2.gif" style="position:absolute;left:0;text-align:left;margin-left:32.9pt;margin-top:6.1pt;width:42.8pt;height:57.1pt;z-index:251650048;visibility:visible">
            <v:imagedata r:id="rId9" o:title=""/>
          </v:shape>
        </w:pict>
      </w:r>
    </w:p>
    <w:p w:rsidR="00CA15A5" w:rsidRPr="006C5334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                Bahçedeki horozların sayısı 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               tavuklardan 21 fazladır.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Resim 9" o:spid="_x0000_s1034" type="#_x0000_t75" alt="http://img72.imageshack.us/img72/27/forumdasnetcivcivboyama.gif" style="position:absolute;left:0;text-align:left;margin-left:180.7pt;margin-top:5pt;width:44.85pt;height:36.7pt;z-index:251651072;visibility:visible">
            <v:imagedata r:id="rId10" o:title=""/>
          </v:shape>
        </w:pic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Civcivlerin sayısı tavuklardan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 w:cs="Arial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15 eksiktir.</w:t>
      </w:r>
      <w:r w:rsidRPr="006C5334">
        <w:rPr>
          <w:rFonts w:ascii="Century Gothic" w:hAnsi="Century Gothic" w:cs="Arial"/>
          <w:sz w:val="24"/>
          <w:szCs w:val="24"/>
        </w:rPr>
        <w:t xml:space="preserve">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 w:cs="Arial"/>
          <w:sz w:val="24"/>
          <w:szCs w:val="24"/>
        </w:rPr>
      </w:pPr>
      <w:r>
        <w:rPr>
          <w:noProof/>
          <w:lang w:eastAsia="tr-TR"/>
        </w:rPr>
        <w:pict>
          <v:shape id="Resim 10" o:spid="_x0000_s1035" type="#_x0000_t75" alt="http://www.coloring.ws/animals/hen2.gif" style="position:absolute;left:0;text-align:left;margin-left:27pt;margin-top:6pt;width:51.75pt;height:39.8pt;z-index:251652096;visibility:visible">
            <v:imagedata r:id="rId11" o:title=""/>
          </v:shape>
        </w:pic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                   Bahçede 32 tavuk vardır.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Default="00CA15A5" w:rsidP="00F37161">
      <w:pPr>
        <w:pStyle w:val="ListParagraph"/>
        <w:ind w:left="360"/>
        <w:rPr>
          <w:rFonts w:ascii="Century Gothic" w:hAnsi="Century Gothic"/>
          <w:b/>
          <w:sz w:val="24"/>
          <w:szCs w:val="24"/>
        </w:rPr>
      </w:pPr>
      <w:r w:rsidRPr="006C5334">
        <w:rPr>
          <w:rFonts w:ascii="Century Gothic" w:hAnsi="Century Gothic"/>
          <w:b/>
          <w:sz w:val="24"/>
          <w:szCs w:val="24"/>
        </w:rPr>
        <w:t>Yukarıdaki bilgilere göre bu bahçede kaç hayvan vardır?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b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92</w:t>
      </w:r>
    </w:p>
    <w:p w:rsidR="00CA15A5" w:rsidRPr="006C5334" w:rsidRDefault="00CA15A5" w:rsidP="00F3716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132 </w:t>
      </w:r>
    </w:p>
    <w:p w:rsidR="00CA15A5" w:rsidRPr="006C5334" w:rsidRDefault="00CA15A5" w:rsidP="00F37161">
      <w:pPr>
        <w:pStyle w:val="ListParagraph"/>
        <w:numPr>
          <w:ilvl w:val="0"/>
          <w:numId w:val="4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36</w:t>
      </w: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tbl>
      <w:tblPr>
        <w:tblpPr w:leftFromText="141" w:rightFromText="141" w:vertAnchor="text" w:horzAnchor="margin" w:tblpXSpec="right" w:tblpY="-1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03"/>
      </w:tblGrid>
      <w:tr w:rsidR="00CA15A5" w:rsidRPr="002F03FA" w:rsidTr="002F03FA">
        <w:tc>
          <w:tcPr>
            <w:tcW w:w="4503" w:type="dxa"/>
          </w:tcPr>
          <w:p w:rsidR="00CA15A5" w:rsidRPr="002F03FA" w:rsidRDefault="00CA15A5" w:rsidP="002F03FA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2F03FA">
              <w:rPr>
                <w:rFonts w:ascii="Century Gothic" w:hAnsi="Century Gothic"/>
                <w:b/>
                <w:sz w:val="24"/>
                <w:szCs w:val="24"/>
              </w:rPr>
              <w:t>I.</w:t>
            </w:r>
            <w:r w:rsidRPr="002F03FA">
              <w:rPr>
                <w:rFonts w:ascii="Century Gothic" w:hAnsi="Century Gothic"/>
                <w:sz w:val="24"/>
                <w:szCs w:val="24"/>
              </w:rPr>
              <w:t xml:space="preserve"> 100 üç basamaklı en küçük doğal sayıdır.</w:t>
            </w:r>
          </w:p>
        </w:tc>
      </w:tr>
      <w:tr w:rsidR="00CA15A5" w:rsidRPr="002F03FA" w:rsidTr="002F03FA">
        <w:tc>
          <w:tcPr>
            <w:tcW w:w="4503" w:type="dxa"/>
          </w:tcPr>
          <w:p w:rsidR="00CA15A5" w:rsidRPr="002F03FA" w:rsidRDefault="00CA15A5" w:rsidP="002F03FA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2F03FA">
              <w:rPr>
                <w:rFonts w:ascii="Century Gothic" w:hAnsi="Century Gothic"/>
                <w:b/>
                <w:sz w:val="24"/>
                <w:szCs w:val="24"/>
              </w:rPr>
              <w:t>II.</w:t>
            </w:r>
            <w:r w:rsidRPr="002F03FA">
              <w:rPr>
                <w:rFonts w:ascii="Century Gothic" w:hAnsi="Century Gothic"/>
                <w:sz w:val="24"/>
                <w:szCs w:val="24"/>
              </w:rPr>
              <w:t xml:space="preserve"> 98 iki basamaklı en küçük çift sayıdır.</w:t>
            </w:r>
          </w:p>
        </w:tc>
      </w:tr>
      <w:tr w:rsidR="00CA15A5" w:rsidRPr="002F03FA" w:rsidTr="002F03FA">
        <w:tc>
          <w:tcPr>
            <w:tcW w:w="4503" w:type="dxa"/>
          </w:tcPr>
          <w:p w:rsidR="00CA15A5" w:rsidRPr="002F03FA" w:rsidRDefault="00CA15A5" w:rsidP="002F03FA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2F03FA">
              <w:rPr>
                <w:rFonts w:ascii="Century Gothic" w:hAnsi="Century Gothic"/>
                <w:b/>
                <w:sz w:val="24"/>
                <w:szCs w:val="24"/>
              </w:rPr>
              <w:t>III.</w:t>
            </w:r>
            <w:r w:rsidRPr="002F03FA">
              <w:rPr>
                <w:rFonts w:ascii="Century Gothic" w:hAnsi="Century Gothic"/>
                <w:sz w:val="24"/>
                <w:szCs w:val="24"/>
              </w:rPr>
              <w:t xml:space="preserve"> 999 üç basamaklı en  büyük çift sayıdır.</w:t>
            </w:r>
          </w:p>
        </w:tc>
      </w:tr>
      <w:tr w:rsidR="00CA15A5" w:rsidRPr="002F03FA" w:rsidTr="002F03FA">
        <w:tc>
          <w:tcPr>
            <w:tcW w:w="4503" w:type="dxa"/>
          </w:tcPr>
          <w:p w:rsidR="00CA15A5" w:rsidRPr="002F03FA" w:rsidRDefault="00CA15A5" w:rsidP="002F03FA">
            <w:pPr>
              <w:pStyle w:val="ListParagraph"/>
              <w:spacing w:after="0" w:line="240" w:lineRule="auto"/>
              <w:ind w:left="0"/>
              <w:rPr>
                <w:rFonts w:ascii="Century Gothic" w:hAnsi="Century Gothic"/>
                <w:sz w:val="24"/>
                <w:szCs w:val="24"/>
              </w:rPr>
            </w:pPr>
            <w:r w:rsidRPr="002F03FA">
              <w:rPr>
                <w:rFonts w:ascii="Century Gothic" w:hAnsi="Century Gothic"/>
                <w:b/>
                <w:sz w:val="24"/>
                <w:szCs w:val="24"/>
              </w:rPr>
              <w:t>IV.</w:t>
            </w:r>
            <w:r w:rsidRPr="002F03FA">
              <w:rPr>
                <w:rFonts w:ascii="Century Gothic" w:hAnsi="Century Gothic"/>
                <w:sz w:val="24"/>
                <w:szCs w:val="24"/>
              </w:rPr>
              <w:t xml:space="preserve"> 998 üç basamaklı en büyük çift sayıdır.</w:t>
            </w:r>
          </w:p>
        </w:tc>
      </w:tr>
    </w:tbl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  Yukarıdaki açıklamalardan hangileri doğrudur?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I ve IV</w:t>
      </w:r>
    </w:p>
    <w:p w:rsidR="00CA15A5" w:rsidRPr="006C5334" w:rsidRDefault="00CA15A5" w:rsidP="00F37161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II ve IV</w:t>
      </w:r>
    </w:p>
    <w:p w:rsidR="00CA15A5" w:rsidRDefault="00CA15A5" w:rsidP="00F37161">
      <w:pPr>
        <w:pStyle w:val="ListParagraph"/>
        <w:numPr>
          <w:ilvl w:val="0"/>
          <w:numId w:val="7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II, III, IV</w:t>
      </w:r>
    </w:p>
    <w:p w:rsidR="00CA15A5" w:rsidRPr="001E5E93" w:rsidRDefault="00CA15A5" w:rsidP="000364B2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5-Nokta Yıldız 11" o:spid="_x0000_s1036" style="position:absolute;left:0;text-align:left;margin-left:181.1pt;margin-top:.75pt;width:27pt;height:12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429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" path="m,58211r130977,1l171450,r40473,58212l342900,58211,236937,94188r40475,58212l171450,116422,65488,152400,105963,94188,,58211xe" filled="f" strokeweight="1pt">
            <v:path arrowok="t" o:connecttype="custom" o:connectlocs="0,58211;130977,58212;171450,0;211923,58212;342900,58211;236937,94188;277412,152400;171450,116422;65488,152400;105963,94188;0,58211" o:connectangles="0,0,0,0,0,0,0,0,0,0,0"/>
          </v:shape>
        </w:pict>
      </w:r>
      <w:r w:rsidRPr="006C5334">
        <w:rPr>
          <w:rFonts w:ascii="Century Gothic" w:hAnsi="Century Gothic"/>
          <w:sz w:val="24"/>
          <w:szCs w:val="24"/>
        </w:rPr>
        <w:t xml:space="preserve">       1    5    3    7    5    9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İkizkenar Üçgen 12" o:spid="_x0000_s1037" type="#_x0000_t5" style="position:absolute;left:0;text-align:left;margin-left:160.15pt;margin-top:14.25pt;width:27pt;height:12.75pt;z-index: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" filled="f" strokeweight="1pt"/>
        </w:pict>
      </w:r>
      <w:r w:rsidRPr="006C5334">
        <w:rPr>
          <w:rFonts w:ascii="Century Gothic" w:hAnsi="Century Gothic"/>
          <w:sz w:val="24"/>
          <w:szCs w:val="24"/>
        </w:rPr>
        <w:t xml:space="preserve">  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    20    17    18    15   16     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İkizkenar Üçgen 14" o:spid="_x0000_s1038" type="#_x0000_t5" style="position:absolute;left:0;text-align:left;margin-left:213.05pt;margin-top:15.45pt;width:27pt;height:8.8pt;z-index:251656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" filled="f" strokeweight="1pt"/>
        </w:pic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shape id="5-Nokta Yıldız 13" o:spid="_x0000_s1039" style="position:absolute;left:0;text-align:left;margin-left:44.5pt;margin-top:17.35pt;width:20.35pt;height:12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8445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" path="m,58211r98718,1l129223,r30504,58212l258445,58211,178580,94188r30506,58212l129223,116422,49359,152400,79865,94188,,58211xe" filled="f" strokeweight="1pt">
            <v:path arrowok="t" o:connecttype="custom" o:connectlocs="0,58211;98718,58212;129223,0;159727,58212;258445,58211;178580,94188;209086,152400;129223,116422;49359,152400;79865,94188;0,58211" o:connectangles="0,0,0,0,0,0,0,0,0,0,0"/>
          </v:shape>
        </w:pict>
      </w:r>
      <w:r w:rsidRPr="006C5334">
        <w:rPr>
          <w:rFonts w:ascii="Century Gothic" w:hAnsi="Century Gothic"/>
          <w:sz w:val="24"/>
          <w:szCs w:val="24"/>
        </w:rPr>
        <w:t>Yukarıda verilen sayı örüntüsünde         ve           yerine gelebilecek sayıların toplamı kaçtır?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6</w:t>
      </w:r>
    </w:p>
    <w:p w:rsidR="00CA15A5" w:rsidRPr="006C5334" w:rsidRDefault="00CA15A5" w:rsidP="00F37161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20</w:t>
      </w:r>
    </w:p>
    <w:p w:rsidR="00CA15A5" w:rsidRPr="006C5334" w:rsidRDefault="00CA15A5" w:rsidP="00F37161">
      <w:pPr>
        <w:pStyle w:val="ListParagraph"/>
        <w:numPr>
          <w:ilvl w:val="0"/>
          <w:numId w:val="5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27</w:t>
      </w:r>
    </w:p>
    <w:p w:rsidR="00CA15A5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258 sayısında  “</w:t>
      </w:r>
      <w:smartTag w:uri="urn:schemas-microsoft-com:office:smarttags" w:element="metricconverter">
        <w:smartTagPr>
          <w:attr w:name="ProductID" w:val="5”"/>
        </w:smartTagPr>
        <w:r w:rsidRPr="006C5334">
          <w:rPr>
            <w:rFonts w:ascii="Century Gothic" w:hAnsi="Century Gothic"/>
            <w:sz w:val="24"/>
            <w:szCs w:val="24"/>
          </w:rPr>
          <w:t>5”</w:t>
        </w:r>
      </w:smartTag>
      <w:r w:rsidRPr="006C5334">
        <w:rPr>
          <w:rFonts w:ascii="Century Gothic" w:hAnsi="Century Gothic"/>
          <w:sz w:val="24"/>
          <w:szCs w:val="24"/>
        </w:rPr>
        <w:t xml:space="preserve">  rakamının basamak ve sayı değerleri toplamı kaçtır?</w:t>
      </w:r>
    </w:p>
    <w:p w:rsidR="00CA15A5" w:rsidRPr="006C5334" w:rsidRDefault="00CA15A5" w:rsidP="00F37161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505</w:t>
      </w:r>
    </w:p>
    <w:p w:rsidR="00CA15A5" w:rsidRPr="006C5334" w:rsidRDefault="00CA15A5" w:rsidP="00F37161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205</w:t>
      </w:r>
    </w:p>
    <w:p w:rsidR="00CA15A5" w:rsidRPr="006C5334" w:rsidRDefault="00CA15A5" w:rsidP="00F37161">
      <w:pPr>
        <w:pStyle w:val="ListParagraph"/>
        <w:numPr>
          <w:ilvl w:val="0"/>
          <w:numId w:val="6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55</w:t>
      </w:r>
    </w:p>
    <w:p w:rsidR="00CA15A5" w:rsidRPr="006C5334" w:rsidRDefault="00CA15A5" w:rsidP="00F37161">
      <w:pPr>
        <w:rPr>
          <w:rFonts w:ascii="Century Gothic" w:hAnsi="Century Gothic"/>
          <w:sz w:val="24"/>
          <w:szCs w:val="24"/>
        </w:rPr>
      </w:pPr>
      <w:bookmarkStart w:id="0" w:name="_GoBack"/>
      <w:bookmarkEnd w:id="0"/>
    </w:p>
    <w:p w:rsidR="00CA15A5" w:rsidRPr="006C5334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 “ 73, 27, 42, 11, </w:t>
      </w:r>
      <w:smartTag w:uri="urn:schemas-microsoft-com:office:smarttags" w:element="metricconverter">
        <w:smartTagPr>
          <w:attr w:name="ProductID" w:val="68”"/>
        </w:smartTagPr>
        <w:r w:rsidRPr="006C5334">
          <w:rPr>
            <w:rFonts w:ascii="Century Gothic" w:hAnsi="Century Gothic"/>
            <w:sz w:val="24"/>
            <w:szCs w:val="24"/>
          </w:rPr>
          <w:t>68”</w:t>
        </w:r>
      </w:smartTag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Yukarıda verilen tek sayıların toplamı kaçtır?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221</w:t>
      </w:r>
    </w:p>
    <w:p w:rsidR="00CA15A5" w:rsidRPr="006C5334" w:rsidRDefault="00CA15A5" w:rsidP="00F37161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111</w:t>
      </w:r>
    </w:p>
    <w:p w:rsidR="00CA15A5" w:rsidRPr="006C5334" w:rsidRDefault="00CA15A5" w:rsidP="00F37161">
      <w:pPr>
        <w:pStyle w:val="ListParagraph"/>
        <w:numPr>
          <w:ilvl w:val="0"/>
          <w:numId w:val="8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>100</w:t>
      </w:r>
    </w:p>
    <w:p w:rsidR="00CA15A5" w:rsidRPr="006C5334" w:rsidRDefault="00CA15A5" w:rsidP="00F37161">
      <w:pPr>
        <w:pStyle w:val="ListParagraph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numPr>
          <w:ilvl w:val="0"/>
          <w:numId w:val="10"/>
        </w:numPr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ect id="Dikdörtgen 15" o:spid="_x0000_s1040" style="position:absolute;left:0;text-align:left;margin-left:103.7pt;margin-top:1.75pt;width:13.6pt;height:12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" filled="f" strokeweight="1pt"/>
        </w:pict>
      </w:r>
      <w:r w:rsidRPr="006C5334">
        <w:rPr>
          <w:rFonts w:ascii="Century Gothic" w:hAnsi="Century Gothic"/>
          <w:sz w:val="24"/>
          <w:szCs w:val="24"/>
        </w:rPr>
        <w:t xml:space="preserve">           580 &gt;          + 140</w:t>
      </w: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</w:p>
    <w:p w:rsidR="00CA15A5" w:rsidRPr="006C5334" w:rsidRDefault="00CA15A5" w:rsidP="00F37161">
      <w:pPr>
        <w:pStyle w:val="ListParagraph"/>
        <w:ind w:left="360"/>
        <w:rPr>
          <w:rFonts w:ascii="Century Gothic" w:hAnsi="Century Gothic"/>
          <w:sz w:val="24"/>
          <w:szCs w:val="24"/>
        </w:rPr>
      </w:pPr>
      <w:r>
        <w:rPr>
          <w:noProof/>
          <w:lang w:eastAsia="tr-TR"/>
        </w:rPr>
        <w:pict>
          <v:rect id="Dikdörtgen 16" o:spid="_x0000_s1041" style="position:absolute;left:0;text-align:left;margin-left:3in;margin-top:2.25pt;width:21.75pt;height:12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" filled="f" strokeweight="1pt"/>
        </w:pict>
      </w:r>
      <w:r w:rsidRPr="006C5334">
        <w:rPr>
          <w:rFonts w:ascii="Century Gothic" w:hAnsi="Century Gothic"/>
          <w:sz w:val="24"/>
          <w:szCs w:val="24"/>
        </w:rPr>
        <w:t xml:space="preserve">Yukarıda verilen sıralamaya göre           yerine gelebilecek </w:t>
      </w:r>
      <w:r w:rsidRPr="006C5334">
        <w:rPr>
          <w:rFonts w:ascii="Century Gothic" w:hAnsi="Century Gothic"/>
          <w:b/>
          <w:sz w:val="24"/>
          <w:szCs w:val="24"/>
        </w:rPr>
        <w:t>en büyük doğal sayı</w:t>
      </w:r>
      <w:r w:rsidRPr="006C5334">
        <w:rPr>
          <w:rFonts w:ascii="Century Gothic" w:hAnsi="Century Gothic"/>
          <w:sz w:val="24"/>
          <w:szCs w:val="24"/>
        </w:rPr>
        <w:t xml:space="preserve"> kaçtır?</w:t>
      </w:r>
    </w:p>
    <w:p w:rsidR="00CA15A5" w:rsidRPr="006C5334" w:rsidRDefault="00CA15A5" w:rsidP="00F37161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440</w:t>
      </w:r>
    </w:p>
    <w:p w:rsidR="00CA15A5" w:rsidRPr="006C5334" w:rsidRDefault="00CA15A5" w:rsidP="00F37161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439</w:t>
      </w:r>
    </w:p>
    <w:p w:rsidR="00CA15A5" w:rsidRPr="00F37161" w:rsidRDefault="00CA15A5" w:rsidP="00F37161">
      <w:pPr>
        <w:pStyle w:val="ListParagraph"/>
        <w:numPr>
          <w:ilvl w:val="0"/>
          <w:numId w:val="9"/>
        </w:numPr>
        <w:rPr>
          <w:rFonts w:ascii="Century Gothic" w:hAnsi="Century Gothic"/>
          <w:sz w:val="24"/>
          <w:szCs w:val="24"/>
        </w:rPr>
      </w:pPr>
      <w:r w:rsidRPr="006C5334">
        <w:rPr>
          <w:rFonts w:ascii="Century Gothic" w:hAnsi="Century Gothic"/>
          <w:sz w:val="24"/>
          <w:szCs w:val="24"/>
        </w:rPr>
        <w:t xml:space="preserve"> 441</w:t>
      </w:r>
    </w:p>
    <w:sectPr w:rsidR="00CA15A5" w:rsidRPr="00F37161" w:rsidSect="00E62D3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37488"/>
    <w:multiLevelType w:val="hybridMultilevel"/>
    <w:tmpl w:val="C9742462"/>
    <w:lvl w:ilvl="0" w:tplc="2BD84DE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C746F96"/>
    <w:multiLevelType w:val="hybridMultilevel"/>
    <w:tmpl w:val="D1F05A52"/>
    <w:lvl w:ilvl="0" w:tplc="8C6A29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21638F"/>
    <w:multiLevelType w:val="hybridMultilevel"/>
    <w:tmpl w:val="A3904FA8"/>
    <w:lvl w:ilvl="0" w:tplc="347282F6">
      <w:start w:val="1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C61568"/>
    <w:multiLevelType w:val="hybridMultilevel"/>
    <w:tmpl w:val="25966DE2"/>
    <w:lvl w:ilvl="0" w:tplc="E9BEC0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393649"/>
    <w:multiLevelType w:val="hybridMultilevel"/>
    <w:tmpl w:val="99D4D46E"/>
    <w:lvl w:ilvl="0" w:tplc="2910C7B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5F3DE7"/>
    <w:multiLevelType w:val="hybridMultilevel"/>
    <w:tmpl w:val="85E64F06"/>
    <w:lvl w:ilvl="0" w:tplc="2B8C1A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377073"/>
    <w:multiLevelType w:val="hybridMultilevel"/>
    <w:tmpl w:val="369A23EC"/>
    <w:lvl w:ilvl="0" w:tplc="97F0498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9CF756F"/>
    <w:multiLevelType w:val="hybridMultilevel"/>
    <w:tmpl w:val="97865976"/>
    <w:lvl w:ilvl="0" w:tplc="9410D3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F05D40"/>
    <w:multiLevelType w:val="hybridMultilevel"/>
    <w:tmpl w:val="5C164DBA"/>
    <w:lvl w:ilvl="0" w:tplc="4272954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EAD01AB"/>
    <w:multiLevelType w:val="hybridMultilevel"/>
    <w:tmpl w:val="7F766944"/>
    <w:lvl w:ilvl="0" w:tplc="C06EE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2E85E04"/>
    <w:multiLevelType w:val="hybridMultilevel"/>
    <w:tmpl w:val="C8725A2A"/>
    <w:lvl w:ilvl="0" w:tplc="6A4C6A4E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0B140A"/>
    <w:multiLevelType w:val="hybridMultilevel"/>
    <w:tmpl w:val="2B72F7A4"/>
    <w:lvl w:ilvl="0" w:tplc="0CB28B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C9808AC"/>
    <w:multiLevelType w:val="hybridMultilevel"/>
    <w:tmpl w:val="2EB8B6E0"/>
    <w:lvl w:ilvl="0" w:tplc="30A6DE56">
      <w:start w:val="1"/>
      <w:numFmt w:val="lowerLetter"/>
      <w:lvlText w:val="%1)"/>
      <w:lvlJc w:val="left"/>
      <w:pPr>
        <w:ind w:left="502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5DE60631"/>
    <w:multiLevelType w:val="hybridMultilevel"/>
    <w:tmpl w:val="6A3CF188"/>
    <w:lvl w:ilvl="0" w:tplc="8A26346A">
      <w:start w:val="8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1905F1"/>
    <w:multiLevelType w:val="hybridMultilevel"/>
    <w:tmpl w:val="90B4E01E"/>
    <w:lvl w:ilvl="0" w:tplc="7850FC8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62051DBC"/>
    <w:multiLevelType w:val="hybridMultilevel"/>
    <w:tmpl w:val="3E7EECA4"/>
    <w:lvl w:ilvl="0" w:tplc="D9F8BA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7997E6B"/>
    <w:multiLevelType w:val="hybridMultilevel"/>
    <w:tmpl w:val="C16497BE"/>
    <w:lvl w:ilvl="0" w:tplc="C332FF96">
      <w:start w:val="7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BA1BD6"/>
    <w:multiLevelType w:val="hybridMultilevel"/>
    <w:tmpl w:val="662C31A4"/>
    <w:lvl w:ilvl="0" w:tplc="CF8A60C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15"/>
  </w:num>
  <w:num w:numId="9">
    <w:abstractNumId w:val="17"/>
  </w:num>
  <w:num w:numId="10">
    <w:abstractNumId w:val="13"/>
  </w:num>
  <w:num w:numId="11">
    <w:abstractNumId w:val="6"/>
  </w:num>
  <w:num w:numId="12">
    <w:abstractNumId w:val="1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7161"/>
    <w:rsid w:val="0002451F"/>
    <w:rsid w:val="000364B2"/>
    <w:rsid w:val="001E42D3"/>
    <w:rsid w:val="001E5E93"/>
    <w:rsid w:val="002F03FA"/>
    <w:rsid w:val="006C5334"/>
    <w:rsid w:val="008755FF"/>
    <w:rsid w:val="008D0863"/>
    <w:rsid w:val="008E2E17"/>
    <w:rsid w:val="00CA15A5"/>
    <w:rsid w:val="00E62D3C"/>
    <w:rsid w:val="00F25999"/>
    <w:rsid w:val="00F3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1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37161"/>
    <w:pPr>
      <w:ind w:left="720"/>
      <w:contextualSpacing/>
    </w:pPr>
  </w:style>
  <w:style w:type="table" w:styleId="TableGrid">
    <w:name w:val="Table Grid"/>
    <w:basedOn w:val="TableNormal"/>
    <w:uiPriority w:val="99"/>
    <w:rsid w:val="00F371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2451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789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www.sorubak.com%2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449</Words>
  <Characters>2562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</dc:creator>
  <cp:keywords/>
  <dc:description/>
  <cp:lastModifiedBy>BİRSEN</cp:lastModifiedBy>
  <cp:revision>5</cp:revision>
  <dcterms:created xsi:type="dcterms:W3CDTF">2012-11-04T18:19:00Z</dcterms:created>
  <dcterms:modified xsi:type="dcterms:W3CDTF">2013-10-09T15:23:00Z</dcterms:modified>
</cp:coreProperties>
</file>