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FE1" w:rsidRPr="00332AF0" w:rsidRDefault="00371FE1">
      <w:r w:rsidRPr="00332AF0">
        <w:t>Aşağıdaki kelimeleri türlerine göre eşleştiriniz.</w:t>
      </w:r>
      <w:r>
        <w:t xml:space="preserve"> </w:t>
      </w:r>
      <w:hyperlink r:id="rId4" w:history="1">
        <w:r>
          <w:rPr>
            <w:rStyle w:val="Hyperlink"/>
            <w:rFonts w:ascii="Comic Sans MS" w:hAnsi="Comic Sans MS"/>
            <w:sz w:val="28"/>
            <w:szCs w:val="28"/>
          </w:rPr>
          <w:t>www.sorubak.com</w:t>
        </w:r>
      </w:hyperlink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32"/>
      </w:tblGrid>
      <w:tr w:rsidR="00371FE1" w:rsidRPr="00F576AD" w:rsidTr="00F576AD">
        <w:trPr>
          <w:trHeight w:val="270"/>
        </w:trPr>
        <w:tc>
          <w:tcPr>
            <w:tcW w:w="1732" w:type="dxa"/>
          </w:tcPr>
          <w:p w:rsidR="00371FE1" w:rsidRPr="00F576AD" w:rsidRDefault="00371FE1" w:rsidP="00F576AD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oval id="Oval 1" o:spid="_x0000_s1026" style="position:absolute;margin-left:122.65pt;margin-top:11.2pt;width:177.75pt;height:46.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" filled="f" strokecolor="#404040" strokeweight="1pt"/>
              </w:pict>
            </w:r>
            <w:r w:rsidRPr="00F576AD">
              <w:t>Elma</w:t>
            </w:r>
          </w:p>
        </w:tc>
      </w:tr>
      <w:tr w:rsidR="00371FE1" w:rsidRPr="00F576AD" w:rsidTr="00F576AD">
        <w:trPr>
          <w:trHeight w:val="270"/>
        </w:trPr>
        <w:tc>
          <w:tcPr>
            <w:tcW w:w="1732" w:type="dxa"/>
          </w:tcPr>
          <w:p w:rsidR="00371FE1" w:rsidRPr="00F576AD" w:rsidRDefault="00371FE1" w:rsidP="00F576AD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3" o:spid="_x0000_s1027" type="#_x0000_t202" style="position:absolute;margin-left:145.9pt;margin-top:10.6pt;width:129pt;height:21.7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" strokeweight=".5pt">
                  <v:textbox>
                    <w:txbxContent>
                      <w:p w:rsidR="00371FE1" w:rsidRDefault="00371FE1">
                        <w:r>
                          <w:t xml:space="preserve">       BASİT KELİME</w:t>
                        </w:r>
                      </w:p>
                    </w:txbxContent>
                  </v:textbox>
                </v:shape>
              </w:pict>
            </w:r>
            <w:r w:rsidRPr="00F576AD">
              <w:t>Yurtsever</w:t>
            </w:r>
          </w:p>
        </w:tc>
      </w:tr>
      <w:tr w:rsidR="00371FE1" w:rsidRPr="00F576AD" w:rsidTr="00F576AD">
        <w:trPr>
          <w:trHeight w:val="255"/>
        </w:trPr>
        <w:tc>
          <w:tcPr>
            <w:tcW w:w="1732" w:type="dxa"/>
          </w:tcPr>
          <w:p w:rsidR="00371FE1" w:rsidRPr="00F576AD" w:rsidRDefault="00371FE1" w:rsidP="00F576AD">
            <w:pPr>
              <w:spacing w:after="0" w:line="240" w:lineRule="auto"/>
            </w:pPr>
            <w:r w:rsidRPr="00F576AD">
              <w:t>Acılı</w:t>
            </w:r>
          </w:p>
        </w:tc>
      </w:tr>
      <w:tr w:rsidR="00371FE1" w:rsidRPr="00F576AD" w:rsidTr="00F576AD">
        <w:trPr>
          <w:trHeight w:val="270"/>
        </w:trPr>
        <w:tc>
          <w:tcPr>
            <w:tcW w:w="1732" w:type="dxa"/>
          </w:tcPr>
          <w:p w:rsidR="00371FE1" w:rsidRPr="00F576AD" w:rsidRDefault="00371FE1" w:rsidP="00F576AD">
            <w:pPr>
              <w:spacing w:after="0" w:line="240" w:lineRule="auto"/>
            </w:pPr>
            <w:r w:rsidRPr="00F576AD">
              <w:t>pantolon</w:t>
            </w:r>
          </w:p>
        </w:tc>
      </w:tr>
      <w:tr w:rsidR="00371FE1" w:rsidRPr="00F576AD" w:rsidTr="00F576AD">
        <w:trPr>
          <w:trHeight w:val="255"/>
        </w:trPr>
        <w:tc>
          <w:tcPr>
            <w:tcW w:w="1732" w:type="dxa"/>
          </w:tcPr>
          <w:p w:rsidR="00371FE1" w:rsidRPr="00F576AD" w:rsidRDefault="00371FE1" w:rsidP="00F576AD">
            <w:pPr>
              <w:spacing w:after="0" w:line="240" w:lineRule="auto"/>
            </w:pPr>
            <w:r w:rsidRPr="00F576AD">
              <w:t>Evler</w:t>
            </w:r>
          </w:p>
        </w:tc>
      </w:tr>
      <w:tr w:rsidR="00371FE1" w:rsidRPr="00F576AD" w:rsidTr="00F576AD">
        <w:trPr>
          <w:trHeight w:val="270"/>
        </w:trPr>
        <w:tc>
          <w:tcPr>
            <w:tcW w:w="1732" w:type="dxa"/>
          </w:tcPr>
          <w:p w:rsidR="00371FE1" w:rsidRPr="00F576AD" w:rsidRDefault="00371FE1" w:rsidP="00F576AD">
            <w:pPr>
              <w:spacing w:after="0" w:line="240" w:lineRule="auto"/>
            </w:pPr>
            <w:r w:rsidRPr="00F576AD">
              <w:t>Denizaltı</w:t>
            </w:r>
          </w:p>
        </w:tc>
      </w:tr>
      <w:tr w:rsidR="00371FE1" w:rsidRPr="00F576AD" w:rsidTr="00F576AD">
        <w:trPr>
          <w:trHeight w:val="255"/>
        </w:trPr>
        <w:tc>
          <w:tcPr>
            <w:tcW w:w="1732" w:type="dxa"/>
          </w:tcPr>
          <w:p w:rsidR="00371FE1" w:rsidRPr="00F576AD" w:rsidRDefault="00371FE1" w:rsidP="00F576AD">
            <w:pPr>
              <w:spacing w:after="0" w:line="240" w:lineRule="auto"/>
            </w:pPr>
            <w:r w:rsidRPr="00F576AD">
              <w:t>Kalemtıraş</w:t>
            </w:r>
          </w:p>
        </w:tc>
      </w:tr>
      <w:tr w:rsidR="00371FE1" w:rsidRPr="00F576AD" w:rsidTr="00F576AD">
        <w:trPr>
          <w:trHeight w:val="270"/>
        </w:trPr>
        <w:tc>
          <w:tcPr>
            <w:tcW w:w="1732" w:type="dxa"/>
          </w:tcPr>
          <w:p w:rsidR="00371FE1" w:rsidRPr="00F576AD" w:rsidRDefault="00371FE1" w:rsidP="00F576AD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oval id="Oval 2" o:spid="_x0000_s1028" style="position:absolute;margin-left:274.9pt;margin-top:3pt;width:177.75pt;height:46.5pt;z-index:2516561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" filled="f" strokecolor="#404040" strokeweight="1pt"/>
              </w:pict>
            </w:r>
            <w:r w:rsidRPr="00F576AD">
              <w:t>Bilgin</w:t>
            </w:r>
          </w:p>
        </w:tc>
      </w:tr>
      <w:tr w:rsidR="00371FE1" w:rsidRPr="00F576AD" w:rsidTr="00F576AD">
        <w:trPr>
          <w:trHeight w:val="270"/>
        </w:trPr>
        <w:tc>
          <w:tcPr>
            <w:tcW w:w="1732" w:type="dxa"/>
          </w:tcPr>
          <w:p w:rsidR="00371FE1" w:rsidRPr="00F576AD" w:rsidRDefault="00371FE1" w:rsidP="00F576AD">
            <w:pPr>
              <w:spacing w:after="0" w:line="240" w:lineRule="auto"/>
            </w:pPr>
            <w:r w:rsidRPr="00F576AD">
              <w:t>Bahçede</w:t>
            </w:r>
          </w:p>
        </w:tc>
      </w:tr>
      <w:tr w:rsidR="00371FE1" w:rsidRPr="00F576AD" w:rsidTr="00F576AD">
        <w:trPr>
          <w:trHeight w:val="255"/>
        </w:trPr>
        <w:tc>
          <w:tcPr>
            <w:tcW w:w="1732" w:type="dxa"/>
          </w:tcPr>
          <w:p w:rsidR="00371FE1" w:rsidRPr="00F576AD" w:rsidRDefault="00371FE1" w:rsidP="00F576AD">
            <w:pPr>
              <w:spacing w:after="0" w:line="240" w:lineRule="auto"/>
            </w:pPr>
            <w:r w:rsidRPr="00F576AD">
              <w:t>Biberlik</w:t>
            </w:r>
          </w:p>
        </w:tc>
      </w:tr>
      <w:tr w:rsidR="00371FE1" w:rsidRPr="00F576AD" w:rsidTr="00F576AD">
        <w:trPr>
          <w:trHeight w:val="270"/>
        </w:trPr>
        <w:tc>
          <w:tcPr>
            <w:tcW w:w="1732" w:type="dxa"/>
          </w:tcPr>
          <w:p w:rsidR="00371FE1" w:rsidRPr="00F576AD" w:rsidRDefault="00371FE1" w:rsidP="00F576AD">
            <w:pPr>
              <w:spacing w:after="0" w:line="240" w:lineRule="auto"/>
            </w:pPr>
            <w:r w:rsidRPr="00F576AD">
              <w:t>Sevinç</w:t>
            </w:r>
          </w:p>
        </w:tc>
      </w:tr>
      <w:tr w:rsidR="00371FE1" w:rsidRPr="00F576AD" w:rsidTr="00F576AD">
        <w:trPr>
          <w:trHeight w:val="255"/>
        </w:trPr>
        <w:tc>
          <w:tcPr>
            <w:tcW w:w="1732" w:type="dxa"/>
          </w:tcPr>
          <w:p w:rsidR="00371FE1" w:rsidRPr="00F576AD" w:rsidRDefault="00371FE1" w:rsidP="00F576AD">
            <w:pPr>
              <w:spacing w:after="0" w:line="240" w:lineRule="auto"/>
            </w:pPr>
            <w:r w:rsidRPr="00F576AD">
              <w:t>Akbaba</w:t>
            </w:r>
          </w:p>
        </w:tc>
      </w:tr>
      <w:tr w:rsidR="00371FE1" w:rsidRPr="00F576AD" w:rsidTr="00F576AD">
        <w:trPr>
          <w:trHeight w:val="270"/>
        </w:trPr>
        <w:tc>
          <w:tcPr>
            <w:tcW w:w="1732" w:type="dxa"/>
          </w:tcPr>
          <w:p w:rsidR="00371FE1" w:rsidRPr="00F576AD" w:rsidRDefault="00371FE1" w:rsidP="00F576AD">
            <w:pPr>
              <w:spacing w:after="0" w:line="240" w:lineRule="auto"/>
            </w:pPr>
            <w:r w:rsidRPr="00F576AD">
              <w:t>Karaciğer</w:t>
            </w:r>
          </w:p>
        </w:tc>
      </w:tr>
      <w:tr w:rsidR="00371FE1" w:rsidRPr="00F576AD" w:rsidTr="00F576AD">
        <w:trPr>
          <w:trHeight w:val="255"/>
        </w:trPr>
        <w:tc>
          <w:tcPr>
            <w:tcW w:w="1732" w:type="dxa"/>
          </w:tcPr>
          <w:p w:rsidR="00371FE1" w:rsidRPr="00F576AD" w:rsidRDefault="00371FE1" w:rsidP="00F576AD">
            <w:pPr>
              <w:spacing w:after="0" w:line="240" w:lineRule="auto"/>
            </w:pPr>
            <w:r w:rsidRPr="00F576AD">
              <w:t>Sütlü</w:t>
            </w:r>
          </w:p>
        </w:tc>
      </w:tr>
      <w:tr w:rsidR="00371FE1" w:rsidRPr="00F576AD" w:rsidTr="00F576AD">
        <w:trPr>
          <w:trHeight w:val="270"/>
        </w:trPr>
        <w:tc>
          <w:tcPr>
            <w:tcW w:w="1732" w:type="dxa"/>
          </w:tcPr>
          <w:p w:rsidR="00371FE1" w:rsidRPr="00F576AD" w:rsidRDefault="00371FE1" w:rsidP="00F576AD">
            <w:pPr>
              <w:spacing w:after="0" w:line="240" w:lineRule="auto"/>
            </w:pPr>
            <w:r w:rsidRPr="00F576AD">
              <w:t>Tuzsuz</w:t>
            </w:r>
          </w:p>
        </w:tc>
      </w:tr>
      <w:tr w:rsidR="00371FE1" w:rsidRPr="00F576AD" w:rsidTr="00F576AD">
        <w:trPr>
          <w:trHeight w:val="270"/>
        </w:trPr>
        <w:tc>
          <w:tcPr>
            <w:tcW w:w="1732" w:type="dxa"/>
          </w:tcPr>
          <w:p w:rsidR="00371FE1" w:rsidRPr="00F576AD" w:rsidRDefault="00371FE1" w:rsidP="00F576AD">
            <w:pPr>
              <w:spacing w:after="0" w:line="240" w:lineRule="auto"/>
            </w:pPr>
            <w:r w:rsidRPr="00F576AD">
              <w:t>Sabunluk</w:t>
            </w:r>
          </w:p>
        </w:tc>
      </w:tr>
      <w:tr w:rsidR="00371FE1" w:rsidRPr="00F576AD" w:rsidTr="00F576AD">
        <w:trPr>
          <w:trHeight w:val="270"/>
        </w:trPr>
        <w:tc>
          <w:tcPr>
            <w:tcW w:w="1732" w:type="dxa"/>
          </w:tcPr>
          <w:p w:rsidR="00371FE1" w:rsidRPr="00F576AD" w:rsidRDefault="00371FE1" w:rsidP="00F576AD">
            <w:pPr>
              <w:spacing w:after="0" w:line="240" w:lineRule="auto"/>
            </w:pPr>
            <w:r w:rsidRPr="00F576AD">
              <w:t>Sergi</w:t>
            </w:r>
          </w:p>
        </w:tc>
      </w:tr>
      <w:tr w:rsidR="00371FE1" w:rsidRPr="00F576AD" w:rsidTr="00F576AD">
        <w:trPr>
          <w:trHeight w:val="270"/>
        </w:trPr>
        <w:tc>
          <w:tcPr>
            <w:tcW w:w="1732" w:type="dxa"/>
          </w:tcPr>
          <w:p w:rsidR="00371FE1" w:rsidRPr="00F576AD" w:rsidRDefault="00371FE1" w:rsidP="00F576AD">
            <w:pPr>
              <w:spacing w:after="0" w:line="240" w:lineRule="auto"/>
            </w:pPr>
            <w:r w:rsidRPr="00F576AD">
              <w:t>Soygun</w:t>
            </w:r>
          </w:p>
        </w:tc>
      </w:tr>
      <w:tr w:rsidR="00371FE1" w:rsidRPr="00F576AD" w:rsidTr="00F576AD">
        <w:trPr>
          <w:trHeight w:val="270"/>
        </w:trPr>
        <w:tc>
          <w:tcPr>
            <w:tcW w:w="1732" w:type="dxa"/>
          </w:tcPr>
          <w:p w:rsidR="00371FE1" w:rsidRPr="00F576AD" w:rsidRDefault="00371FE1" w:rsidP="00F576AD">
            <w:pPr>
              <w:spacing w:after="0" w:line="240" w:lineRule="auto"/>
            </w:pPr>
            <w:r w:rsidRPr="00F576AD">
              <w:t>Bozgun</w:t>
            </w:r>
          </w:p>
        </w:tc>
      </w:tr>
      <w:tr w:rsidR="00371FE1" w:rsidRPr="00F576AD" w:rsidTr="00F576AD">
        <w:trPr>
          <w:trHeight w:val="270"/>
        </w:trPr>
        <w:tc>
          <w:tcPr>
            <w:tcW w:w="1732" w:type="dxa"/>
          </w:tcPr>
          <w:p w:rsidR="00371FE1" w:rsidRPr="00F576AD" w:rsidRDefault="00371FE1" w:rsidP="00F576AD">
            <w:pPr>
              <w:spacing w:after="0" w:line="240" w:lineRule="auto"/>
            </w:pPr>
            <w:r w:rsidRPr="00F576AD">
              <w:t>Süslü</w:t>
            </w:r>
          </w:p>
        </w:tc>
      </w:tr>
      <w:tr w:rsidR="00371FE1" w:rsidRPr="00F576AD" w:rsidTr="00F576AD">
        <w:trPr>
          <w:trHeight w:val="270"/>
        </w:trPr>
        <w:tc>
          <w:tcPr>
            <w:tcW w:w="1732" w:type="dxa"/>
          </w:tcPr>
          <w:p w:rsidR="00371FE1" w:rsidRPr="00F576AD" w:rsidRDefault="00371FE1" w:rsidP="00F576AD">
            <w:pPr>
              <w:spacing w:after="0" w:line="240" w:lineRule="auto"/>
            </w:pPr>
            <w:r w:rsidRPr="00F576AD">
              <w:t>Tamirci</w:t>
            </w:r>
          </w:p>
        </w:tc>
      </w:tr>
      <w:tr w:rsidR="00371FE1" w:rsidRPr="00F576AD" w:rsidTr="00F576AD">
        <w:trPr>
          <w:trHeight w:val="270"/>
        </w:trPr>
        <w:tc>
          <w:tcPr>
            <w:tcW w:w="1732" w:type="dxa"/>
          </w:tcPr>
          <w:p w:rsidR="00371FE1" w:rsidRPr="00F576AD" w:rsidRDefault="00371FE1" w:rsidP="00F576AD">
            <w:pPr>
              <w:spacing w:after="0" w:line="240" w:lineRule="auto"/>
            </w:pPr>
            <w:r w:rsidRPr="00F576AD">
              <w:t>kuşlar</w:t>
            </w:r>
          </w:p>
        </w:tc>
      </w:tr>
    </w:tbl>
    <w:p w:rsidR="00371FE1" w:rsidRPr="00332AF0" w:rsidRDefault="00371FE1">
      <w:r>
        <w:rPr>
          <w:noProof/>
          <w:lang w:eastAsia="tr-TR"/>
        </w:rPr>
        <w:pict>
          <v:shape id="Metin Kutusu 6" o:spid="_x0000_s1029" type="#_x0000_t202" style="position:absolute;margin-left:83.8pt;margin-top:202.95pt;width:130.5pt;height:21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" strokeweight=".5pt">
            <v:textbox>
              <w:txbxContent>
                <w:p w:rsidR="00371FE1" w:rsidRDefault="00371FE1">
                  <w:r>
                    <w:t xml:space="preserve">         BİRLEŞİK KELİME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5" o:spid="_x0000_s1030" style="position:absolute;margin-left:57.55pt;margin-top:188.75pt;width:177.75pt;height:46.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" filled="f" strokecolor="#404040" strokeweight="1pt"/>
        </w:pict>
      </w:r>
      <w:r>
        <w:rPr>
          <w:noProof/>
          <w:lang w:eastAsia="tr-TR"/>
        </w:rPr>
        <w:pict>
          <v:shape id="Metin Kutusu 4" o:spid="_x0000_s1031" type="#_x0000_t202" style="position:absolute;margin-left:223.3pt;margin-top:113.7pt;width:131.25pt;height:1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" strokeweight=".5pt">
            <v:textbox>
              <w:txbxContent>
                <w:p w:rsidR="00371FE1" w:rsidRDefault="00371FE1">
                  <w:r>
                    <w:t xml:space="preserve">       TÜREMİŞ KELİME</w:t>
                  </w:r>
                </w:p>
              </w:txbxContent>
            </v:textbox>
          </v:shape>
        </w:pict>
      </w:r>
      <w:r w:rsidRPr="00332AF0">
        <w:br w:type="textWrapping" w:clear="all"/>
      </w:r>
    </w:p>
    <w:p w:rsidR="00371FE1" w:rsidRPr="00332AF0" w:rsidRDefault="00371FE1">
      <w:r w:rsidRPr="00332AF0">
        <w:t>Aşağıdaki cümlelerin anlamına göre türünü belirleyiniz. ( olumlu cümle –olumsuz cümle – sorucümlesi- ünlem cümlesi)</w:t>
      </w:r>
    </w:p>
    <w:p w:rsidR="00371FE1" w:rsidRPr="00332AF0" w:rsidRDefault="00371FE1">
      <w:r w:rsidRPr="00332AF0">
        <w:t>Babam dün gece köye gitti.</w:t>
      </w:r>
      <w:r w:rsidRPr="00332AF0">
        <w:tab/>
      </w:r>
      <w:r w:rsidRPr="00332AF0">
        <w:tab/>
        <w:t>………………………………………………….</w:t>
      </w:r>
    </w:p>
    <w:p w:rsidR="00371FE1" w:rsidRPr="00332AF0" w:rsidRDefault="00371FE1">
      <w:r w:rsidRPr="00332AF0">
        <w:t>Yarın tiyatroya gidecek misin</w:t>
      </w:r>
      <w:r w:rsidRPr="00332AF0">
        <w:tab/>
      </w:r>
      <w:r w:rsidRPr="00332AF0">
        <w:tab/>
        <w:t>………………………………………………….</w:t>
      </w:r>
    </w:p>
    <w:p w:rsidR="00371FE1" w:rsidRPr="00332AF0" w:rsidRDefault="00371FE1">
      <w:r w:rsidRPr="00332AF0">
        <w:t>Bahçelerinde tek bir ağaç yoktu.</w:t>
      </w:r>
      <w:r w:rsidRPr="00332AF0">
        <w:tab/>
        <w:t>………………………………………………….</w:t>
      </w:r>
    </w:p>
    <w:p w:rsidR="00371FE1" w:rsidRPr="00332AF0" w:rsidRDefault="00371FE1">
      <w:r w:rsidRPr="00332AF0">
        <w:t>Ağaçtaki elmalar olgunlaştı.</w:t>
      </w:r>
      <w:r w:rsidRPr="00332AF0">
        <w:tab/>
      </w:r>
      <w:r w:rsidRPr="00332AF0">
        <w:tab/>
        <w:t>………………………………………………….</w:t>
      </w:r>
    </w:p>
    <w:p w:rsidR="00371FE1" w:rsidRPr="00332AF0" w:rsidRDefault="00371FE1">
      <w:r w:rsidRPr="00332AF0">
        <w:t>Oh, hava çok güzel</w:t>
      </w:r>
      <w:r w:rsidRPr="00332AF0">
        <w:tab/>
      </w:r>
      <w:r w:rsidRPr="00332AF0">
        <w:tab/>
      </w:r>
      <w:r w:rsidRPr="00332AF0">
        <w:tab/>
        <w:t>………………………………………………….</w:t>
      </w:r>
      <w:bookmarkStart w:id="0" w:name="_GoBack"/>
      <w:bookmarkEnd w:id="0"/>
    </w:p>
    <w:p w:rsidR="00371FE1" w:rsidRPr="00332AF0" w:rsidRDefault="00371FE1">
      <w:r w:rsidRPr="00332AF0">
        <w:t xml:space="preserve">Parkta biraz oturalım mı </w:t>
      </w:r>
      <w:r w:rsidRPr="00332AF0">
        <w:tab/>
      </w:r>
      <w:r w:rsidRPr="00332AF0">
        <w:tab/>
        <w:t>………………………………………………….</w:t>
      </w:r>
    </w:p>
    <w:p w:rsidR="00371FE1" w:rsidRPr="00332AF0" w:rsidRDefault="00371FE1">
      <w:r w:rsidRPr="00332AF0">
        <w:t>Seda doktora gitmedi</w:t>
      </w:r>
      <w:r w:rsidRPr="00332AF0">
        <w:tab/>
      </w:r>
      <w:r w:rsidRPr="00332AF0">
        <w:tab/>
      </w:r>
      <w:r w:rsidRPr="00332AF0">
        <w:tab/>
        <w:t>………………………………………………….</w:t>
      </w:r>
    </w:p>
    <w:p w:rsidR="00371FE1" w:rsidRPr="00332AF0" w:rsidRDefault="00371FE1">
      <w:r w:rsidRPr="00332AF0">
        <w:t>Dün dedemi ziyaret ettik</w:t>
      </w:r>
      <w:r w:rsidRPr="00332AF0">
        <w:tab/>
      </w:r>
      <w:r w:rsidRPr="00332AF0">
        <w:tab/>
        <w:t>………………………………………………….</w:t>
      </w:r>
    </w:p>
    <w:p w:rsidR="00371FE1" w:rsidRPr="00332AF0" w:rsidRDefault="00371FE1">
      <w:r w:rsidRPr="00332AF0">
        <w:t>Bu kitabı sana kim verdi</w:t>
      </w:r>
      <w:r w:rsidRPr="00332AF0">
        <w:tab/>
      </w:r>
      <w:r w:rsidRPr="00332AF0">
        <w:tab/>
      </w:r>
      <w:r w:rsidRPr="00332AF0">
        <w:tab/>
        <w:t>………………………………………………….</w:t>
      </w:r>
    </w:p>
    <w:p w:rsidR="00371FE1" w:rsidRPr="00332AF0" w:rsidRDefault="00371FE1">
      <w:r w:rsidRPr="00332AF0">
        <w:t>O çanta senin değil</w:t>
      </w:r>
      <w:r w:rsidRPr="00332AF0">
        <w:tab/>
      </w:r>
      <w:r w:rsidRPr="00332AF0">
        <w:tab/>
      </w:r>
      <w:r w:rsidRPr="00332AF0">
        <w:tab/>
        <w:t>………………………………………………….</w:t>
      </w:r>
    </w:p>
    <w:p w:rsidR="00371FE1" w:rsidRPr="00332AF0" w:rsidRDefault="00371FE1">
      <w:r w:rsidRPr="00332AF0">
        <w:t>Ah, elim yandı</w:t>
      </w:r>
      <w:r w:rsidRPr="00332AF0">
        <w:tab/>
      </w:r>
      <w:r w:rsidRPr="00332AF0">
        <w:tab/>
      </w:r>
      <w:r w:rsidRPr="00332AF0">
        <w:tab/>
      </w:r>
      <w:r w:rsidRPr="00332AF0">
        <w:tab/>
        <w:t>………………………………………………….</w:t>
      </w:r>
    </w:p>
    <w:p w:rsidR="00371FE1" w:rsidRPr="00332AF0" w:rsidRDefault="00371FE1">
      <w:r w:rsidRPr="00332AF0">
        <w:t>Sinem pikniğe gelmeyecekmiş</w:t>
      </w:r>
      <w:r w:rsidRPr="00332AF0">
        <w:tab/>
      </w:r>
      <w:r w:rsidRPr="00332AF0">
        <w:tab/>
        <w:t>………………………………………………….</w:t>
      </w:r>
    </w:p>
    <w:sectPr w:rsidR="00371FE1" w:rsidRPr="00332AF0" w:rsidSect="00EB3C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0F08"/>
    <w:rsid w:val="001219E7"/>
    <w:rsid w:val="00140F08"/>
    <w:rsid w:val="00332AF0"/>
    <w:rsid w:val="00371FE1"/>
    <w:rsid w:val="00547753"/>
    <w:rsid w:val="00636245"/>
    <w:rsid w:val="00C5243E"/>
    <w:rsid w:val="00EB3CAC"/>
    <w:rsid w:val="00F57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CA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40F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3624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B&#304;RSEN\Desktop\dokuman\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152</Words>
  <Characters>872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</dc:creator>
  <cp:keywords/>
  <dc:description/>
  <cp:lastModifiedBy>BİRSEN</cp:lastModifiedBy>
  <cp:revision>3</cp:revision>
  <cp:lastPrinted>2012-10-18T08:01:00Z</cp:lastPrinted>
  <dcterms:created xsi:type="dcterms:W3CDTF">2012-10-18T07:04:00Z</dcterms:created>
  <dcterms:modified xsi:type="dcterms:W3CDTF">2013-10-09T15:24:00Z</dcterms:modified>
</cp:coreProperties>
</file>