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8A" w:rsidRPr="00F5651A" w:rsidRDefault="005E7B8A">
      <w:pPr>
        <w:rPr>
          <w:rFonts w:ascii="Comic Sans MS" w:hAnsi="Comic Sans MS"/>
        </w:rPr>
      </w:pPr>
      <w:r>
        <w:rPr>
          <w:rFonts w:ascii="Comic Sans MS" w:hAnsi="Comic Sans MS"/>
        </w:rPr>
        <w:t>DEYİMLER VE ATASÖZLERİ</w:t>
      </w:r>
    </w:p>
    <w:p w:rsidR="005E7B8A" w:rsidRDefault="005E7B8A">
      <w:r>
        <w:rPr>
          <w:rFonts w:ascii="Comic Sans MS" w:hAnsi="Comic Sans MS"/>
        </w:rPr>
        <w:t xml:space="preserve">  </w:t>
      </w:r>
      <w:hyperlink r:id="rId4" w:history="1">
        <w:r w:rsidRPr="00591FD9">
          <w:rPr>
            <w:noProof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style="width:54pt;height:52.5pt;visibility:visible">
              <v:imagedata r:id="rId5" o:title=""/>
            </v:shape>
          </w:pict>
        </w:r>
      </w:hyperlink>
      <w:r>
        <w:rPr>
          <w:rFonts w:ascii="Comic Sans MS" w:hAnsi="Comic Sans MS"/>
        </w:rPr>
        <w:t xml:space="preserve"> </w:t>
      </w:r>
      <w:r w:rsidRPr="00F5651A">
        <w:rPr>
          <w:rFonts w:ascii="Comic Sans MS" w:hAnsi="Comic Sans MS"/>
        </w:rPr>
        <w:t>Aşağıdaki tümcelerde geçen deyimleri bulup ve örnekteki  gibi  yazar mısın?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4402"/>
      </w:tblGrid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  Bu kitabı gözden çıkarmış.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>Gözden çıkarmak.</w:t>
            </w: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</w:t>
            </w: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 Annesinin sözlerine hiç kulak asmazdı.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  <w:hyperlink r:id="rId6" w:history="1">
              <w:r>
                <w:rPr>
                  <w:rStyle w:val="Hyperlink"/>
                  <w:rFonts w:ascii="Comic Sans MS" w:hAnsi="Comic Sans MS"/>
                  <w:sz w:val="28"/>
                  <w:szCs w:val="28"/>
                </w:rPr>
                <w:t>www.sorubak.com</w:t>
              </w:r>
            </w:hyperlink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 Teyzesi onun için saçını süpürge etmiş.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 Bu çocuğu gördükçe yüreğim sızlıyor.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 Dedem kimseye yük olmak istemiyor.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Benimle konuşmaya yüzü yok.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Fadime ,Zeynep’in dert ortağıdır.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  <w:tr w:rsidR="005E7B8A" w:rsidRPr="002538CF" w:rsidTr="002538CF">
        <w:tc>
          <w:tcPr>
            <w:tcW w:w="6204" w:type="dxa"/>
          </w:tcPr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</w:p>
          <w:p w:rsidR="005E7B8A" w:rsidRPr="002538CF" w:rsidRDefault="005E7B8A" w:rsidP="002538CF">
            <w:pPr>
              <w:spacing w:after="0" w:line="240" w:lineRule="auto"/>
              <w:rPr>
                <w:rFonts w:ascii="Comic Sans MS" w:hAnsi="Comic Sans MS"/>
              </w:rPr>
            </w:pPr>
            <w:r w:rsidRPr="002538CF">
              <w:rPr>
                <w:rFonts w:ascii="Comic Sans MS" w:hAnsi="Comic Sans MS"/>
              </w:rPr>
              <w:t xml:space="preserve">   Ali dayı sözünün  eri  biridir.</w:t>
            </w:r>
          </w:p>
        </w:tc>
        <w:tc>
          <w:tcPr>
            <w:tcW w:w="4402" w:type="dxa"/>
          </w:tcPr>
          <w:p w:rsidR="005E7B8A" w:rsidRPr="002538CF" w:rsidRDefault="005E7B8A" w:rsidP="002538CF">
            <w:pPr>
              <w:spacing w:after="0" w:line="240" w:lineRule="auto"/>
            </w:pPr>
          </w:p>
        </w:tc>
      </w:tr>
    </w:tbl>
    <w:p w:rsidR="005E7B8A" w:rsidRDefault="005E7B8A"/>
    <w:p w:rsidR="005E7B8A" w:rsidRDefault="005E7B8A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26" type="#_x0000_t75" style="position:absolute;margin-left:0;margin-top:0;width:48.75pt;height:47.25pt;z-index:251652608;visibility:visible;mso-position-horizontal:left;mso-position-vertical:top">
            <v:imagedata r:id="rId7" o:title=""/>
            <w10:wrap type="square"/>
          </v:shape>
        </w:pict>
      </w:r>
      <w:r w:rsidRPr="00D92D50">
        <w:rPr>
          <w:rFonts w:ascii="Comic Sans MS" w:hAnsi="Comic Sans MS"/>
        </w:rPr>
        <w:t>Aşağıdaki atasözleri  ile anlamlarını eşleştirir misin?</w:t>
      </w:r>
    </w:p>
    <w:p w:rsidR="005E7B8A" w:rsidRPr="00D92D50" w:rsidRDefault="005E7B8A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57.6pt;margin-top:239.55pt;width:182.15pt;height:15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">
            <v:textbox style="mso-fit-shape-to-text:t">
              <w:txbxContent>
                <w:p w:rsidR="005E7B8A" w:rsidRPr="007C1196" w:rsidRDefault="005E7B8A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Ayağını yorganına göre uzat.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57.7pt;margin-top:305.45pt;width:182.15pt;height:15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">
            <v:textbox style="mso-fit-shape-to-text:t">
              <w:txbxContent>
                <w:p w:rsidR="005E7B8A" w:rsidRDefault="005E7B8A">
                  <w:r w:rsidRPr="007C1196">
                    <w:rPr>
                      <w:rFonts w:ascii="Comic Sans MS" w:hAnsi="Comic Sans MS"/>
                    </w:rPr>
                    <w:t>Az veren candan çok veren maldan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95.25pt;margin-top:305.3pt;width:248.1pt;height:75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">
            <v:textbox>
              <w:txbxContent>
                <w:p w:rsidR="005E7B8A" w:rsidRPr="00C11B16" w:rsidRDefault="005E7B8A">
                  <w:pPr>
                    <w:rPr>
                      <w:rFonts w:ascii="Comic Sans MS" w:hAnsi="Comic Sans MS"/>
                    </w:rPr>
                  </w:pPr>
                  <w:r w:rsidRPr="00C11B16">
                    <w:rPr>
                      <w:rStyle w:val="style16"/>
                      <w:rFonts w:ascii="Comic Sans MS" w:hAnsi="Comic Sans MS"/>
                    </w:rPr>
                    <w:t>Dengeli yaşamak isteyen insan mutlaka gelirini, giderine göre ayarlamalıdır. Harcamalar geliri aşmamalı, imkânlar zorlanmamalıdır.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96.95pt;margin-top:19.25pt;width:245.45pt;height:51.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">
            <v:textbox>
              <w:txbxContent>
                <w:p w:rsidR="005E7B8A" w:rsidRPr="00E04DFB" w:rsidRDefault="005E7B8A">
                  <w:pPr>
                    <w:rPr>
                      <w:rFonts w:ascii="Comic Sans MS" w:hAnsi="Comic Sans MS"/>
                    </w:rPr>
                  </w:pPr>
                  <w:r w:rsidRPr="00E04DFB">
                    <w:rPr>
                      <w:rFonts w:ascii="Comic Sans MS" w:hAnsi="Comic Sans MS"/>
                    </w:rPr>
                    <w:t>Armağanın azı çoğu olmaz.Önemli olan içtenlikle verilmiş olmasıdır.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7.4pt;margin-top:83.35pt;width:245.45pt;height:152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">
            <v:textbox style="mso-fit-shape-to-text:t">
              <w:txbxContent>
                <w:p w:rsidR="005E7B8A" w:rsidRPr="007C1196" w:rsidRDefault="005E7B8A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Çalışan kimse</w:t>
                  </w:r>
                  <w:r>
                    <w:rPr>
                      <w:rFonts w:ascii="Comic Sans MS" w:hAnsi="Comic Sans MS"/>
                    </w:rPr>
                    <w:t xml:space="preserve"> çalıştıkça açılır,yararlı işle</w:t>
                  </w:r>
                  <w:r w:rsidRPr="007C1196">
                    <w:rPr>
                      <w:rFonts w:ascii="Comic Sans MS" w:hAnsi="Comic Sans MS"/>
                    </w:rPr>
                    <w:t>r yapar.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97.4pt;margin-top:239.65pt;width:245.45pt;height:15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">
            <v:textbox style="mso-fit-shape-to-text:t">
              <w:txbxContent>
                <w:p w:rsidR="005E7B8A" w:rsidRPr="007C1196" w:rsidRDefault="005E7B8A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Büyük ve sorumlu işlerin başında bulunanların tasaları da ona göre büyük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96.15pt;margin-top:149.15pt;width:247.2pt;height:152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">
            <v:textbox style="mso-fit-shape-to-text:t">
              <w:txbxContent>
                <w:p w:rsidR="005E7B8A" w:rsidRPr="007C1196" w:rsidRDefault="005E7B8A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Gerçek dost kusurlarımızı söyleyendir.Bu sözler bize acı gelir; ma kendimizi düzeltmemiz için gereklidir.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7.6pt;margin-top:162.5pt;width:182.15pt;height:15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">
            <v:textbox style="mso-fit-shape-to-text:t">
              <w:txbxContent>
                <w:p w:rsidR="005E7B8A" w:rsidRPr="007C1196" w:rsidRDefault="005E7B8A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İşleyen demir pas tutmaz.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52.45pt;margin-top:91.45pt;width:176.95pt;height:15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">
            <v:textbox style="mso-fit-shape-to-text:t">
              <w:txbxContent>
                <w:p w:rsidR="005E7B8A" w:rsidRPr="00C11B16" w:rsidRDefault="005E7B8A">
                  <w:pPr>
                    <w:rPr>
                      <w:rFonts w:ascii="Comic Sans MS" w:hAnsi="Comic Sans MS"/>
                    </w:rPr>
                  </w:pPr>
                  <w:r w:rsidRPr="00C11B16">
                    <w:rPr>
                      <w:rFonts w:ascii="Comic Sans MS" w:hAnsi="Comic Sans MS"/>
                    </w:rPr>
                    <w:t>Büyük başın derdi büyük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52.45pt;margin-top:29.85pt;width:176.95pt;height:15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">
            <v:textbox style="mso-fit-shape-to-text:t">
              <w:txbxContent>
                <w:p w:rsidR="005E7B8A" w:rsidRDefault="005E7B8A">
                  <w:r w:rsidRPr="00E04DFB">
                    <w:rPr>
                      <w:rFonts w:ascii="Comic Sans MS" w:hAnsi="Comic Sans MS"/>
                    </w:rPr>
                    <w:t>Dost acı söyler</w:t>
                  </w:r>
                  <w:r>
                    <w:t>.</w:t>
                  </w:r>
                </w:p>
              </w:txbxContent>
            </v:textbox>
          </v:shape>
        </w:pict>
      </w:r>
      <w:r w:rsidRPr="00D92D50">
        <w:rPr>
          <w:rFonts w:ascii="Comic Sans MS" w:hAnsi="Comic Sans MS"/>
        </w:rPr>
        <w:br w:type="textWrapping" w:clear="all"/>
      </w:r>
      <w:bookmarkStart w:id="0" w:name="_GoBack"/>
      <w:bookmarkEnd w:id="0"/>
    </w:p>
    <w:sectPr w:rsidR="005E7B8A" w:rsidRPr="00D92D50" w:rsidSect="00F565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616"/>
    <w:rsid w:val="002538CF"/>
    <w:rsid w:val="003B1F95"/>
    <w:rsid w:val="0056561D"/>
    <w:rsid w:val="00591FD9"/>
    <w:rsid w:val="005E7B8A"/>
    <w:rsid w:val="007C1196"/>
    <w:rsid w:val="008054C9"/>
    <w:rsid w:val="00971FCA"/>
    <w:rsid w:val="00C11B16"/>
    <w:rsid w:val="00CF34C4"/>
    <w:rsid w:val="00D92D50"/>
    <w:rsid w:val="00E04DFB"/>
    <w:rsid w:val="00F31616"/>
    <w:rsid w:val="00F5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9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65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5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651A"/>
    <w:rPr>
      <w:rFonts w:ascii="Tahoma" w:hAnsi="Tahoma" w:cs="Tahoma"/>
      <w:sz w:val="16"/>
      <w:szCs w:val="16"/>
    </w:rPr>
  </w:style>
  <w:style w:type="character" w:customStyle="1" w:styleId="style16">
    <w:name w:val="style16"/>
    <w:basedOn w:val="DefaultParagraphFont"/>
    <w:uiPriority w:val="99"/>
    <w:rsid w:val="00C11B16"/>
    <w:rPr>
      <w:rFonts w:cs="Times New Roman"/>
    </w:rPr>
  </w:style>
  <w:style w:type="character" w:styleId="Hyperlink">
    <w:name w:val="Hyperlink"/>
    <w:basedOn w:val="DefaultParagraphFont"/>
    <w:uiPriority w:val="99"/>
    <w:rsid w:val="005656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B&#304;RSEN\Desktop\dokuman\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sorubak.com/lys.ph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98</Words>
  <Characters>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BİRSEN</cp:lastModifiedBy>
  <cp:revision>3</cp:revision>
  <dcterms:created xsi:type="dcterms:W3CDTF">2011-09-26T16:47:00Z</dcterms:created>
  <dcterms:modified xsi:type="dcterms:W3CDTF">2013-10-09T15:25:00Z</dcterms:modified>
</cp:coreProperties>
</file>