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A2B" w:rsidRPr="003D4C30" w:rsidRDefault="000B7A2B" w:rsidP="006041AE">
      <w:pPr>
        <w:rPr>
          <w:rFonts w:ascii="Ecofont Vera Sans" w:hAnsi="Ecofont Vera Sans" w:cs="Ecofont Vera Sans"/>
          <w:b/>
          <w:bCs/>
        </w:rPr>
      </w:pPr>
    </w:p>
    <w:p w:rsidR="000B7A2B" w:rsidRPr="003D4C30" w:rsidRDefault="000B7A2B" w:rsidP="006041AE">
      <w:pPr>
        <w:jc w:val="center"/>
        <w:rPr>
          <w:rFonts w:ascii="Ecofont Vera Sans" w:hAnsi="Ecofont Vera Sans" w:cs="Ecofont Vera Sans"/>
          <w:u w:val="single"/>
        </w:rPr>
      </w:pPr>
      <w:r w:rsidRPr="003D4C30">
        <w:rPr>
          <w:rFonts w:ascii="Ecofont Vera Sans" w:hAnsi="Ecofont Vera Sans" w:cs="Ecofont Vera Sans"/>
          <w:u w:val="single"/>
        </w:rPr>
        <w:t>Toplama Etkinlikleri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 w:rsidRPr="003D4C30">
        <w:rPr>
          <w:rFonts w:ascii="Ecofont Vera Sans" w:hAnsi="Ecofont Vera Sans" w:cs="Ecofont Vera Sans"/>
        </w:rPr>
        <w:t>1. A</w:t>
      </w:r>
      <w:r w:rsidRPr="003D4C30">
        <w:rPr>
          <w:rFonts w:ascii="MS Gothic" w:eastAsia="MS Gothic" w:hAnsi="MS Gothic" w:cs="MS Gothic" w:hint="eastAsia"/>
        </w:rPr>
        <w:t>ş</w:t>
      </w:r>
      <w:r w:rsidRPr="003D4C30">
        <w:rPr>
          <w:rFonts w:ascii="Ecofont Vera Sans" w:hAnsi="Ecofont Vera Sans" w:cs="Ecofont Vera Sans"/>
        </w:rPr>
        <w:t>a</w:t>
      </w:r>
      <w:r w:rsidRPr="003D4C30">
        <w:rPr>
          <w:rFonts w:ascii="MS Gothic" w:eastAsia="MS Gothic" w:hAnsi="MS Gothic" w:cs="MS Gothic" w:hint="eastAsia"/>
        </w:rPr>
        <w:t>ğ</w:t>
      </w:r>
      <w:r w:rsidRPr="003D4C30">
        <w:rPr>
          <w:rFonts w:ascii="Ecofont Vera Sans" w:hAnsi="Ecofont Vera Sans" w:cs="Ecofont Vera Sans"/>
        </w:rPr>
        <w:t>ıdaki toplama i</w:t>
      </w:r>
      <w:r w:rsidRPr="003D4C30">
        <w:rPr>
          <w:rFonts w:ascii="MS Gothic" w:eastAsia="MS Gothic" w:hAnsi="MS Gothic" w:cs="MS Gothic" w:hint="eastAsia"/>
        </w:rPr>
        <w:t>ş</w:t>
      </w:r>
      <w:r w:rsidRPr="003D4C30">
        <w:rPr>
          <w:rFonts w:ascii="Ecofont Vera Sans" w:hAnsi="Ecofont Vera Sans" w:cs="Ecofont Vera Sans"/>
        </w:rPr>
        <w:t>lemlerini örne</w:t>
      </w:r>
      <w:r w:rsidRPr="003D4C30">
        <w:rPr>
          <w:rFonts w:ascii="MS Gothic" w:eastAsia="MS Gothic" w:hAnsi="MS Gothic" w:cs="MS Gothic" w:hint="eastAsia"/>
        </w:rPr>
        <w:t>ğ</w:t>
      </w:r>
      <w:r w:rsidRPr="003D4C30">
        <w:rPr>
          <w:rFonts w:ascii="Ecofont Vera Sans" w:hAnsi="Ecofont Vera Sans" w:cs="Ecofont Vera Sans"/>
        </w:rPr>
        <w:t>e uygun yapınız.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 w:rsidRPr="003D4C30">
        <w:rPr>
          <w:rFonts w:ascii="Ecofont Vera Sans" w:hAnsi="Ecofont Vera Sans" w:cs="Ecofont Vera Sans"/>
        </w:rPr>
        <w:tab/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35" o:spid="_x0000_s1026" style="position:absolute;z-index:251636224;visibility:visible" from="60pt,5.85pt" to="84pt,5.85pt">
            <v:stroke endarrow="block"/>
          </v:line>
        </w:pict>
      </w:r>
      <w:r w:rsidRPr="003D4C30">
        <w:rPr>
          <w:rFonts w:ascii="Ecofont Vera Sans" w:hAnsi="Ecofont Vera Sans" w:cs="Ecofont Vera Sans"/>
        </w:rPr>
        <w:tab/>
        <w:t xml:space="preserve">36            …3.onluk... + ...6..birlik.. =     </w:t>
      </w:r>
      <w:r>
        <w:rPr>
          <w:rFonts w:ascii="Ecofont Vera Sans" w:hAnsi="Ecofont Vera Sans" w:cs="Ecofont Vera Sans"/>
        </w:rPr>
        <w:tab/>
      </w:r>
      <w:r>
        <w:rPr>
          <w:rFonts w:ascii="Ecofont Vera Sans" w:hAnsi="Ecofont Vera Sans" w:cs="Ecofont Vera Sans"/>
        </w:rPr>
        <w:tab/>
      </w:r>
      <w:r>
        <w:rPr>
          <w:rFonts w:ascii="Ecofont Vera Sans" w:hAnsi="Ecofont Vera Sans" w:cs="Ecofont Vera Sans"/>
        </w:rPr>
        <w:tab/>
      </w:r>
      <w:r>
        <w:rPr>
          <w:rFonts w:ascii="Ecofont Vera Sans" w:hAnsi="Ecofont Vera Sans" w:cs="Ecofont Vera Sans"/>
        </w:rPr>
        <w:tab/>
      </w:r>
      <w:r w:rsidRPr="003D4C30">
        <w:rPr>
          <w:rFonts w:ascii="Ecofont Vera Sans" w:hAnsi="Ecofont Vera Sans" w:cs="Ecofont Vera Sans"/>
        </w:rPr>
        <w:t xml:space="preserve">    2 6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33" o:spid="_x0000_s1027" style="position:absolute;z-index:251637248;visibility:visible" from="60pt,11.55pt" to="84pt,11.55pt">
            <v:stroke endarrow="block"/>
          </v:line>
        </w:pict>
      </w:r>
      <w:r w:rsidRPr="003D4C30">
        <w:rPr>
          <w:rFonts w:ascii="Ecofont Vera Sans" w:hAnsi="Ecofont Vera Sans" w:cs="Ecofont Vera Sans"/>
        </w:rPr>
        <w:t xml:space="preserve">   +</w:t>
      </w:r>
      <w:r w:rsidRPr="003D4C30">
        <w:rPr>
          <w:rFonts w:ascii="Ecofont Vera Sans" w:hAnsi="Ecofont Vera Sans" w:cs="Ecofont Vera Sans"/>
        </w:rPr>
        <w:tab/>
        <w:t>1 3           …1.onluk… + ..3 birlik…</w:t>
      </w:r>
      <w:r w:rsidRPr="003D4C30">
        <w:rPr>
          <w:rFonts w:ascii="Ecofont Vera Sans" w:hAnsi="Ecofont Vera Sans" w:cs="Ecofont Vera Sans"/>
        </w:rPr>
        <w:tab/>
        <w:t xml:space="preserve">  = </w:t>
      </w:r>
      <w:r>
        <w:rPr>
          <w:rFonts w:ascii="Ecofont Vera Sans" w:hAnsi="Ecofont Vera Sans" w:cs="Ecofont Vera Sans"/>
        </w:rPr>
        <w:tab/>
      </w:r>
      <w:r>
        <w:rPr>
          <w:rFonts w:ascii="Ecofont Vera Sans" w:hAnsi="Ecofont Vera Sans" w:cs="Ecofont Vera Sans"/>
        </w:rPr>
        <w:tab/>
      </w:r>
      <w:r>
        <w:rPr>
          <w:rFonts w:ascii="Ecofont Vera Sans" w:hAnsi="Ecofont Vera Sans" w:cs="Ecofont Vera Sans"/>
        </w:rPr>
        <w:tab/>
      </w:r>
      <w:r>
        <w:rPr>
          <w:rFonts w:ascii="Ecofont Vera Sans" w:hAnsi="Ecofont Vera Sans" w:cs="Ecofont Vera Sans"/>
        </w:rPr>
        <w:tab/>
      </w:r>
      <w:r w:rsidRPr="003D4C30">
        <w:rPr>
          <w:rFonts w:ascii="Ecofont Vera Sans" w:hAnsi="Ecofont Vera Sans" w:cs="Ecofont Vera Sans"/>
        </w:rPr>
        <w:t>+   1 3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34" o:spid="_x0000_s1028" style="position:absolute;z-index:251638272;visibility:visible" from="393.4pt,1.45pt" to="441.4pt,1.45pt"/>
        </w:pict>
      </w:r>
      <w:r>
        <w:rPr>
          <w:noProof/>
        </w:rPr>
        <w:pict>
          <v:line id="Düz Bağlayıcı 32" o:spid="_x0000_s1029" style="position:absolute;z-index:251635200;visibility:visible" from="18pt,1.45pt" to="66pt,1.45pt"/>
        </w:pict>
      </w:r>
      <w:r>
        <w:rPr>
          <w:noProof/>
        </w:rPr>
        <w:pict>
          <v:line id="Düz Bağlayıcı 31" o:spid="_x0000_s1030" style="position:absolute;z-index:251639296;visibility:visible" from="90pt,1pt" to="252pt,1pt"/>
        </w:pict>
      </w:r>
      <w:r w:rsidRPr="003D4C30">
        <w:rPr>
          <w:rFonts w:ascii="Ecofont Vera Sans" w:hAnsi="Ecofont Vera Sans" w:cs="Ecofont Vera Sans"/>
        </w:rPr>
        <w:tab/>
        <w:t xml:space="preserve">  ?                ..4.onluk.. + ..9..birlik…  =  </w:t>
      </w:r>
      <w:r>
        <w:rPr>
          <w:rFonts w:ascii="Ecofont Vera Sans" w:hAnsi="Ecofont Vera Sans" w:cs="Ecofont Vera Sans"/>
        </w:rPr>
        <w:tab/>
      </w:r>
      <w:r>
        <w:rPr>
          <w:rFonts w:ascii="Ecofont Vera Sans" w:hAnsi="Ecofont Vera Sans" w:cs="Ecofont Vera Sans"/>
        </w:rPr>
        <w:tab/>
      </w:r>
      <w:r>
        <w:rPr>
          <w:rFonts w:ascii="Ecofont Vera Sans" w:hAnsi="Ecofont Vera Sans" w:cs="Ecofont Vera Sans"/>
        </w:rPr>
        <w:tab/>
      </w:r>
      <w:r>
        <w:rPr>
          <w:rFonts w:ascii="Ecofont Vera Sans" w:hAnsi="Ecofont Vera Sans" w:cs="Ecofont Vera Sans"/>
        </w:rPr>
        <w:tab/>
      </w:r>
      <w:r w:rsidRPr="003D4C30">
        <w:rPr>
          <w:rFonts w:ascii="Ecofont Vera Sans" w:hAnsi="Ecofont Vera Sans" w:cs="Ecofont Vera Sans"/>
        </w:rPr>
        <w:t xml:space="preserve"> 3 9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30" o:spid="_x0000_s1031" style="position:absolute;z-index:251641344;visibility:visible" from="42pt,12.45pt" to="60pt,12.45pt">
            <v:stroke endarrow="block"/>
          </v:line>
        </w:pict>
      </w:r>
      <w:r w:rsidRPr="003D4C30">
        <w:rPr>
          <w:rFonts w:ascii="Ecofont Vera Sans" w:hAnsi="Ecofont Vera Sans" w:cs="Ecofont Vera Sans"/>
        </w:rPr>
        <w:t xml:space="preserve">    5 2              ……............  + ………………. =      …….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29" o:spid="_x0000_s1032" style="position:absolute;z-index:251644416;visibility:visible" from="4in,18.15pt" to="336pt,18.15pt"/>
        </w:pict>
      </w:r>
      <w:r>
        <w:rPr>
          <w:noProof/>
        </w:rPr>
        <w:pict>
          <v:line id="Düz Bağlayıcı 28" o:spid="_x0000_s1033" style="position:absolute;z-index:251643392;visibility:visible" from="60pt,18.15pt" to="252pt,18.15pt"/>
        </w:pict>
      </w:r>
      <w:r>
        <w:rPr>
          <w:noProof/>
        </w:rPr>
        <w:pict>
          <v:line id="Düz Bağlayıcı 27" o:spid="_x0000_s1034" style="position:absolute;z-index:251642368;visibility:visible" from="42pt,10pt" to="60pt,10pt">
            <v:stroke endarrow="block"/>
          </v:line>
        </w:pict>
      </w:r>
      <w:r>
        <w:rPr>
          <w:noProof/>
        </w:rPr>
        <w:pict>
          <v:line id="Düz Bağlayıcı 26" o:spid="_x0000_s1035" style="position:absolute;z-index:251640320;visibility:visible" from="0,18.15pt" to="48pt,18.15pt"/>
        </w:pict>
      </w:r>
      <w:r w:rsidRPr="003D4C30">
        <w:rPr>
          <w:rFonts w:ascii="Ecofont Vera Sans" w:hAnsi="Ecofont Vera Sans" w:cs="Ecofont Vera Sans"/>
        </w:rPr>
        <w:t>+ 2 3         +  ………………  + ……………… =    +  ……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bookmarkStart w:id="0" w:name="_GoBack"/>
      <w:bookmarkEnd w:id="0"/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 w:rsidRPr="003D4C30">
        <w:rPr>
          <w:rFonts w:ascii="Ecofont Vera Sans" w:hAnsi="Ecofont Vera Sans" w:cs="Ecofont Vera Sans"/>
        </w:rPr>
        <w:t xml:space="preserve">       ?                ………………………....   +  …………………..…….=           …….,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</w:p>
    <w:p w:rsidR="000B7A2B" w:rsidRPr="003D4C30" w:rsidRDefault="000B7A2B" w:rsidP="006041AE">
      <w:pPr>
        <w:rPr>
          <w:rFonts w:ascii="Ecofont Vera Sans" w:hAnsi="Ecofont Vera Sans" w:cs="Ecofont Vera Sans"/>
        </w:rPr>
      </w:pP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25" o:spid="_x0000_s1036" style="position:absolute;z-index:251646464;visibility:visible" from="42pt,12.45pt" to="60pt,12.45pt">
            <v:stroke endarrow="block"/>
          </v:line>
        </w:pict>
      </w:r>
      <w:r w:rsidRPr="003D4C30">
        <w:rPr>
          <w:rFonts w:ascii="Ecofont Vera Sans" w:hAnsi="Ecofont Vera Sans" w:cs="Ecofont Vera Sans"/>
        </w:rPr>
        <w:t xml:space="preserve"> 4 6             ……............  + ………………. =      …….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24" o:spid="_x0000_s1037" style="position:absolute;z-index:251648512;visibility:visible" from="60pt,18.15pt" to="252pt,18.15pt"/>
        </w:pict>
      </w:r>
      <w:r>
        <w:rPr>
          <w:noProof/>
        </w:rPr>
        <w:pict>
          <v:line id="Düz Bağlayıcı 23" o:spid="_x0000_s1038" style="position:absolute;z-index:251647488;visibility:visible" from="42pt,10pt" to="60pt,10pt">
            <v:stroke endarrow="block"/>
          </v:line>
        </w:pict>
      </w:r>
      <w:r>
        <w:rPr>
          <w:noProof/>
        </w:rPr>
        <w:pict>
          <v:line id="Düz Bağlayıcı 22" o:spid="_x0000_s1039" style="position:absolute;z-index:251645440;visibility:visible" from="0,18.15pt" to="48pt,18.15pt"/>
        </w:pict>
      </w:r>
      <w:r w:rsidRPr="003D4C30">
        <w:rPr>
          <w:rFonts w:ascii="Ecofont Vera Sans" w:hAnsi="Ecofont Vera Sans" w:cs="Ecofont Vera Sans"/>
        </w:rPr>
        <w:t>+  5 1        +  ………………  + ……………… =     + ……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21" o:spid="_x0000_s1040" style="position:absolute;z-index:251649536;visibility:visible" from="4in,4.2pt" to="336pt,4.2pt"/>
        </w:pic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 w:rsidRPr="003D4C30">
        <w:rPr>
          <w:rFonts w:ascii="Ecofont Vera Sans" w:hAnsi="Ecofont Vera Sans" w:cs="Ecofont Vera Sans"/>
        </w:rPr>
        <w:t xml:space="preserve">       ?                ………………………....   +  …………………..…….=          …….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</w:p>
    <w:p w:rsidR="000B7A2B" w:rsidRPr="003D4C30" w:rsidRDefault="000B7A2B" w:rsidP="006041AE">
      <w:pPr>
        <w:rPr>
          <w:rFonts w:ascii="Ecofont Vera Sans" w:hAnsi="Ecofont Vera Sans" w:cs="Ecofont Vera Sans"/>
        </w:rPr>
      </w:pPr>
    </w:p>
    <w:p w:rsidR="000B7A2B" w:rsidRPr="003D4C30" w:rsidRDefault="000B7A2B" w:rsidP="006041AE">
      <w:pPr>
        <w:rPr>
          <w:rFonts w:ascii="Ecofont Vera Sans" w:hAnsi="Ecofont Vera Sans" w:cs="Ecofont Vera Sans"/>
        </w:rPr>
      </w:pP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20" o:spid="_x0000_s1041" style="position:absolute;z-index:251651584;visibility:visible" from="42pt,12.45pt" to="60pt,12.45pt">
            <v:stroke endarrow="block"/>
          </v:line>
        </w:pict>
      </w:r>
      <w:r w:rsidRPr="003D4C30">
        <w:rPr>
          <w:rFonts w:ascii="Ecofont Vera Sans" w:hAnsi="Ecofont Vera Sans" w:cs="Ecofont Vera Sans"/>
        </w:rPr>
        <w:t xml:space="preserve">  7 0            ……............  + ………………. =       …….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19" o:spid="_x0000_s1042" style="position:absolute;z-index:251653632;visibility:visible" from="60pt,18.15pt" to="252pt,18.15pt"/>
        </w:pict>
      </w:r>
      <w:r>
        <w:rPr>
          <w:noProof/>
        </w:rPr>
        <w:pict>
          <v:line id="Düz Bağlayıcı 18" o:spid="_x0000_s1043" style="position:absolute;z-index:251652608;visibility:visible" from="42pt,10pt" to="60pt,10pt">
            <v:stroke endarrow="block"/>
          </v:line>
        </w:pict>
      </w:r>
      <w:r>
        <w:rPr>
          <w:noProof/>
        </w:rPr>
        <w:pict>
          <v:line id="Düz Bağlayıcı 17" o:spid="_x0000_s1044" style="position:absolute;z-index:251650560;visibility:visible" from="0,18.15pt" to="48pt,18.15pt"/>
        </w:pict>
      </w:r>
      <w:r w:rsidRPr="003D4C30">
        <w:rPr>
          <w:rFonts w:ascii="Ecofont Vera Sans" w:hAnsi="Ecofont Vera Sans" w:cs="Ecofont Vera Sans"/>
        </w:rPr>
        <w:t>+  2 3        +  ………………  + ……………… =    +  ……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16" o:spid="_x0000_s1045" style="position:absolute;z-index:251654656;visibility:visible" from="4in,3.4pt" to="336pt,3.4pt"/>
        </w:pic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 w:rsidRPr="003D4C30">
        <w:rPr>
          <w:rFonts w:ascii="Ecofont Vera Sans" w:hAnsi="Ecofont Vera Sans" w:cs="Ecofont Vera Sans"/>
        </w:rPr>
        <w:t xml:space="preserve">       ?                ………………………....   +  …………………..…….=            …….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</w:p>
    <w:p w:rsidR="000B7A2B" w:rsidRPr="003D4C30" w:rsidRDefault="000B7A2B" w:rsidP="006041AE">
      <w:pPr>
        <w:rPr>
          <w:rFonts w:ascii="Ecofont Vera Sans" w:hAnsi="Ecofont Vera Sans" w:cs="Ecofont Vera Sans"/>
        </w:rPr>
      </w:pPr>
    </w:p>
    <w:p w:rsidR="000B7A2B" w:rsidRPr="003D4C30" w:rsidRDefault="000B7A2B" w:rsidP="006041AE">
      <w:pPr>
        <w:rPr>
          <w:rFonts w:ascii="Ecofont Vera Sans" w:hAnsi="Ecofont Vera Sans" w:cs="Ecofont Vera Sans"/>
        </w:rPr>
      </w:pP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15" o:spid="_x0000_s1046" style="position:absolute;z-index:251656704;visibility:visible" from="42pt,12.45pt" to="60pt,12.45pt">
            <v:stroke endarrow="block"/>
          </v:line>
        </w:pict>
      </w:r>
      <w:r w:rsidRPr="003D4C30">
        <w:rPr>
          <w:rFonts w:ascii="Ecofont Vera Sans" w:hAnsi="Ecofont Vera Sans" w:cs="Ecofont Vera Sans"/>
        </w:rPr>
        <w:t>8 8……............  + ………………. =       …….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14" o:spid="_x0000_s1047" style="position:absolute;z-index:251658752;visibility:visible" from="60pt,18.15pt" to="252pt,18.15pt"/>
        </w:pict>
      </w:r>
      <w:r>
        <w:rPr>
          <w:noProof/>
        </w:rPr>
        <w:pict>
          <v:line id="Düz Bağlayıcı 13" o:spid="_x0000_s1048" style="position:absolute;z-index:251657728;visibility:visible" from="42pt,10pt" to="60pt,10pt">
            <v:stroke endarrow="block"/>
          </v:line>
        </w:pict>
      </w:r>
      <w:r>
        <w:rPr>
          <w:noProof/>
        </w:rPr>
        <w:pict>
          <v:line id="Düz Bağlayıcı 12" o:spid="_x0000_s1049" style="position:absolute;z-index:251655680;visibility:visible" from="0,18.15pt" to="48pt,18.15pt"/>
        </w:pict>
      </w:r>
      <w:r w:rsidRPr="003D4C30">
        <w:rPr>
          <w:rFonts w:ascii="Ecofont Vera Sans" w:hAnsi="Ecofont Vera Sans" w:cs="Ecofont Vera Sans"/>
        </w:rPr>
        <w:t>+    3           +  ………………  + ……………… =    +  ……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11" o:spid="_x0000_s1050" style="position:absolute;z-index:251659776;visibility:visible" from="4in,.8pt" to="336pt,.8pt"/>
        </w:pic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 w:rsidRPr="003D4C30">
        <w:rPr>
          <w:rFonts w:ascii="Ecofont Vera Sans" w:hAnsi="Ecofont Vera Sans" w:cs="Ecofont Vera Sans"/>
        </w:rPr>
        <w:t xml:space="preserve">       ?                ………………………....   +  …………………..…….=            …….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</w:p>
    <w:p w:rsidR="000B7A2B" w:rsidRPr="003D4C30" w:rsidRDefault="000B7A2B" w:rsidP="006041AE">
      <w:pPr>
        <w:rPr>
          <w:rFonts w:ascii="Ecofont Vera Sans" w:hAnsi="Ecofont Vera Sans" w:cs="Ecofont Vera Sans"/>
        </w:rPr>
      </w:pP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10" o:spid="_x0000_s1051" style="position:absolute;z-index:251661824;visibility:visible" from="42pt,12.45pt" to="60pt,12.45pt">
            <v:stroke endarrow="block"/>
          </v:line>
        </w:pict>
      </w:r>
      <w:r w:rsidRPr="003D4C30">
        <w:rPr>
          <w:rFonts w:ascii="Ecofont Vera Sans" w:hAnsi="Ecofont Vera Sans" w:cs="Ecofont Vera Sans"/>
        </w:rPr>
        <w:t xml:space="preserve">  5 5              ……............  + ………………. =   …….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9" o:spid="_x0000_s1052" style="position:absolute;z-index:251664896;visibility:visible" from="264pt,18.15pt" to="312pt,18.15pt"/>
        </w:pict>
      </w:r>
      <w:r>
        <w:rPr>
          <w:noProof/>
        </w:rPr>
        <w:pict>
          <v:line id="Düz Bağlayıcı 8" o:spid="_x0000_s1053" style="position:absolute;z-index:251663872;visibility:visible" from="60pt,18.15pt" to="252pt,18.15pt"/>
        </w:pict>
      </w:r>
      <w:r>
        <w:rPr>
          <w:noProof/>
        </w:rPr>
        <w:pict>
          <v:line id="Düz Bağlayıcı 7" o:spid="_x0000_s1054" style="position:absolute;z-index:251662848;visibility:visible" from="42pt,10pt" to="60pt,10pt">
            <v:stroke endarrow="block"/>
          </v:line>
        </w:pict>
      </w:r>
      <w:r>
        <w:rPr>
          <w:noProof/>
        </w:rPr>
        <w:pict>
          <v:line id="Düz Bağlayıcı 6" o:spid="_x0000_s1055" style="position:absolute;z-index:251660800;visibility:visible" from="0,18.15pt" to="48pt,18.15pt"/>
        </w:pict>
      </w:r>
      <w:r w:rsidRPr="003D4C30">
        <w:rPr>
          <w:rFonts w:ascii="Ecofont Vera Sans" w:hAnsi="Ecofont Vera Sans" w:cs="Ecofont Vera Sans"/>
        </w:rPr>
        <w:t>+ 2 0        +  ………………  + ……………… = +  ……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 w:rsidRPr="003D4C30">
        <w:rPr>
          <w:rFonts w:ascii="Ecofont Vera Sans" w:hAnsi="Ecofont Vera Sans" w:cs="Ecofont Vera Sans"/>
        </w:rPr>
        <w:t xml:space="preserve">       ?                ………………………....   +  …………………..…….=       …….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</w:p>
    <w:p w:rsidR="000B7A2B" w:rsidRPr="003D4C30" w:rsidRDefault="000B7A2B" w:rsidP="006041AE">
      <w:pPr>
        <w:rPr>
          <w:rFonts w:ascii="Ecofont Vera Sans" w:hAnsi="Ecofont Vera Sans" w:cs="Ecofont Vera Sans"/>
        </w:rPr>
      </w:pP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5" o:spid="_x0000_s1056" style="position:absolute;z-index:251666944;visibility:visible" from="42pt,12.45pt" to="60pt,12.45pt">
            <v:stroke endarrow="block"/>
          </v:line>
        </w:pict>
      </w:r>
      <w:r w:rsidRPr="003D4C30">
        <w:rPr>
          <w:rFonts w:ascii="Ecofont Vera Sans" w:hAnsi="Ecofont Vera Sans" w:cs="Ecofont Vera Sans"/>
        </w:rPr>
        <w:t xml:space="preserve">      5……............  + ………………. =   …….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4" o:spid="_x0000_s1057" style="position:absolute;z-index:251670016;visibility:visible" from="264pt,18.15pt" to="312pt,18.15pt"/>
        </w:pict>
      </w:r>
      <w:r>
        <w:rPr>
          <w:noProof/>
        </w:rPr>
        <w:pict>
          <v:line id="Düz Bağlayıcı 3" o:spid="_x0000_s1058" style="position:absolute;z-index:251668992;visibility:visible" from="60pt,18.15pt" to="252pt,18.15pt"/>
        </w:pict>
      </w:r>
      <w:r>
        <w:rPr>
          <w:noProof/>
        </w:rPr>
        <w:pict>
          <v:line id="Düz Bağlayıcı 2" o:spid="_x0000_s1059" style="position:absolute;z-index:251667968;visibility:visible" from="42pt,10pt" to="60pt,10pt">
            <v:stroke endarrow="block"/>
          </v:line>
        </w:pict>
      </w:r>
      <w:r>
        <w:rPr>
          <w:noProof/>
        </w:rPr>
        <w:pict>
          <v:line id="Düz Bağlayıcı 1" o:spid="_x0000_s1060" style="position:absolute;z-index:251665920;visibility:visible" from="0,18.15pt" to="48pt,18.15pt"/>
        </w:pict>
      </w:r>
      <w:r w:rsidRPr="003D4C30">
        <w:rPr>
          <w:rFonts w:ascii="Ecofont Vera Sans" w:hAnsi="Ecofont Vera Sans" w:cs="Ecofont Vera Sans"/>
        </w:rPr>
        <w:t>+ 5 3         +  ………………  + ……………… = +  ……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</w:p>
    <w:p w:rsidR="000B7A2B" w:rsidRPr="003D4C30" w:rsidRDefault="000B7A2B" w:rsidP="006041AE">
      <w:pPr>
        <w:rPr>
          <w:rFonts w:ascii="Ecofont Vera Sans" w:hAnsi="Ecofont Vera Sans" w:cs="Ecofont Vera Sans"/>
        </w:rPr>
      </w:pPr>
      <w:r w:rsidRPr="003D4C30">
        <w:rPr>
          <w:rFonts w:ascii="Ecofont Vera Sans" w:hAnsi="Ecofont Vera Sans" w:cs="Ecofont Vera Sans"/>
        </w:rPr>
        <w:t xml:space="preserve">       ?                ………………………....   +  …………………..…….=       …….                              </w:t>
      </w:r>
    </w:p>
    <w:p w:rsidR="000B7A2B" w:rsidRPr="003D4C30" w:rsidRDefault="000B7A2B" w:rsidP="006041AE">
      <w:pPr>
        <w:rPr>
          <w:rFonts w:ascii="Ecofont Vera Sans" w:hAnsi="Ecofont Vera Sans" w:cs="Ecofont Vera Sans"/>
        </w:rPr>
      </w:pPr>
    </w:p>
    <w:p w:rsidR="000B7A2B" w:rsidRPr="003D4C30" w:rsidRDefault="000B7A2B" w:rsidP="00B87940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36" o:spid="_x0000_s1061" style="position:absolute;z-index:251672064;visibility:visible" from="42pt,12.45pt" to="60pt,12.45pt">
            <v:stroke endarrow="block"/>
          </v:line>
        </w:pict>
      </w:r>
      <w:r w:rsidRPr="003D4C30">
        <w:rPr>
          <w:rFonts w:ascii="Ecofont Vera Sans" w:hAnsi="Ecofont Vera Sans" w:cs="Ecofont Vera Sans"/>
        </w:rPr>
        <w:t xml:space="preserve">    4 5               ……............  + ………………. =      …….</w:t>
      </w:r>
    </w:p>
    <w:p w:rsidR="000B7A2B" w:rsidRPr="003D4C30" w:rsidRDefault="000B7A2B" w:rsidP="00B87940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37" o:spid="_x0000_s1062" style="position:absolute;z-index:251675136;visibility:visible" from="264pt,18.15pt" to="312pt,18.15pt"/>
        </w:pict>
      </w:r>
      <w:r>
        <w:rPr>
          <w:noProof/>
        </w:rPr>
        <w:pict>
          <v:line id="Düz Bağlayıcı 38" o:spid="_x0000_s1063" style="position:absolute;z-index:251674112;visibility:visible" from="60pt,18.15pt" to="252pt,18.15pt"/>
        </w:pict>
      </w:r>
      <w:r>
        <w:rPr>
          <w:noProof/>
        </w:rPr>
        <w:pict>
          <v:line id="Düz Bağlayıcı 39" o:spid="_x0000_s1064" style="position:absolute;z-index:251673088;visibility:visible" from="42pt,10pt" to="60pt,10pt">
            <v:stroke endarrow="block"/>
          </v:line>
        </w:pict>
      </w:r>
      <w:r>
        <w:rPr>
          <w:noProof/>
        </w:rPr>
        <w:pict>
          <v:line id="Düz Bağlayıcı 40" o:spid="_x0000_s1065" style="position:absolute;z-index:251671040;visibility:visible" from="0,18.15pt" to="48pt,18.15pt"/>
        </w:pict>
      </w:r>
      <w:r w:rsidRPr="003D4C30">
        <w:rPr>
          <w:rFonts w:ascii="Ecofont Vera Sans" w:hAnsi="Ecofont Vera Sans" w:cs="Ecofont Vera Sans"/>
        </w:rPr>
        <w:t>+    3         +  ………………  + ……………… =  +  ……</w:t>
      </w:r>
    </w:p>
    <w:p w:rsidR="000B7A2B" w:rsidRPr="003D4C30" w:rsidRDefault="000B7A2B" w:rsidP="00B87940">
      <w:pPr>
        <w:rPr>
          <w:rFonts w:ascii="Ecofont Vera Sans" w:hAnsi="Ecofont Vera Sans" w:cs="Ecofont Vera Sans"/>
        </w:rPr>
      </w:pPr>
    </w:p>
    <w:p w:rsidR="000B7A2B" w:rsidRPr="003D4C30" w:rsidRDefault="000B7A2B" w:rsidP="00B87940">
      <w:pPr>
        <w:rPr>
          <w:rFonts w:ascii="Ecofont Vera Sans" w:hAnsi="Ecofont Vera Sans" w:cs="Ecofont Vera Sans"/>
        </w:rPr>
      </w:pPr>
      <w:r w:rsidRPr="003D4C30">
        <w:rPr>
          <w:rFonts w:ascii="Ecofont Vera Sans" w:hAnsi="Ecofont Vera Sans" w:cs="Ecofont Vera Sans"/>
        </w:rPr>
        <w:t xml:space="preserve">       ?                ………………………....   +  …………………..…….=       …….                              </w:t>
      </w:r>
    </w:p>
    <w:p w:rsidR="000B7A2B" w:rsidRPr="003D4C30" w:rsidRDefault="000B7A2B" w:rsidP="00B87940">
      <w:pPr>
        <w:rPr>
          <w:rFonts w:ascii="Ecofont Vera Sans" w:hAnsi="Ecofont Vera Sans" w:cs="Ecofont Vera Sans"/>
        </w:rPr>
      </w:pPr>
    </w:p>
    <w:p w:rsidR="000B7A2B" w:rsidRPr="003D4C30" w:rsidRDefault="000B7A2B" w:rsidP="00B87940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41" o:spid="_x0000_s1066" style="position:absolute;z-index:251677184;visibility:visible" from="42pt,12.45pt" to="60pt,12.45pt">
            <v:stroke endarrow="block"/>
          </v:line>
        </w:pict>
      </w:r>
      <w:r w:rsidRPr="003D4C30">
        <w:rPr>
          <w:rFonts w:ascii="Ecofont Vera Sans" w:hAnsi="Ecofont Vera Sans" w:cs="Ecofont Vera Sans"/>
        </w:rPr>
        <w:t xml:space="preserve">    3 5               ……............  + ………………. =      …….</w:t>
      </w:r>
    </w:p>
    <w:p w:rsidR="000B7A2B" w:rsidRPr="003D4C30" w:rsidRDefault="000B7A2B" w:rsidP="00B87940">
      <w:pPr>
        <w:rPr>
          <w:rFonts w:ascii="Ecofont Vera Sans" w:hAnsi="Ecofont Vera Sans" w:cs="Ecofont Vera Sans"/>
        </w:rPr>
      </w:pPr>
      <w:r>
        <w:rPr>
          <w:noProof/>
        </w:rPr>
        <w:pict>
          <v:line id="Düz Bağlayıcı 42" o:spid="_x0000_s1067" style="position:absolute;z-index:251680256;visibility:visible" from="264pt,18.15pt" to="312pt,18.15pt"/>
        </w:pict>
      </w:r>
      <w:r>
        <w:rPr>
          <w:noProof/>
        </w:rPr>
        <w:pict>
          <v:line id="Düz Bağlayıcı 43" o:spid="_x0000_s1068" style="position:absolute;z-index:251679232;visibility:visible" from="60pt,18.15pt" to="252pt,18.15pt"/>
        </w:pict>
      </w:r>
      <w:r>
        <w:rPr>
          <w:noProof/>
        </w:rPr>
        <w:pict>
          <v:line id="Düz Bağlayıcı 44" o:spid="_x0000_s1069" style="position:absolute;z-index:251678208;visibility:visible" from="42pt,10pt" to="60pt,10pt">
            <v:stroke endarrow="block"/>
          </v:line>
        </w:pict>
      </w:r>
      <w:r>
        <w:rPr>
          <w:noProof/>
        </w:rPr>
        <w:pict>
          <v:line id="Düz Bağlayıcı 45" o:spid="_x0000_s1070" style="position:absolute;z-index:251676160;visibility:visible" from="0,18.15pt" to="48pt,18.15pt"/>
        </w:pict>
      </w:r>
      <w:r w:rsidRPr="003D4C30">
        <w:rPr>
          <w:rFonts w:ascii="Ecofont Vera Sans" w:hAnsi="Ecofont Vera Sans" w:cs="Ecofont Vera Sans"/>
        </w:rPr>
        <w:t>+ 5 3         +  ………………  + ……………… =  +  ……</w:t>
      </w:r>
    </w:p>
    <w:p w:rsidR="000B7A2B" w:rsidRPr="003D4C30" w:rsidRDefault="000B7A2B" w:rsidP="003D4C30">
      <w:pPr>
        <w:tabs>
          <w:tab w:val="left" w:pos="7406"/>
        </w:tabs>
        <w:rPr>
          <w:rFonts w:ascii="Ecofont Vera Sans" w:hAnsi="Ecofont Vera Sans" w:cs="Ecofont Vera Sans"/>
        </w:rPr>
      </w:pPr>
      <w:r w:rsidRPr="003D4C30">
        <w:rPr>
          <w:rFonts w:ascii="Ecofont Vera Sans" w:hAnsi="Ecofont Vera Sans" w:cs="Ecofont Vera Sans"/>
        </w:rPr>
        <w:tab/>
      </w:r>
    </w:p>
    <w:p w:rsidR="000B7A2B" w:rsidRPr="003D4C30" w:rsidRDefault="000B7A2B" w:rsidP="00B87940">
      <w:pPr>
        <w:rPr>
          <w:rFonts w:ascii="Ecofont Vera Sans" w:hAnsi="Ecofont Vera Sans" w:cs="Ecofont Vera Sans"/>
        </w:rPr>
      </w:pPr>
      <w:r w:rsidRPr="003D4C30">
        <w:rPr>
          <w:rFonts w:ascii="Ecofont Vera Sans" w:hAnsi="Ecofont Vera Sans" w:cs="Ecofont Vera Sans"/>
        </w:rPr>
        <w:t xml:space="preserve">       ?                ………………………....   +  …………………..…….=       …….                              </w:t>
      </w:r>
    </w:p>
    <w:p w:rsidR="000B7A2B" w:rsidRPr="003D4C30" w:rsidRDefault="000B7A2B" w:rsidP="00A12CB1">
      <w:pPr>
        <w:jc w:val="right"/>
      </w:pPr>
      <w:hyperlink r:id="rId4" w:history="1">
        <w:r>
          <w:rPr>
            <w:rStyle w:val="Hyperlink"/>
            <w:sz w:val="32"/>
            <w:szCs w:val="32"/>
          </w:rPr>
          <w:t>www.sorubak.com</w:t>
        </w:r>
      </w:hyperlink>
    </w:p>
    <w:sectPr w:rsidR="000B7A2B" w:rsidRPr="003D4C30" w:rsidSect="00B879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Ecofont Vera Sans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4C7"/>
    <w:rsid w:val="000B7A2B"/>
    <w:rsid w:val="001612D1"/>
    <w:rsid w:val="00186819"/>
    <w:rsid w:val="00291281"/>
    <w:rsid w:val="002A74C7"/>
    <w:rsid w:val="003D4C30"/>
    <w:rsid w:val="005E1508"/>
    <w:rsid w:val="006041AE"/>
    <w:rsid w:val="009D0FC3"/>
    <w:rsid w:val="009E10AB"/>
    <w:rsid w:val="00A12CB1"/>
    <w:rsid w:val="00B703D9"/>
    <w:rsid w:val="00B8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1A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12C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122</TotalTime>
  <Pages>2</Pages>
  <Words>268</Words>
  <Characters>1534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GALİP</dc:creator>
  <cp:keywords>www.sorubak.com</cp:keywords>
  <dc:description>www.sorubak.com</dc:description>
  <cp:lastModifiedBy>edanur</cp:lastModifiedBy>
  <cp:revision>7</cp:revision>
  <dcterms:created xsi:type="dcterms:W3CDTF">2012-10-11T05:46:00Z</dcterms:created>
  <dcterms:modified xsi:type="dcterms:W3CDTF">2013-11-04T15:50:00Z</dcterms:modified>
  <cp:category>www.sorubak.com</cp:category>
</cp:coreProperties>
</file>