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7C7" w:rsidRPr="00BD03C9" w:rsidRDefault="009267C7" w:rsidP="00BD03C9"/>
    <w:p w:rsidR="009267C7" w:rsidRPr="00BD03C9" w:rsidRDefault="009267C7" w:rsidP="00BD03C9"/>
    <w:p w:rsidR="009267C7" w:rsidRPr="00BD03C9" w:rsidRDefault="009267C7" w:rsidP="00417F5B">
      <w:pPr>
        <w:jc w:val="center"/>
      </w:pPr>
      <w:r w:rsidRPr="00BD03C9">
        <w:t xml:space="preserve">ATATÜRK İLKÖĞRETİM OKULU </w:t>
      </w:r>
      <w:r>
        <w:br/>
        <w:t xml:space="preserve">2013-2014 </w:t>
      </w:r>
      <w:r w:rsidRPr="00BD03C9">
        <w:t xml:space="preserve"> ÖĞRETİM YILI 2/B SINIFI</w:t>
      </w:r>
      <w:r w:rsidRPr="00BD03C9">
        <w:br/>
        <w:t>1.DÖNEM 1. VELİ TOPLANTI TUTANAĞI</w:t>
      </w:r>
    </w:p>
    <w:p w:rsidR="009267C7" w:rsidRPr="00BD03C9" w:rsidRDefault="009267C7" w:rsidP="00417F5B">
      <w:r w:rsidRPr="00BD03C9">
        <w:t>TOPLANTI NO: 1</w:t>
      </w:r>
      <w:r w:rsidRPr="00BD03C9">
        <w:br/>
        <w:t xml:space="preserve">TOPLANTI TARİHİ: </w:t>
      </w:r>
      <w:r>
        <w:rPr>
          <w:lang w:eastAsia="de-DE"/>
        </w:rPr>
        <w:t>13/10</w:t>
      </w:r>
      <w:r w:rsidRPr="00BD03C9">
        <w:rPr>
          <w:lang w:eastAsia="de-DE"/>
        </w:rPr>
        <w:t>/ 2</w:t>
      </w:r>
      <w:r>
        <w:rPr>
          <w:lang w:eastAsia="de-DE"/>
        </w:rPr>
        <w:t>013</w:t>
      </w:r>
      <w:r w:rsidRPr="00BD03C9">
        <w:br/>
        <w:t xml:space="preserve">TOPLANTI SAATİ: </w:t>
      </w:r>
      <w:r>
        <w:t>10</w:t>
      </w:r>
      <w:r w:rsidRPr="00BD03C9">
        <w:t>:00</w:t>
      </w:r>
      <w:r w:rsidRPr="00BD03C9">
        <w:br/>
        <w:t xml:space="preserve">TOPLANTI YERİ: 2/B Sınıfı </w:t>
      </w:r>
      <w:r w:rsidRPr="00BD03C9">
        <w:br/>
        <w:t>TOPLANTIYA KATILANLAR: 2/B Sınıfı Öğrenci Velileri</w:t>
      </w:r>
    </w:p>
    <w:p w:rsidR="009267C7" w:rsidRPr="00BD03C9" w:rsidRDefault="009267C7" w:rsidP="00417F5B">
      <w:r w:rsidRPr="00BD03C9">
        <w:t xml:space="preserve">                                              </w:t>
      </w:r>
      <w:r>
        <w:t xml:space="preserve">        </w:t>
      </w:r>
      <w:r w:rsidRPr="00BD03C9">
        <w:t xml:space="preserve"> 2/B</w:t>
      </w:r>
      <w:r>
        <w:t xml:space="preserve"> Sınıfı Öğretmen</w:t>
      </w:r>
      <w:r w:rsidRPr="00BD03C9">
        <w:t xml:space="preserve">i </w:t>
      </w:r>
      <w:r>
        <w:t>……….</w:t>
      </w:r>
      <w:r w:rsidRPr="00BD03C9">
        <w:br/>
      </w:r>
    </w:p>
    <w:p w:rsidR="009267C7" w:rsidRPr="00BD03C9" w:rsidRDefault="009267C7" w:rsidP="00417F5B">
      <w:r w:rsidRPr="00BD03C9">
        <w:br/>
        <w:t>                           </w:t>
      </w:r>
      <w:r w:rsidRPr="00BD03C9">
        <w:rPr>
          <w:u w:val="single"/>
        </w:rPr>
        <w:t>GÜNDEM MADDELERİ</w:t>
      </w:r>
      <w:r w:rsidRPr="00BD03C9">
        <w:br/>
        <w:t>1-Açılış Ve Yoklama</w:t>
      </w:r>
      <w:r w:rsidRPr="00BD03C9">
        <w:br/>
        <w:t>2- Kahvaltı Durumu</w:t>
      </w:r>
      <w:r w:rsidRPr="00BD03C9">
        <w:br/>
        <w:t>3-Öğretmen – Veli Diyaloğu</w:t>
      </w:r>
      <w:r w:rsidRPr="00BD03C9">
        <w:br/>
        <w:t>4-Verimli Ders Çalışma Ve Ev Çalışmaları</w:t>
      </w:r>
      <w:r w:rsidRPr="00BD03C9">
        <w:br/>
        <w:t>5-Ders araç gereçleri</w:t>
      </w:r>
      <w:r w:rsidRPr="00BD03C9">
        <w:br/>
        <w:t>6-Televizyon, Bilgisayar Ve Çocuk</w:t>
      </w:r>
      <w:r w:rsidRPr="00BD03C9">
        <w:br/>
        <w:t>7-2. Sınıf Yaş Özellikleri</w:t>
      </w:r>
    </w:p>
    <w:p w:rsidR="009267C7" w:rsidRPr="00BD03C9" w:rsidRDefault="009267C7" w:rsidP="00D73A3E">
      <w:r w:rsidRPr="00BD03C9">
        <w:t>8-Devam-devamsızlık durumları.</w:t>
      </w:r>
    </w:p>
    <w:p w:rsidR="009267C7" w:rsidRPr="00BD03C9" w:rsidRDefault="009267C7" w:rsidP="00417F5B">
      <w:r w:rsidRPr="00BD03C9">
        <w:t>9-Çocuk Harçlığı</w:t>
      </w:r>
      <w:r w:rsidRPr="00BD03C9">
        <w:br/>
        <w:t>10-Kitap Okuma Alışkanlığı</w:t>
      </w:r>
      <w:r w:rsidRPr="00BD03C9">
        <w:br/>
        <w:t>11-Özgüven Sağlama</w:t>
      </w:r>
    </w:p>
    <w:p w:rsidR="009267C7" w:rsidRPr="00BD03C9" w:rsidRDefault="009267C7" w:rsidP="00417F5B">
      <w:r w:rsidRPr="00BD03C9">
        <w:t>12-Çocukların Başarılarını Artırabilmesi İçin Evde Alınabilecek Önlemler</w:t>
      </w:r>
    </w:p>
    <w:p w:rsidR="009267C7" w:rsidRPr="00BD03C9" w:rsidRDefault="009267C7" w:rsidP="00417F5B">
      <w:r w:rsidRPr="00BD03C9">
        <w:t>13- Dilek Ve Temenniler</w:t>
      </w:r>
    </w:p>
    <w:p w:rsidR="009267C7" w:rsidRPr="00BD03C9" w:rsidRDefault="009267C7" w:rsidP="00DB2745"/>
    <w:p w:rsidR="009267C7" w:rsidRPr="00BD03C9" w:rsidRDefault="009267C7" w:rsidP="00DB2745"/>
    <w:p w:rsidR="009267C7" w:rsidRPr="00BD03C9" w:rsidRDefault="009267C7" w:rsidP="00DB2745">
      <w:pPr>
        <w:rPr>
          <w:u w:val="single"/>
        </w:rPr>
      </w:pPr>
      <w:r w:rsidRPr="00BD03C9">
        <w:rPr>
          <w:u w:val="single"/>
        </w:rPr>
        <w:t>GÜNDEM MADDELERİNİN GÖRÜŞÜLMESİ</w:t>
      </w:r>
    </w:p>
    <w:p w:rsidR="009267C7" w:rsidRPr="00BD03C9" w:rsidRDefault="009267C7" w:rsidP="00DB2745">
      <w:r w:rsidRPr="00BD03C9">
        <w:br/>
        <w:t xml:space="preserve">1-) AÇILIŞ VE YOKLAMA: </w:t>
      </w:r>
      <w:r w:rsidRPr="00BD03C9">
        <w:rPr>
          <w:color w:val="000000"/>
        </w:rPr>
        <w:t>2/B</w:t>
      </w:r>
      <w:r w:rsidRPr="00BD03C9">
        <w:t xml:space="preserve"> sınıfı 1. dönem 1</w:t>
      </w:r>
      <w:r>
        <w:t>. veli toplantısı 13.10.2013</w:t>
      </w:r>
      <w:r w:rsidRPr="00BD03C9">
        <w:t xml:space="preserve"> tarihinde sınıf öğretmeni </w:t>
      </w:r>
      <w:r>
        <w:t>……….başkanlığında Saat 10</w:t>
      </w:r>
      <w:r w:rsidRPr="00BD03C9">
        <w:t xml:space="preserve">:00’da 2/B sınıfında başladı. Yoklama yapıldı. Toplantıya katılmayan velilerle başka zamanda bireysel görüşme kararı alındı. Açılış konuşmasını yapan sınıf öğretmeni </w:t>
      </w:r>
      <w:r>
        <w:t>……….</w:t>
      </w:r>
      <w:r w:rsidRPr="00BD03C9">
        <w:t xml:space="preserve">velilere “Hoş geldiniz” dedikten sonra velilere katılımlarından dolayı teşekkür etti, sınıfla ilgili kısa açıklamalarda bulundu, sınıfın genel özelliklerini anlattı. </w:t>
      </w:r>
    </w:p>
    <w:p w:rsidR="009267C7" w:rsidRPr="00BD03C9" w:rsidRDefault="009267C7" w:rsidP="00417F5B">
      <w:r w:rsidRPr="00BD03C9">
        <w:t>2-) KAHVALTI DURUMU: Kahvaltı eksikliğinin çocukların sadece zihinsel gelişimini değil fiziksel gelişimini de etkilediği, derslere uyum problemi çektiği günlük kahvaltıların yaptırılması gerektiği anlatıldı. Kahvaltı yapmayan öğrencilerin dersi dinlemediği, halsiz ve isteksiz olduklarından  mutlaka sabah kahvalt</w:t>
      </w:r>
      <w:r>
        <w:t>ısının yaptırılması  istendi. Fatma GÜRKAN öğrencisinin kahvaltıya isteksiz olduğunu kahvaltı yapmadığı günler okulda beslenmesinin tamamını tükettiği için zorlamadığını söyledi.</w:t>
      </w:r>
    </w:p>
    <w:p w:rsidR="009267C7" w:rsidRPr="00BD03C9" w:rsidRDefault="009267C7" w:rsidP="00417F5B">
      <w:r w:rsidRPr="00BD03C9">
        <w:t>3-) ÖĞRETMEN – VELİ DİYALOĞU: Okula velinin zamanının müsaitliği ölçüsünde belirli aralıklarla  gelmesi, çocuğun okul ortamında gözlenmesi, ayda en az bir-iki kez görüşmesi gerektiği anlatıldı.</w:t>
      </w:r>
      <w:r>
        <w:t xml:space="preserve">Ali ASLAN söz alarak ayda 2-3 kez okula geldiğini ve oğlunun okul kuraları ve ders durumu ile </w:t>
      </w:r>
      <w:r w:rsidRPr="00BD03C9">
        <w:t xml:space="preserve"> </w:t>
      </w:r>
      <w:r>
        <w:t>ilgili herhangi bir disiplin sorunu yaşanmadığını öğretmenle diyalog halinde olmanın yararlı olduğunu vurguladı. Aslan TONKUŞ söz alarak, artık zamanı oldukça görüşmeye geleceğini dile getirdi.</w:t>
      </w:r>
    </w:p>
    <w:p w:rsidR="009267C7" w:rsidRPr="00BD03C9" w:rsidRDefault="009267C7" w:rsidP="00417F5B">
      <w:r w:rsidRPr="00BD03C9">
        <w:t>4-) VERİMLİ DERS ÇALIŞMA VE EV ÇALIŞMALARI: Ders çalışma zamanı ayarlanırken çocuğun okuldan yorgun geldiği hesaba katılmalı ve bir müddet dinlendikten sonra ders çalışmaya başlamalıdır. Evde mümkünse öğrenciye ait bir çalışma odası olmasının faydalı olacağı, yoksa öğrencinin masada çalışmasının daha uygun olduğu, Çalışma masası cam kenarında olmamasının daha uygun olduğu, masa ışık karşıdan veya yazdığı elin ters tarafından gelecek şekilde yerleştirilmelidir.</w:t>
      </w:r>
      <w:r w:rsidRPr="00BD03C9">
        <w:br/>
        <w:t xml:space="preserve">        Öğrencinin ders çalıştığı odada bulunan ışık kaynakları beyaz ışık yayacak nitelikte olmalıdır. (sarı ışık yayan ışıklar gözü yorar.) Çalışma odası motive edici şeklinde olması gerektiği anlatıldı. </w:t>
      </w:r>
      <w:r w:rsidRPr="00BD03C9">
        <w:br/>
        <w:t xml:space="preserve">      Ayrıca çocukların ders çalışma saatlerinde aile bireylerinin gerekirse televizyon seyretmemeleri gerektiği, çocukların çok beğendikleri bir program varsa ders çalışma saatlerini hazırlayın dinlenme zamanında o programı seyretsin. Özellikle çocukların kitap okuma saatlerinde gerekirse biz de onlarla okuyalım. </w:t>
      </w:r>
    </w:p>
    <w:p w:rsidR="009267C7" w:rsidRDefault="009267C7" w:rsidP="00417F5B">
      <w:r w:rsidRPr="00BD03C9">
        <w:tab/>
        <w:t xml:space="preserve">Okuma güçlüğü çeken öğrencimiz </w:t>
      </w:r>
      <w:r>
        <w:t>Sude Naz TOZLU</w:t>
      </w:r>
      <w:r w:rsidRPr="00BD03C9">
        <w:t>’</w:t>
      </w:r>
      <w:r>
        <w:t>nun</w:t>
      </w:r>
      <w:r w:rsidRPr="00BD03C9">
        <w:t xml:space="preserve"> velisiyle özel olarak görüşülüp, özel çalışmalar verileceği söylendi.</w:t>
      </w:r>
    </w:p>
    <w:p w:rsidR="009267C7" w:rsidRDefault="009267C7" w:rsidP="00417F5B">
      <w:r>
        <w:t xml:space="preserve">           Hanife YURTTAV söz alarak, kızı ders çalışırken odasına gittiğini , odasında dikkat dağıtan uyaranlar olmadığını söyledi.</w:t>
      </w:r>
      <w:r w:rsidRPr="00BD03C9">
        <w:br/>
        <w:t>5-)  DERS ARAÇ GEREÇLERİ: Derslerin düzenli işlenebilmesi için ders araç gereçlerinin önemi üzerinde konuşmalar yapıldı, öğrencilerin bazı zamanlarda ders araç gereçlerini eksik getirdikleri bununda derse katılmalarını sekteye uğrattığı, bu konuda çocuklarının ders araç gereçlerinin günlük kontrolünün yapılmasının veliler</w:t>
      </w:r>
      <w:r>
        <w:t xml:space="preserve"> tarafında sağlanması istendi.</w:t>
      </w:r>
    </w:p>
    <w:p w:rsidR="009267C7" w:rsidRPr="00BD03C9" w:rsidRDefault="009267C7" w:rsidP="00417F5B">
      <w:r>
        <w:t xml:space="preserve">      Hacer ARABACI ,akşam oğlunun ders programına göre kitaplarını çantasına yerleştirdiğini daha sonra kendisinin kontrol ettiğini dile getirdi.</w:t>
      </w:r>
      <w:r>
        <w:br/>
      </w:r>
      <w:r w:rsidRPr="00BD03C9">
        <w:t>6-) TELEVİZYON, BİLGİSAYAR VE ÇOCUK: Televizyon, oyun ve bilgisayarın kontrollü olması, çünkü bu faaliyetlerin aşırıya kaçması durumunda derslerini aksattığı, çocuğun şiddete başvurabileceği anlatıldı. İnternet kullanımı sınırlı tutulmalı gerekirse araştırmalar çocukla yapılmalıdır. Yaşına uygun sitelere girmeleri istenmelidir.</w:t>
      </w:r>
      <w:r w:rsidRPr="00BD03C9">
        <w:br/>
        <w:t>7-) 2. SINIF YAŞ ÖZELLİKLERİ: Boyuna büyümenin yavaş ,enine büyümenin daha hızlı olduğu, Yoğun dikkat gerektiren konularda 20-25 dakika  çalışabildiği, Beden ve ruh sağlığı arasındaki dengenin genel olarak sağlandığı.yorulduğunun farkına varamadığı, çok enerji harcadıkları için ,yetişkinlere yakın enerjiye ihtiyaçları olduğu, Yeterli dinlenme ve beslenmelerinin gerektiği, sürekli bir öğrenme açlığı hissettikleri böylece meraklı oldukları, zamanını büyük bir kısmını arkadaşları ile dışarıda geçirmek istediği, oyun ve spor etkinliklerinin ilgi alanlarının merkezinde olduğu anlatıldı.</w:t>
      </w:r>
    </w:p>
    <w:p w:rsidR="009267C7" w:rsidRPr="00BD03C9" w:rsidRDefault="009267C7" w:rsidP="00417F5B">
      <w:r w:rsidRPr="00BD03C9">
        <w:t>8-) DEVAM-DEVAMSIZLIK DURUMLARI:</w:t>
      </w:r>
      <w:r w:rsidRPr="00BD03C9">
        <w:rPr>
          <w:color w:val="000000"/>
        </w:rPr>
        <w:t xml:space="preserve"> Sınıf öğretmeni  </w:t>
      </w:r>
      <w:r w:rsidRPr="00BD03C9">
        <w:t xml:space="preserve"> </w:t>
      </w:r>
      <w:r w:rsidRPr="00BD03C9">
        <w:rPr>
          <w:color w:val="000000"/>
        </w:rPr>
        <w:t>“Öğrencilerimizin zamanında derslere gelmemesi, yani geç gelmeleri hem derslerimizin bölünmesine hem de öğrencilerimizin motivasyonunun bozulmasına neden olan bir durumdur. Aynı zamanda okula çok erken gelmenin de çocukları yorduğunu ve olumsuz etkilediğini söyledi. Saat 08:10 de okulda olmaları gerektiği belirtildi. Velilerde bu konuda okul yönetimine ve sınıf öğretmenine yardımcı olacaklarını söylediler.</w:t>
      </w:r>
    </w:p>
    <w:p w:rsidR="009267C7" w:rsidRDefault="009267C7" w:rsidP="00417F5B">
      <w:r w:rsidRPr="00BD03C9">
        <w:t>9-) ÇOCUK HARÇLIĞI: Sahiplenme duygusunu geliştirdiği, çocuğun özgüveninin kuvvetlendirdiği, harçlık ile çocukların sorumluluk duygusu kazandığı, anne ve babasını kendisine güvendiğini hissetmesine neden olduğu, harçlık ile çocuk elindekilerin kıymetini bildiği, zamanla harcamalarını dengeleyebildiği, çocuğun zamanla tasarrufu öğrendiği anlatıldı. Ayrıca  fazla harçlık verilmemesini verilirse bazı öğrenciler üzerinde olumsuz etki yapacağını açı</w:t>
      </w:r>
      <w:r>
        <w:t>kladı.</w:t>
      </w:r>
    </w:p>
    <w:p w:rsidR="009267C7" w:rsidRDefault="009267C7" w:rsidP="00417F5B">
      <w:r>
        <w:t xml:space="preserve">      Hatice ÇARIKÇI söz alarak, kızına her gün harçlık vermediğini verdiği günlerde de verdiği harçlığın 1TL’ yi geçmediğini söyledi.</w:t>
      </w:r>
      <w:r w:rsidRPr="00BD03C9">
        <w:br/>
        <w:t>10-) KİTAP OKUMA ALIŞKANLIĞI: Kitap okumanın zihni geliştirdiği, yorum gücünü arttırdığı, konuşmayı akıcı hale getirdiği, hayal gücünü zenginleştirdiği anlatıldı. Hem yazıların hem de resimlerin olduğu, maceraya yönelik kitapların alınmasının  faydalı olduğu anlatıldı. Kitabı alırken çocuğumuzla birlikte kırtasiyeye gidip ve kendisinin beğendiği kitabı aldığımızda çocuğun kitabı daha istekli okuduğunu, çocuğumuza  kitap okuma alışkanlığını kazandırmak için ayda en az bir kitap  alınması tavsiye edildi. Kitap okumada çocuğumuza bizim de örnek olmamız gerektiği onlarla birlikte kitap okumamızın çok etkili olacağı söylendi.</w:t>
      </w:r>
    </w:p>
    <w:p w:rsidR="009267C7" w:rsidRPr="00BD03C9" w:rsidRDefault="009267C7" w:rsidP="00417F5B">
      <w:r>
        <w:t xml:space="preserve">      Hacer ARABACI söz alarak, çocuğunun kitap okumayı sevdiğini ve her gün düzenli kitap okuduğunu dile getirdi.</w:t>
      </w:r>
      <w:r w:rsidRPr="00BD03C9">
        <w:br/>
        <w:t>11-) ÖZGÜVEN SAĞLAMA: Çocuğun tanınmaya çalışılması, onlara fırsat sağlanması, yol gösterilmesi takdir ve teşvik edilmesi ve yaptığı davranışın ödüllendirilmesinin çocuğa özgüven sağladığı ifade edildi. Bunun çocuğun ileriki yıllarda kendini ifade etme ve atılımcı bir kişiliğe kavuşmasında önemli olduğu söylendi.</w:t>
      </w:r>
    </w:p>
    <w:p w:rsidR="009267C7" w:rsidRPr="00BD03C9" w:rsidRDefault="009267C7" w:rsidP="00417F5B">
      <w:r w:rsidRPr="00BD03C9">
        <w:t>12-)    Çocukların Başarılarını Artırabilmesi İçin Evde Alınabilecek Önlemler</w:t>
      </w:r>
      <w:r w:rsidRPr="00BD03C9">
        <w:br/>
        <w:t>   * Sessiz, sakin, güvenli bir ortam oluşturma,</w:t>
      </w:r>
      <w:r w:rsidRPr="00BD03C9">
        <w:br/>
        <w:t>   * Dikkatini dağıtabilecek şeyleri ortadan kaldırma,</w:t>
      </w:r>
      <w:r w:rsidRPr="00BD03C9">
        <w:br/>
        <w:t>   * Varsa, kardeşini uzak tutma</w:t>
      </w:r>
      <w:r w:rsidRPr="00BD03C9">
        <w:br/>
        <w:t>   * Heyecanlandıracak durumlara sebep olmamak</w:t>
      </w:r>
      <w:r w:rsidRPr="00BD03C9">
        <w:br/>
        <w:t>   * Rahat ve düzenli ders çalışabileceği bir yer ayarlama</w:t>
      </w:r>
      <w:r w:rsidRPr="00BD03C9">
        <w:br/>
        <w:t>   * Mümkünse bir oda verme</w:t>
      </w:r>
      <w:r w:rsidRPr="00BD03C9">
        <w:br/>
        <w:t>   * Zaman-zaman hissettirmeden kontrol</w:t>
      </w:r>
      <w:r w:rsidRPr="00BD03C9">
        <w:br/>
        <w:t>   * Dersleriyle ilgili konuşma zemini hazırlama</w:t>
      </w:r>
      <w:r w:rsidRPr="00BD03C9">
        <w:br/>
        <w:t>   * Anlattıklarını sabırla, eleştirmeden dinleme</w:t>
      </w:r>
      <w:r w:rsidRPr="00BD03C9">
        <w:br/>
        <w:t>   * Dersleriyle ilgili konuşma zemini hazırlama,</w:t>
      </w:r>
      <w:r w:rsidRPr="00BD03C9">
        <w:br/>
        <w:t>   * Anlattıklarını sabırla, eleştirmeden dinleme,</w:t>
      </w:r>
      <w:r w:rsidRPr="00BD03C9">
        <w:br/>
        <w:t>   * Eve dönünce güler yüzle karşılama,</w:t>
      </w:r>
      <w:r w:rsidRPr="00BD03C9">
        <w:br/>
        <w:t>   * Gününün nasıl geçtiğini sorma ve dinleme,</w:t>
      </w:r>
      <w:r w:rsidRPr="00BD03C9">
        <w:br/>
        <w:t>   * Başkalarıyla kıyaslamama, yapabileceğinden fazlasını istememe,</w:t>
      </w:r>
      <w:r w:rsidRPr="00BD03C9">
        <w:br/>
        <w:t>   * Çalışmalarını ve ödevlerini izleme,</w:t>
      </w:r>
      <w:r w:rsidRPr="00BD03C9">
        <w:br/>
        <w:t>   * Arkadaşlarıyla ilgilenme, anlattıklarını dinleme,</w:t>
      </w:r>
      <w:r w:rsidRPr="00BD03C9">
        <w:br/>
        <w:t>   * Fazla eleştirmeme, ayrıntıyla uğraşmama, çatışma ortamlarına sebep olmama,</w:t>
      </w:r>
      <w:r w:rsidRPr="00BD03C9">
        <w:br/>
        <w:t>   * Zorlandığı dersleri konusunda düşüncelerini dinleme, gerekirse destek olma  yollarını birlikte arama</w:t>
      </w:r>
      <w:r w:rsidRPr="00BD03C9">
        <w:br/>
        <w:t>   * Hafta içinde sık-sık misafir kabul etmeme</w:t>
      </w:r>
      <w:r w:rsidRPr="00BD03C9">
        <w:br/>
        <w:t>   * TV, radyo...vb. sesini fazla açmama. Bir tartışma olsa bile, mutlaka sonunu tatlıya bağlama</w:t>
      </w:r>
      <w:r w:rsidRPr="00BD03C9">
        <w:br/>
      </w:r>
    </w:p>
    <w:p w:rsidR="009267C7" w:rsidRPr="00BD03C9" w:rsidRDefault="009267C7" w:rsidP="00417F5B">
      <w:r w:rsidRPr="00BD03C9">
        <w:t>13- Toplantı sınıf öğretmeni ve velilerimizin iyi dilek ve temennileriyle sona erdi.</w:t>
      </w:r>
    </w:p>
    <w:p w:rsidR="009267C7" w:rsidRPr="00BD03C9" w:rsidRDefault="009267C7" w:rsidP="00417F5B"/>
    <w:p w:rsidR="009267C7" w:rsidRPr="00BD03C9" w:rsidRDefault="009267C7" w:rsidP="00417F5B">
      <w:r w:rsidRPr="00BD03C9">
        <w:br/>
        <w:t>  </w:t>
      </w:r>
      <w:r w:rsidRPr="00BD03C9">
        <w:tab/>
      </w:r>
      <w:r w:rsidRPr="00BD03C9">
        <w:tab/>
      </w:r>
      <w:r w:rsidRPr="00BD03C9">
        <w:tab/>
      </w:r>
      <w:r w:rsidRPr="00BD03C9">
        <w:tab/>
      </w:r>
      <w:r w:rsidRPr="00BD03C9">
        <w:tab/>
        <w:t xml:space="preserve">  </w:t>
      </w:r>
    </w:p>
    <w:p w:rsidR="009267C7" w:rsidRPr="00BD03C9" w:rsidRDefault="009267C7" w:rsidP="00417F5B">
      <w:pPr>
        <w:jc w:val="center"/>
      </w:pPr>
      <w:r w:rsidRPr="00BD03C9">
        <w:t xml:space="preserve">                                                                               </w:t>
      </w:r>
    </w:p>
    <w:p w:rsidR="009267C7" w:rsidRPr="00BD03C9" w:rsidRDefault="009267C7" w:rsidP="00417F5B">
      <w:pPr>
        <w:jc w:val="center"/>
      </w:pPr>
      <w:r w:rsidRPr="00BD03C9">
        <w:t xml:space="preserve">                                                                                 2/B Sınıf Öğretmeni</w:t>
      </w:r>
    </w:p>
    <w:p w:rsidR="009267C7" w:rsidRPr="00BD03C9" w:rsidRDefault="009267C7" w:rsidP="00417F5B">
      <w:pPr>
        <w:jc w:val="center"/>
      </w:pPr>
    </w:p>
    <w:p w:rsidR="009267C7" w:rsidRPr="00BD03C9" w:rsidRDefault="009267C7" w:rsidP="00417F5B">
      <w:pPr>
        <w:jc w:val="center"/>
      </w:pPr>
    </w:p>
    <w:p w:rsidR="009267C7" w:rsidRPr="00BD03C9" w:rsidRDefault="009267C7" w:rsidP="002D7679"/>
    <w:p w:rsidR="009267C7" w:rsidRPr="00BD03C9" w:rsidRDefault="009267C7" w:rsidP="00417F5B">
      <w:pPr>
        <w:jc w:val="center"/>
      </w:pPr>
    </w:p>
    <w:p w:rsidR="009267C7" w:rsidRPr="00BD03C9" w:rsidRDefault="009267C7" w:rsidP="00417F5B">
      <w:pPr>
        <w:jc w:val="center"/>
      </w:pPr>
      <w:r w:rsidRPr="00BD03C9">
        <w:t xml:space="preserve">  </w:t>
      </w:r>
      <w:r>
        <w:t>13.10.2013</w:t>
      </w:r>
    </w:p>
    <w:p w:rsidR="009267C7" w:rsidRPr="00BD03C9" w:rsidRDefault="009267C7" w:rsidP="0064209A">
      <w:pPr>
        <w:jc w:val="center"/>
      </w:pPr>
      <w:r w:rsidRPr="00BD03C9">
        <w:t xml:space="preserve">   Uygundur</w:t>
      </w:r>
      <w:r w:rsidRPr="00BD03C9">
        <w:br/>
        <w:t>   </w:t>
      </w:r>
      <w:r>
        <w:t>…………</w:t>
      </w:r>
      <w:r w:rsidRPr="00BD03C9">
        <w:br/>
        <w:t>  Okul Müdürü</w:t>
      </w:r>
    </w:p>
    <w:sectPr w:rsidR="009267C7" w:rsidRPr="00BD03C9" w:rsidSect="00BD03C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C8711A"/>
    <w:multiLevelType w:val="hybridMultilevel"/>
    <w:tmpl w:val="678AAD32"/>
    <w:lvl w:ilvl="0" w:tplc="041F0011">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7F1C"/>
    <w:rsid w:val="000D11CC"/>
    <w:rsid w:val="001E2179"/>
    <w:rsid w:val="002D7679"/>
    <w:rsid w:val="003930CD"/>
    <w:rsid w:val="00417F5B"/>
    <w:rsid w:val="00455A1E"/>
    <w:rsid w:val="004D6587"/>
    <w:rsid w:val="004F2E62"/>
    <w:rsid w:val="0064209A"/>
    <w:rsid w:val="006F4D49"/>
    <w:rsid w:val="00732A38"/>
    <w:rsid w:val="00733CF1"/>
    <w:rsid w:val="007719FD"/>
    <w:rsid w:val="00784535"/>
    <w:rsid w:val="007D2C74"/>
    <w:rsid w:val="00891F7E"/>
    <w:rsid w:val="008D64C6"/>
    <w:rsid w:val="009267C7"/>
    <w:rsid w:val="00944CBE"/>
    <w:rsid w:val="009C4DBD"/>
    <w:rsid w:val="009E20E7"/>
    <w:rsid w:val="00A8656C"/>
    <w:rsid w:val="00AE3C91"/>
    <w:rsid w:val="00AE4BF1"/>
    <w:rsid w:val="00AF72F5"/>
    <w:rsid w:val="00BD03C9"/>
    <w:rsid w:val="00C5573E"/>
    <w:rsid w:val="00C57CB3"/>
    <w:rsid w:val="00CA38B8"/>
    <w:rsid w:val="00D73A3E"/>
    <w:rsid w:val="00D96EBF"/>
    <w:rsid w:val="00DB2745"/>
    <w:rsid w:val="00DE7F1C"/>
    <w:rsid w:val="00EA75D0"/>
    <w:rsid w:val="00EA786C"/>
    <w:rsid w:val="00FF5B2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8B8"/>
    <w:rPr>
      <w:sz w:val="24"/>
      <w:szCs w:val="24"/>
    </w:rPr>
  </w:style>
  <w:style w:type="paragraph" w:styleId="Heading1">
    <w:name w:val="heading 1"/>
    <w:basedOn w:val="Normal"/>
    <w:next w:val="Normal"/>
    <w:link w:val="Heading1Char"/>
    <w:uiPriority w:val="99"/>
    <w:qFormat/>
    <w:rsid w:val="009C4DBD"/>
    <w:pPr>
      <w:keepNext/>
      <w:outlineLvl w:val="0"/>
    </w:pPr>
    <w:rPr>
      <w:b/>
      <w:bCs/>
      <w:sz w:val="22"/>
      <w:szCs w:val="22"/>
      <w:lang w:eastAsia="de-D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5938"/>
    <w:rPr>
      <w:rFonts w:asciiTheme="majorHAnsi" w:eastAsiaTheme="majorEastAsia" w:hAnsiTheme="majorHAnsi" w:cstheme="majorBidi"/>
      <w:b/>
      <w:bCs/>
      <w:kern w:val="32"/>
      <w:sz w:val="32"/>
      <w:szCs w:val="32"/>
    </w:rPr>
  </w:style>
  <w:style w:type="character" w:styleId="Hyperlink">
    <w:name w:val="Hyperlink"/>
    <w:basedOn w:val="DefaultParagraphFont"/>
    <w:uiPriority w:val="99"/>
    <w:rsid w:val="00DE7F1C"/>
    <w:rPr>
      <w:color w:val="0000FF"/>
      <w:u w:val="single"/>
    </w:rPr>
  </w:style>
  <w:style w:type="paragraph" w:styleId="BalloonText">
    <w:name w:val="Balloon Text"/>
    <w:basedOn w:val="Normal"/>
    <w:link w:val="BalloonTextChar"/>
    <w:uiPriority w:val="99"/>
    <w:semiHidden/>
    <w:rsid w:val="002D7679"/>
    <w:rPr>
      <w:rFonts w:ascii="Tahoma" w:hAnsi="Tahoma" w:cs="Tahoma"/>
      <w:sz w:val="16"/>
      <w:szCs w:val="16"/>
    </w:rPr>
  </w:style>
  <w:style w:type="character" w:customStyle="1" w:styleId="BalloonTextChar">
    <w:name w:val="Balloon Text Char"/>
    <w:basedOn w:val="DefaultParagraphFont"/>
    <w:link w:val="BalloonText"/>
    <w:uiPriority w:val="99"/>
    <w:semiHidden/>
    <w:rsid w:val="00C95938"/>
    <w:rPr>
      <w:sz w:val="0"/>
      <w:szCs w:val="0"/>
    </w:rPr>
  </w:style>
</w:styles>
</file>

<file path=word/webSettings.xml><?xml version="1.0" encoding="utf-8"?>
<w:webSettings xmlns:r="http://schemas.openxmlformats.org/officeDocument/2006/relationships" xmlns:w="http://schemas.openxmlformats.org/wordprocessingml/2006/main">
  <w:divs>
    <w:div w:id="1996689922">
      <w:marLeft w:val="0"/>
      <w:marRight w:val="0"/>
      <w:marTop w:val="0"/>
      <w:marBottom w:val="0"/>
      <w:divBdr>
        <w:top w:val="none" w:sz="0" w:space="0" w:color="auto"/>
        <w:left w:val="none" w:sz="0" w:space="0" w:color="auto"/>
        <w:bottom w:val="none" w:sz="0" w:space="0" w:color="auto"/>
        <w:right w:val="none" w:sz="0" w:space="0" w:color="auto"/>
      </w:divBdr>
      <w:divsChild>
        <w:div w:id="1996689920">
          <w:marLeft w:val="0"/>
          <w:marRight w:val="0"/>
          <w:marTop w:val="0"/>
          <w:marBottom w:val="0"/>
          <w:divBdr>
            <w:top w:val="none" w:sz="0" w:space="0" w:color="auto"/>
            <w:left w:val="none" w:sz="0" w:space="0" w:color="auto"/>
            <w:bottom w:val="none" w:sz="0" w:space="0" w:color="auto"/>
            <w:right w:val="none" w:sz="0" w:space="0" w:color="auto"/>
          </w:divBdr>
        </w:div>
        <w:div w:id="1996689921">
          <w:marLeft w:val="0"/>
          <w:marRight w:val="0"/>
          <w:marTop w:val="0"/>
          <w:marBottom w:val="0"/>
          <w:divBdr>
            <w:top w:val="none" w:sz="0" w:space="0" w:color="auto"/>
            <w:left w:val="none" w:sz="0" w:space="0" w:color="auto"/>
            <w:bottom w:val="none" w:sz="0" w:space="0" w:color="auto"/>
            <w:right w:val="none" w:sz="0" w:space="0" w:color="auto"/>
          </w:divBdr>
        </w:div>
        <w:div w:id="1996689923">
          <w:marLeft w:val="0"/>
          <w:marRight w:val="0"/>
          <w:marTop w:val="0"/>
          <w:marBottom w:val="0"/>
          <w:divBdr>
            <w:top w:val="none" w:sz="0" w:space="0" w:color="auto"/>
            <w:left w:val="none" w:sz="0" w:space="0" w:color="auto"/>
            <w:bottom w:val="none" w:sz="0" w:space="0" w:color="auto"/>
            <w:right w:val="none" w:sz="0" w:space="0" w:color="auto"/>
          </w:divBdr>
        </w:div>
        <w:div w:id="19966899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3</Pages>
  <Words>1267</Words>
  <Characters>7225</Characters>
  <Application>Microsoft Office Outlook</Application>
  <DocSecurity>0</DocSecurity>
  <Lines>0</Lines>
  <Paragraphs>0</Paragraphs>
  <ScaleCrop>false</ScaleCrop>
  <Company>F_s_M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Eyyup</dc:creator>
  <cp:keywords>www.sorubak.com</cp:keywords>
  <dc:description>www.sorubak.com</dc:description>
  <cp:lastModifiedBy>edanur</cp:lastModifiedBy>
  <cp:revision>3</cp:revision>
  <cp:lastPrinted>2012-03-26T20:56:00Z</cp:lastPrinted>
  <dcterms:created xsi:type="dcterms:W3CDTF">2012-11-02T19:45:00Z</dcterms:created>
  <dcterms:modified xsi:type="dcterms:W3CDTF">2013-09-14T07:32:00Z</dcterms:modified>
  <cp:category>www.sorubak.com</cp:category>
</cp:coreProperties>
</file>