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B5E" w:rsidRDefault="00CF4B5E" w:rsidP="00531375">
      <w:pPr>
        <w:jc w:val="center"/>
        <w:rPr>
          <w:rFonts w:ascii="Comic Sans MS" w:hAnsi="Comic Sans MS" w:cs="Comic Sans MS"/>
          <w:sz w:val="24"/>
          <w:szCs w:val="24"/>
        </w:rPr>
        <w:sectPr w:rsidR="00CF4B5E" w:rsidSect="00531375">
          <w:pgSz w:w="11906" w:h="16838"/>
          <w:pgMar w:top="720" w:right="720" w:bottom="720" w:left="720" w:header="708" w:footer="708" w:gutter="0"/>
          <w:cols w:space="708"/>
          <w:docGrid w:linePitch="360"/>
        </w:sectPr>
      </w:pPr>
      <w:r>
        <w:rPr>
          <w:rFonts w:ascii="Comic Sans MS" w:hAnsi="Comic Sans MS" w:cs="Comic Sans MS"/>
          <w:sz w:val="24"/>
          <w:szCs w:val="24"/>
        </w:rPr>
        <w:t>2-A TÜRKÇE DEĞERLENDİRME</w:t>
      </w:r>
    </w:p>
    <w:p w:rsidR="00CF4B5E" w:rsidRPr="00531375" w:rsidRDefault="00CF4B5E" w:rsidP="00531375">
      <w:pPr>
        <w:spacing w:line="360" w:lineRule="auto"/>
        <w:jc w:val="center"/>
        <w:rPr>
          <w:rFonts w:ascii="Times New Roman" w:hAnsi="Times New Roman" w:cs="Times New Roman"/>
          <w:b/>
          <w:bCs/>
          <w:sz w:val="24"/>
          <w:szCs w:val="24"/>
        </w:rPr>
      </w:pPr>
      <w:r w:rsidRPr="00531375">
        <w:rPr>
          <w:rFonts w:ascii="Times New Roman" w:hAnsi="Times New Roman" w:cs="Times New Roman"/>
          <w:b/>
          <w:bCs/>
          <w:sz w:val="24"/>
          <w:szCs w:val="24"/>
        </w:rPr>
        <w:t>BALONCU</w:t>
      </w:r>
    </w:p>
    <w:p w:rsidR="00CF4B5E" w:rsidRDefault="00CF4B5E" w:rsidP="00531375">
      <w:pPr>
        <w:spacing w:line="360" w:lineRule="auto"/>
        <w:ind w:firstLine="708"/>
        <w:jc w:val="both"/>
        <w:rPr>
          <w:rFonts w:ascii="Times New Roman" w:hAnsi="Times New Roman" w:cs="Times New Roman"/>
          <w:sz w:val="24"/>
          <w:szCs w:val="24"/>
        </w:rPr>
      </w:pPr>
      <w:r w:rsidRPr="00531375">
        <w:rPr>
          <w:rFonts w:ascii="Times New Roman" w:hAnsi="Times New Roman" w:cs="Times New Roman"/>
          <w:sz w:val="24"/>
          <w:szCs w:val="24"/>
        </w:rPr>
        <w:t xml:space="preserve">Bütün çocuklar parkta oynuyordu. Parka bir baloncu geldi renk renk balonları vardı. Mavi, sarı, yeşil, kırmızı, beyaz renkte balonlar vardı. Çocuklar baloncunun etrafına toplandı. Hepsi balon almak istiyordu. Ama Veli’nin balon alacak parası yoktu. Baloncu da Veli’ye güzel bir mavi balon hediye etti. </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(İlk 5 soruyu metne göre cevaplayınız.)</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1.Çocuklar nerede oynuyordu?</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2.Parka kim geldi?</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3.Baloncuda hangi renk balonlar vardı?</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4.Veli neden balon alamıyor?</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w:t>
      </w:r>
    </w:p>
    <w:p w:rsidR="00CF4B5E" w:rsidRPr="00531375"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5.Baloncu Veli’ye hangi balonu hediye etti?</w:t>
      </w:r>
    </w:p>
    <w:p w:rsidR="00CF4B5E" w:rsidRDefault="00CF4B5E" w:rsidP="00531375">
      <w:pPr>
        <w:pStyle w:val="NoSpacing"/>
        <w:spacing w:after="240"/>
        <w:rPr>
          <w:rFonts w:ascii="Comic Sans MS" w:hAnsi="Comic Sans MS" w:cs="Comic Sans MS"/>
          <w:sz w:val="24"/>
          <w:szCs w:val="24"/>
        </w:rPr>
      </w:pPr>
      <w:r w:rsidRPr="00531375">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6. Aşağıdaki cümlelerdeki yanlışları düzelterek altlarına yeniden yazınız.</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Cansu geçen hafta sivasa gitti.</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ben yarın kemal’in evinde kalacağım.</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Anneme Çiçek aldım?</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7. Aşağıdaki kelimelerin zıt anlamlarını yazınız.</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Kalın:</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t xml:space="preserve">    Soğuk:</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Eski:</w:t>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t xml:space="preserve">    Şişman:</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Kötü:</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8. Aşağıdaki kelimeleri hecelerine ayırınız.</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Yetenek:</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Ayakkabıcı:</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Dört:</w:t>
      </w:r>
    </w:p>
    <w:p w:rsidR="00CF4B5E" w:rsidRDefault="00CF4B5E" w:rsidP="00724C45">
      <w:pPr>
        <w:jc w:val="center"/>
        <w:rPr>
          <w:rFonts w:ascii="ALFABET98" w:hAnsi="ALFABET98" w:cs="ALFABET98"/>
          <w:sz w:val="28"/>
          <w:szCs w:val="28"/>
        </w:rPr>
      </w:pPr>
      <w:r>
        <w:rPr>
          <w:rFonts w:ascii="Comic Sans MS" w:hAnsi="Comic Sans MS" w:cs="Comic Sans MS"/>
          <w:sz w:val="24"/>
          <w:szCs w:val="24"/>
        </w:rPr>
        <w:t>Örtü:</w:t>
      </w:r>
      <w:r w:rsidRPr="00724C45">
        <w:rPr>
          <w:rFonts w:ascii="ALFABET98" w:hAnsi="ALFABET98" w:cs="ALFABET98"/>
          <w:sz w:val="28"/>
          <w:szCs w:val="28"/>
        </w:rPr>
        <w:t xml:space="preserve"> </w:t>
      </w:r>
      <w:hyperlink r:id="rId4" w:history="1">
        <w:r>
          <w:rPr>
            <w:rStyle w:val="Hyperlink"/>
            <w:rFonts w:ascii="ALFABET98" w:hAnsi="ALFABET98" w:cs="ALFABET98"/>
            <w:sz w:val="28"/>
            <w:szCs w:val="28"/>
          </w:rPr>
          <w:t>www.sorubak.com</w:t>
        </w:r>
      </w:hyperlink>
      <w:r>
        <w:rPr>
          <w:rFonts w:ascii="ALFABET98" w:hAnsi="ALFABET98" w:cs="ALFABET98"/>
          <w:sz w:val="28"/>
          <w:szCs w:val="28"/>
        </w:rPr>
        <w:t xml:space="preserve"> </w:t>
      </w:r>
    </w:p>
    <w:p w:rsidR="00CF4B5E" w:rsidRDefault="00CF4B5E" w:rsidP="00531375">
      <w:pPr>
        <w:pStyle w:val="NoSpacing"/>
        <w:spacing w:after="240"/>
        <w:rPr>
          <w:rFonts w:ascii="Comic Sans MS" w:hAnsi="Comic Sans MS" w:cs="Comic Sans MS"/>
          <w:sz w:val="24"/>
          <w:szCs w:val="24"/>
        </w:rPr>
      </w:pP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Kumanda:</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9. Karışık verilen kelimelerden cümle oluşturunuz.</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geç- bugün- Ahmet-kaldı-okula</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aldın- annene- mı-hediye</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kitap-gün-okumalıyız-her</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yarın- uçakla-babam-Ankara’dan-gelecek</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ve-unuttum-kitabımı-defterimi-evde</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10. Cümlelere uygun noktalama işaretlerini koyunuz.</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Portakal( )limon ( )biber aldın mı( )</w:t>
      </w:r>
    </w:p>
    <w:p w:rsidR="00CF4B5E" w:rsidRDefault="00CF4B5E" w:rsidP="00531375">
      <w:pPr>
        <w:pStyle w:val="NoSpacing"/>
        <w:spacing w:after="240"/>
        <w:rPr>
          <w:rFonts w:ascii="Comic Sans MS" w:hAnsi="Comic Sans MS" w:cs="Comic Sans MS"/>
          <w:sz w:val="24"/>
          <w:szCs w:val="24"/>
        </w:rPr>
      </w:pPr>
      <w:r>
        <w:rPr>
          <w:rFonts w:ascii="Comic Sans MS" w:hAnsi="Comic Sans MS" w:cs="Comic Sans MS"/>
          <w:sz w:val="24"/>
          <w:szCs w:val="24"/>
        </w:rPr>
        <w:t>Ayşe( )nin annesi bize pasta yaptı( )</w:t>
      </w:r>
    </w:p>
    <w:sectPr w:rsidR="00CF4B5E" w:rsidSect="00531375">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1375"/>
    <w:rsid w:val="001B3863"/>
    <w:rsid w:val="003D5764"/>
    <w:rsid w:val="00531375"/>
    <w:rsid w:val="00724C45"/>
    <w:rsid w:val="00AA67D5"/>
    <w:rsid w:val="00C757F6"/>
    <w:rsid w:val="00CF4B5E"/>
    <w:rsid w:val="00FB74A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86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31375"/>
    <w:rPr>
      <w:rFonts w:cs="Calibri"/>
      <w:lang w:eastAsia="en-US"/>
    </w:rPr>
  </w:style>
  <w:style w:type="character" w:styleId="Hyperlink">
    <w:name w:val="Hyperlink"/>
    <w:basedOn w:val="DefaultParagraphFont"/>
    <w:uiPriority w:val="99"/>
    <w:rsid w:val="00724C45"/>
    <w:rPr>
      <w:color w:val="0000FF"/>
      <w:u w:val="single"/>
    </w:rPr>
  </w:style>
</w:styles>
</file>

<file path=word/webSettings.xml><?xml version="1.0" encoding="utf-8"?>
<w:webSettings xmlns:r="http://schemas.openxmlformats.org/officeDocument/2006/relationships" xmlns:w="http://schemas.openxmlformats.org/wordprocessingml/2006/main">
  <w:divs>
    <w:div w:id="180515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2</Pages>
  <Words>246</Words>
  <Characters>1408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ABC</dc:creator>
  <cp:keywords>www.sorubak.com</cp:keywords>
  <dc:description>www.sorubak.com</dc:description>
  <cp:lastModifiedBy>edanur</cp:lastModifiedBy>
  <cp:revision>2</cp:revision>
  <dcterms:created xsi:type="dcterms:W3CDTF">2012-10-04T19:08:00Z</dcterms:created>
  <dcterms:modified xsi:type="dcterms:W3CDTF">2013-09-21T05:58:00Z</dcterms:modified>
  <cp:category>www.sorubak.com</cp:category>
</cp:coreProperties>
</file>