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872" w:rsidRPr="00D30E00" w:rsidRDefault="001E5872">
      <w:pPr>
        <w:rPr>
          <w:i/>
          <w:iCs/>
          <w:sz w:val="52"/>
          <w:szCs w:val="52"/>
        </w:rPr>
      </w:pPr>
      <w:r>
        <w:rPr>
          <w:sz w:val="52"/>
          <w:szCs w:val="52"/>
        </w:rPr>
        <w:t xml:space="preserve">    </w:t>
      </w:r>
      <w:r w:rsidRPr="00D30E00">
        <w:rPr>
          <w:sz w:val="52"/>
          <w:szCs w:val="52"/>
        </w:rPr>
        <w:t xml:space="preserve"> </w:t>
      </w:r>
      <w:r w:rsidRPr="00D30E00">
        <w:rPr>
          <w:i/>
          <w:iCs/>
          <w:sz w:val="52"/>
          <w:szCs w:val="52"/>
        </w:rPr>
        <w:t>DESTE  VE DÜZİNE  ÇALIŞMALARI</w:t>
      </w:r>
    </w:p>
    <w:p w:rsidR="001E5872" w:rsidRPr="00F95DD4" w:rsidRDefault="001E5872">
      <w:hyperlink r:id="rId6" w:history="1">
        <w:r w:rsidRPr="009D63B3">
          <w:rPr>
            <w:rStyle w:val="Hyperlink"/>
          </w:rPr>
          <w:t>www.sorubak.com</w:t>
        </w:r>
      </w:hyperlink>
      <w:r>
        <w:t xml:space="preserve"> </w:t>
      </w:r>
    </w:p>
    <w:p w:rsidR="001E5872" w:rsidRDefault="001E5872"/>
    <w:p w:rsidR="001E5872" w:rsidRPr="00D30E00" w:rsidRDefault="001E5872">
      <w:pPr>
        <w:rPr>
          <w:sz w:val="48"/>
          <w:szCs w:val="48"/>
        </w:rPr>
      </w:pPr>
      <w:r w:rsidRPr="00D30E00">
        <w:rPr>
          <w:sz w:val="48"/>
          <w:szCs w:val="48"/>
        </w:rPr>
        <w:t xml:space="preserve">Aşağıdaki gülen yüzlerden </w:t>
      </w:r>
      <w:r w:rsidRPr="00D30E00">
        <w:rPr>
          <w:b/>
          <w:bCs/>
          <w:i/>
          <w:iCs/>
          <w:sz w:val="48"/>
          <w:szCs w:val="48"/>
          <w:u w:val="single"/>
        </w:rPr>
        <w:t>1 deste</w:t>
      </w:r>
      <w:r w:rsidRPr="00D30E00">
        <w:rPr>
          <w:sz w:val="48"/>
          <w:szCs w:val="48"/>
        </w:rPr>
        <w:t xml:space="preserve"> boyayınız</w:t>
      </w:r>
    </w:p>
    <w:p w:rsidR="001E5872" w:rsidRDefault="001E5872" w:rsidP="00D30E00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416.65pt;margin-top:22.9pt;width:42pt;height:42pt;z-index:251634176"/>
        </w:pict>
      </w:r>
      <w:r>
        <w:rPr>
          <w:noProof/>
          <w:lang w:eastAsia="tr-TR"/>
        </w:rPr>
        <w:pict>
          <v:shape id="_x0000_s1027" type="#_x0000_t96" style="position:absolute;margin-left:362.65pt;margin-top:22.9pt;width:42pt;height:42pt;z-index:251633152"/>
        </w:pict>
      </w:r>
      <w:r>
        <w:rPr>
          <w:noProof/>
          <w:lang w:eastAsia="tr-TR"/>
        </w:rPr>
        <w:pict>
          <v:shape id="_x0000_s1028" type="#_x0000_t96" style="position:absolute;margin-left:313.15pt;margin-top:22.9pt;width:42pt;height:42pt;z-index:251631104"/>
        </w:pict>
      </w:r>
      <w:r>
        <w:rPr>
          <w:noProof/>
          <w:lang w:eastAsia="tr-TR"/>
        </w:rPr>
        <w:pict>
          <v:shape id="_x0000_s1029" type="#_x0000_t96" style="position:absolute;margin-left:251.65pt;margin-top:22.9pt;width:42pt;height:42pt;z-index:251632128"/>
        </w:pict>
      </w:r>
      <w:r>
        <w:rPr>
          <w:noProof/>
          <w:lang w:eastAsia="tr-TR"/>
        </w:rPr>
        <w:pict>
          <v:shape id="_x0000_s1030" type="#_x0000_t96" style="position:absolute;margin-left:200.65pt;margin-top:22.9pt;width:42pt;height:42pt;z-index:251630080"/>
        </w:pict>
      </w:r>
      <w:r>
        <w:rPr>
          <w:noProof/>
          <w:lang w:eastAsia="tr-TR"/>
        </w:rPr>
        <w:pict>
          <v:shape id="_x0000_s1031" type="#_x0000_t96" style="position:absolute;margin-left:147.4pt;margin-top:22.9pt;width:42pt;height:42pt;z-index:251628032"/>
        </w:pict>
      </w:r>
      <w:r>
        <w:rPr>
          <w:noProof/>
          <w:lang w:eastAsia="tr-TR"/>
        </w:rPr>
        <w:pict>
          <v:shape id="_x0000_s1032" type="#_x0000_t96" style="position:absolute;margin-left:85.9pt;margin-top:22.9pt;width:42pt;height:42pt;z-index:251629056"/>
        </w:pict>
      </w:r>
      <w:r>
        <w:rPr>
          <w:noProof/>
          <w:lang w:eastAsia="tr-TR"/>
        </w:rPr>
        <w:pict>
          <v:shape id="_x0000_s1033" type="#_x0000_t96" style="position:absolute;margin-left:27.4pt;margin-top:22.9pt;width:42pt;height:42pt;z-index:251627008"/>
        </w:pict>
      </w:r>
      <w:r>
        <w:rPr>
          <w:noProof/>
          <w:lang w:eastAsia="tr-TR"/>
        </w:rPr>
        <w:pict>
          <v:shape id="_x0000_s1034" type="#_x0000_t96" style="position:absolute;margin-left:-25.1pt;margin-top:22.9pt;width:42pt;height:42pt;z-index:251625984"/>
        </w:pict>
      </w:r>
    </w:p>
    <w:p w:rsidR="001E5872" w:rsidRDefault="001E5872"/>
    <w:p w:rsidR="001E5872" w:rsidRDefault="001E5872">
      <w:r>
        <w:rPr>
          <w:noProof/>
          <w:lang w:eastAsia="tr-TR"/>
        </w:rPr>
        <w:pict>
          <v:shape id="_x0000_s1035" type="#_x0000_t96" style="position:absolute;margin-left:425.65pt;margin-top:52.9pt;width:42pt;height:42pt;z-index:251624960"/>
        </w:pict>
      </w:r>
      <w:r>
        <w:rPr>
          <w:noProof/>
          <w:lang w:eastAsia="tr-TR"/>
        </w:rPr>
        <w:pict>
          <v:shape id="_x0000_s1036" type="#_x0000_t96" style="position:absolute;margin-left:368.65pt;margin-top:48.4pt;width:42pt;height:42pt;z-index:251623936"/>
        </w:pict>
      </w:r>
      <w:r>
        <w:rPr>
          <w:noProof/>
          <w:lang w:eastAsia="tr-TR"/>
        </w:rPr>
        <w:pict>
          <v:shape id="_x0000_s1037" type="#_x0000_t96" style="position:absolute;margin-left:313.15pt;margin-top:48.4pt;width:42pt;height:42pt;z-index:251621888"/>
        </w:pict>
      </w:r>
      <w:r>
        <w:rPr>
          <w:noProof/>
          <w:lang w:eastAsia="tr-TR"/>
        </w:rPr>
        <w:pict>
          <v:shape id="_x0000_s1038" type="#_x0000_t96" style="position:absolute;margin-left:256.9pt;margin-top:48.4pt;width:42pt;height:42pt;z-index:251622912"/>
        </w:pict>
      </w:r>
      <w:r>
        <w:rPr>
          <w:noProof/>
          <w:lang w:eastAsia="tr-TR"/>
        </w:rPr>
        <w:pict>
          <v:shape id="_x0000_s1039" type="#_x0000_t96" style="position:absolute;margin-left:200.65pt;margin-top:52.9pt;width:42pt;height:42pt;z-index:251620864"/>
        </w:pict>
      </w:r>
      <w:r>
        <w:rPr>
          <w:noProof/>
          <w:lang w:eastAsia="tr-TR"/>
        </w:rPr>
        <w:pict>
          <v:shape id="_x0000_s1040" type="#_x0000_t96" style="position:absolute;margin-left:147.4pt;margin-top:52.9pt;width:42pt;height:42pt;z-index:251618816"/>
        </w:pict>
      </w:r>
      <w:r>
        <w:rPr>
          <w:noProof/>
          <w:lang w:eastAsia="tr-TR"/>
        </w:rPr>
        <w:pict>
          <v:shape id="_x0000_s1041" type="#_x0000_t96" style="position:absolute;margin-left:85.9pt;margin-top:48.4pt;width:42pt;height:42pt;z-index:251619840"/>
        </w:pict>
      </w:r>
      <w:r>
        <w:rPr>
          <w:noProof/>
          <w:lang w:eastAsia="tr-TR"/>
        </w:rPr>
        <w:pict>
          <v:shape id="_x0000_s1042" type="#_x0000_t96" style="position:absolute;margin-left:32.65pt;margin-top:48.4pt;width:42pt;height:42pt;z-index:251617792"/>
        </w:pict>
      </w:r>
      <w:r>
        <w:rPr>
          <w:noProof/>
          <w:lang w:eastAsia="tr-TR"/>
        </w:rPr>
        <w:pict>
          <v:shape id="_x0000_s1043" type="#_x0000_t96" style="position:absolute;margin-left:-25.1pt;margin-top:43.9pt;width:42pt;height:42pt;z-index:251616768"/>
        </w:pict>
      </w:r>
    </w:p>
    <w:p w:rsidR="001E5872" w:rsidRPr="00D30E00" w:rsidRDefault="001E5872" w:rsidP="00D30E00"/>
    <w:p w:rsidR="001E5872" w:rsidRPr="00D30E00" w:rsidRDefault="001E5872" w:rsidP="00D30E00"/>
    <w:p w:rsidR="001E5872" w:rsidRDefault="001E5872" w:rsidP="00D30E00"/>
    <w:p w:rsidR="001E5872" w:rsidRDefault="001E5872" w:rsidP="00D30E00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44" type="#_x0000_t106" style="position:absolute;margin-left:322.9pt;margin-top:4.1pt;width:148.5pt;height:47.55pt;z-index:251642368" adj="851,26915">
            <v:textbox>
              <w:txbxContent>
                <w:p w:rsidR="001E5872" w:rsidRDefault="001E5872"/>
              </w:txbxContent>
            </v:textbox>
          </v:shape>
        </w:pict>
      </w:r>
    </w:p>
    <w:p w:rsidR="001E5872" w:rsidRPr="004A19DB" w:rsidRDefault="001E5872" w:rsidP="00D30E00">
      <w:pPr>
        <w:rPr>
          <w:sz w:val="32"/>
          <w:szCs w:val="32"/>
        </w:rPr>
      </w:pP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5" type="#_x0000_t22" style="position:absolute;margin-left:307.9pt;margin-top:24.45pt;width:24pt;height:79.5pt;z-index:251641344"/>
        </w:pict>
      </w:r>
      <w:r w:rsidRPr="004A19DB">
        <w:rPr>
          <w:sz w:val="32"/>
          <w:szCs w:val="32"/>
        </w:rPr>
        <w:t xml:space="preserve">Bu  güzel  eve  </w:t>
      </w:r>
      <w:r w:rsidRPr="004A19DB">
        <w:rPr>
          <w:sz w:val="32"/>
          <w:szCs w:val="32"/>
          <w:u w:val="single"/>
        </w:rPr>
        <w:t>1 deste</w:t>
      </w:r>
      <w:r w:rsidRPr="004A19DB">
        <w:rPr>
          <w:sz w:val="32"/>
          <w:szCs w:val="32"/>
        </w:rPr>
        <w:t xml:space="preserve"> pencere çizer misin?</w:t>
      </w:r>
    </w:p>
    <w:p w:rsidR="001E5872" w:rsidRDefault="001E5872" w:rsidP="00D30E00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46" type="#_x0000_t5" style="position:absolute;margin-left:-10.85pt;margin-top:2pt;width:478.5pt;height:105.8pt;z-index:251639296"/>
        </w:pict>
      </w:r>
    </w:p>
    <w:p w:rsidR="001E5872" w:rsidRDefault="001E5872" w:rsidP="00D30E00"/>
    <w:p w:rsidR="001E5872" w:rsidRDefault="001E5872" w:rsidP="00D30E00"/>
    <w:p w:rsidR="001E5872" w:rsidRDefault="001E5872" w:rsidP="00D30E00"/>
    <w:p w:rsidR="001E5872" w:rsidRDefault="001E5872" w:rsidP="00D30E00">
      <w:r>
        <w:rPr>
          <w:noProof/>
          <w:lang w:eastAsia="tr-TR"/>
        </w:rPr>
        <w:pict>
          <v:rect id="_x0000_s1047" style="position:absolute;margin-left:-7.1pt;margin-top:6pt;width:474.75pt;height:174.75pt;z-index:251638272"/>
        </w:pict>
      </w:r>
    </w:p>
    <w:p w:rsidR="001E5872" w:rsidRDefault="001E5872" w:rsidP="00D30E00"/>
    <w:p w:rsidR="001E5872" w:rsidRDefault="001E5872" w:rsidP="00D30E00"/>
    <w:p w:rsidR="001E5872" w:rsidRDefault="001E5872" w:rsidP="00D30E00"/>
    <w:p w:rsidR="001E5872" w:rsidRDefault="001E5872" w:rsidP="00D30E00"/>
    <w:p w:rsidR="001E5872" w:rsidRDefault="001E5872" w:rsidP="00D30E00">
      <w:r>
        <w:rPr>
          <w:noProof/>
          <w:lang w:eastAsia="tr-TR"/>
        </w:rPr>
        <w:pict>
          <v:rect id="_x0000_s1048" style="position:absolute;margin-left:200.65pt;margin-top:16.05pt;width:36.75pt;height:37.5pt;z-index:251640320"/>
        </w:pict>
      </w:r>
    </w:p>
    <w:p w:rsidR="001E5872" w:rsidRDefault="001E5872" w:rsidP="00D30E00"/>
    <w:p w:rsidR="001E5872" w:rsidRDefault="001E5872" w:rsidP="00D30E00"/>
    <w:p w:rsidR="001E5872" w:rsidRDefault="001E5872" w:rsidP="00D30E00"/>
    <w:p w:rsidR="001E5872" w:rsidRPr="004A19DB" w:rsidRDefault="001E5872" w:rsidP="00D30E00">
      <w:pPr>
        <w:rPr>
          <w:sz w:val="36"/>
          <w:szCs w:val="36"/>
        </w:rPr>
      </w:pPr>
      <w:r>
        <w:rPr>
          <w:sz w:val="36"/>
          <w:szCs w:val="36"/>
        </w:rPr>
        <w:t>Çocuklar  aşağıdaki palya</w:t>
      </w:r>
      <w:r w:rsidRPr="004A19DB">
        <w:rPr>
          <w:sz w:val="36"/>
          <w:szCs w:val="36"/>
        </w:rPr>
        <w:t>çonun  eline  1  düzine  balon  çizer misiniz?Sonra    boyayabilirsiniz.</w:t>
      </w:r>
    </w:p>
    <w:p w:rsidR="001E5872" w:rsidRDefault="001E5872" w:rsidP="00D30E00"/>
    <w:p w:rsidR="001E5872" w:rsidRDefault="001E5872" w:rsidP="00D30E00"/>
    <w:p w:rsidR="001E5872" w:rsidRDefault="001E5872" w:rsidP="00D30E00"/>
    <w:p w:rsidR="001E5872" w:rsidRDefault="001E5872" w:rsidP="00D30E00">
      <w:r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9" type="#_x0000_t19" style="position:absolute;margin-left:346.15pt;margin-top:11.3pt;width:83.35pt;height:272.25pt;rotation:-450850fd;flip:y;z-index:251637248" coordsize="42993,21600" adj="-11275733,,21393" path="wr-207,,42993,43200,,18614,42993,21600nfewr-207,,42993,43200,,18614,42993,21600l21393,21600nsxe">
            <v:path o:connectlocs="0,18614;42993,21600;21393,21600"/>
          </v:shape>
        </w:pict>
      </w:r>
    </w:p>
    <w:p w:rsidR="001E5872" w:rsidRDefault="001E5872" w:rsidP="00D30E00">
      <w:r>
        <w:rPr>
          <w:noProof/>
          <w:lang w:eastAsia="tr-TR"/>
        </w:rPr>
        <w:pict>
          <v:shape id="_x0000_s1050" type="#_x0000_t19" style="position:absolute;margin-left:398.7pt;margin-top:8.2pt;width:75.75pt;height:267.85pt;rotation:-450850fd;flip:y;z-index:251636224" coordsize="42993,21600" adj="-11275733,,21393" path="wr-207,,42993,43200,,18614,42993,21600nfewr-207,,42993,43200,,18614,42993,21600l21393,21600nsxe">
            <v:path o:connectlocs="0,18614;42993,21600;21393,21600"/>
          </v:shape>
        </w:pict>
      </w:r>
    </w:p>
    <w:p w:rsidR="001E5872" w:rsidRDefault="001E5872" w:rsidP="00D30E00"/>
    <w:p w:rsidR="001E5872" w:rsidRDefault="001E5872" w:rsidP="00D30E00">
      <w:pPr>
        <w:tabs>
          <w:tab w:val="left" w:pos="2490"/>
        </w:tabs>
        <w:rPr>
          <w:noProof/>
          <w:lang w:eastAsia="tr-TR"/>
        </w:rPr>
      </w:pPr>
      <w:r>
        <w:tab/>
      </w:r>
    </w:p>
    <w:p w:rsidR="001E5872" w:rsidRDefault="001E5872" w:rsidP="00D30E00">
      <w:pPr>
        <w:tabs>
          <w:tab w:val="left" w:pos="2490"/>
        </w:tabs>
        <w:rPr>
          <w:noProof/>
          <w:lang w:eastAsia="tr-TR"/>
        </w:rPr>
      </w:pPr>
    </w:p>
    <w:p w:rsidR="001E5872" w:rsidRDefault="001E5872" w:rsidP="00D30E00">
      <w:pPr>
        <w:tabs>
          <w:tab w:val="left" w:pos="2490"/>
        </w:tabs>
      </w:pPr>
    </w:p>
    <w:p w:rsidR="001E5872" w:rsidRDefault="001E5872" w:rsidP="00D30E00">
      <w:pPr>
        <w:tabs>
          <w:tab w:val="left" w:pos="2490"/>
        </w:tabs>
      </w:pPr>
    </w:p>
    <w:p w:rsidR="001E5872" w:rsidRDefault="001E5872" w:rsidP="00D30E00">
      <w:pPr>
        <w:tabs>
          <w:tab w:val="left" w:pos="2490"/>
        </w:tabs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51" type="#_x0000_t75" style="position:absolute;margin-left:0;margin-top:0;width:467.25pt;height:327.75pt;z-index:251635200;visibility:visible;mso-position-horizontal:left;mso-position-vertical:top">
            <v:imagedata r:id="rId7" o:title=""/>
            <w10:wrap type="square"/>
          </v:shape>
        </w:pict>
      </w:r>
    </w:p>
    <w:p w:rsidR="001E5872" w:rsidRPr="00E33353" w:rsidRDefault="001E5872" w:rsidP="00B41897">
      <w:pPr>
        <w:tabs>
          <w:tab w:val="left" w:pos="2490"/>
        </w:tabs>
        <w:rPr>
          <w:rFonts w:ascii="Cambria" w:hAnsi="Cambria" w:cs="Cambria"/>
          <w:sz w:val="24"/>
          <w:szCs w:val="24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2" type="#_x0000_t16" style="position:absolute;margin-left:-16.85pt;margin-top:36.05pt;width:18.75pt;height:23.25pt;z-index:251643392"/>
        </w:pict>
      </w:r>
      <w:r>
        <w:rPr>
          <w:noProof/>
          <w:lang w:eastAsia="tr-TR"/>
        </w:rPr>
        <w:pict>
          <v:shape id="_x0000_s1053" type="#_x0000_t16" style="position:absolute;margin-left:16.9pt;margin-top:29.3pt;width:18.75pt;height:23.25pt;z-index:251653632"/>
        </w:pict>
      </w:r>
      <w:r>
        <w:rPr>
          <w:noProof/>
          <w:lang w:eastAsia="tr-TR"/>
        </w:rPr>
        <w:pict>
          <v:rect id="_x0000_s1054" style="position:absolute;margin-left:-52.85pt;margin-top:25.55pt;width:566.25pt;height:351.75pt;z-index:-251617792"/>
        </w:pict>
      </w:r>
      <w:r>
        <w:rPr>
          <w:noProof/>
          <w:lang w:eastAsia="tr-TR"/>
        </w:rPr>
        <w:pict>
          <v:shape id="_x0000_s1055" type="#_x0000_t16" style="position:absolute;margin-left:-15.35pt;margin-top:305.3pt;width:18.75pt;height:23.25pt;z-index:251652608"/>
        </w:pict>
      </w:r>
      <w:r>
        <w:rPr>
          <w:noProof/>
          <w:lang w:eastAsia="tr-TR"/>
        </w:rPr>
        <w:pict>
          <v:shape id="_x0000_s1056" type="#_x0000_t16" style="position:absolute;margin-left:-15.35pt;margin-top:87.8pt;width:18.75pt;height:23.25pt;z-index:251645440"/>
        </w:pict>
      </w:r>
      <w:r>
        <w:rPr>
          <w:noProof/>
          <w:lang w:eastAsia="tr-TR"/>
        </w:rPr>
        <w:pict>
          <v:shape id="_x0000_s1057" type="#_x0000_t16" style="position:absolute;margin-left:-15.35pt;margin-top:271.55pt;width:18.75pt;height:23.25pt;z-index:251651584"/>
        </w:pict>
      </w:r>
      <w:r>
        <w:rPr>
          <w:noProof/>
          <w:lang w:eastAsia="tr-TR"/>
        </w:rPr>
        <w:pict>
          <v:shape id="_x0000_s1058" type="#_x0000_t16" style="position:absolute;margin-left:-15.35pt;margin-top:242.3pt;width:18.75pt;height:23.25pt;z-index:251650560"/>
        </w:pict>
      </w:r>
      <w:r>
        <w:rPr>
          <w:noProof/>
          <w:lang w:eastAsia="tr-TR"/>
        </w:rPr>
        <w:pict>
          <v:shape id="_x0000_s1059" type="#_x0000_t16" style="position:absolute;margin-left:-15.35pt;margin-top:213.05pt;width:18.75pt;height:23.25pt;z-index:251649536"/>
        </w:pict>
      </w:r>
      <w:r>
        <w:rPr>
          <w:noProof/>
          <w:lang w:eastAsia="tr-TR"/>
        </w:rPr>
        <w:pict>
          <v:shape id="_x0000_s1060" type="#_x0000_t16" style="position:absolute;margin-left:-15.35pt;margin-top:181.55pt;width:18.75pt;height:23.25pt;z-index:251648512"/>
        </w:pict>
      </w:r>
      <w:r>
        <w:rPr>
          <w:noProof/>
          <w:lang w:eastAsia="tr-TR"/>
        </w:rPr>
        <w:pict>
          <v:shape id="_x0000_s1061" type="#_x0000_t16" style="position:absolute;margin-left:-15.35pt;margin-top:150.8pt;width:18.75pt;height:23.25pt;z-index:251647488"/>
        </w:pict>
      </w:r>
      <w:r>
        <w:rPr>
          <w:noProof/>
          <w:lang w:eastAsia="tr-TR"/>
        </w:rPr>
        <w:pict>
          <v:shape id="_x0000_s1062" type="#_x0000_t16" style="position:absolute;margin-left:-15.35pt;margin-top:118.55pt;width:18.75pt;height:23.25pt;z-index:251646464"/>
        </w:pict>
      </w:r>
      <w:r w:rsidRPr="00E33353">
        <w:rPr>
          <w:sz w:val="24"/>
          <w:szCs w:val="24"/>
        </w:rPr>
        <w:t xml:space="preserve">                                                ONLUK  VE BİRLİK  ÇALIŞMALARI</w:t>
      </w:r>
      <w:r w:rsidRPr="00E33353">
        <w:rPr>
          <w:sz w:val="24"/>
          <w:szCs w:val="24"/>
        </w:rPr>
        <w:br w:type="textWrapping" w:clear="all"/>
      </w:r>
      <w:r w:rsidRPr="00E33353">
        <w:rPr>
          <w:sz w:val="24"/>
          <w:szCs w:val="24"/>
        </w:rPr>
        <w:br/>
      </w:r>
    </w:p>
    <w:p w:rsidR="001E5872" w:rsidRPr="00D30E00" w:rsidRDefault="001E5872" w:rsidP="00B41897">
      <w:pPr>
        <w:tabs>
          <w:tab w:val="left" w:pos="2490"/>
        </w:tabs>
      </w:pPr>
      <w:r>
        <w:rPr>
          <w:noProof/>
          <w:lang w:eastAsia="tr-TR"/>
        </w:rPr>
        <w:pict>
          <v:shape id="_x0000_s1063" type="#_x0000_t16" style="position:absolute;margin-left:16.9pt;margin-top:3.6pt;width:18.75pt;height:23.25pt;z-index:251655680"/>
        </w:pict>
      </w:r>
      <w:r>
        <w:rPr>
          <w:noProof/>
          <w:lang w:eastAsia="tr-TR"/>
        </w:rPr>
        <w:pict>
          <v:shape id="_x0000_s1064" type="#_x0000_t16" style="position:absolute;margin-left:-16.85pt;margin-top:3.6pt;width:18.75pt;height:23.25pt;z-index:251644416"/>
        </w:pict>
      </w:r>
    </w:p>
    <w:p w:rsidR="001E5872" w:rsidRDefault="001E5872" w:rsidP="00D30E00">
      <w:pPr>
        <w:tabs>
          <w:tab w:val="left" w:pos="2490"/>
        </w:tabs>
      </w:pPr>
      <w:r>
        <w:rPr>
          <w:noProof/>
          <w:lang w:eastAsia="tr-TR"/>
        </w:rPr>
        <w:pict>
          <v:shape id="_x0000_s1065" type="#_x0000_t16" style="position:absolute;margin-left:20.65pt;margin-top:160.55pt;width:18.75pt;height:23.25pt;z-index:251660800"/>
        </w:pict>
      </w:r>
      <w:r>
        <w:rPr>
          <w:noProof/>
          <w:lang w:eastAsia="tr-TR"/>
        </w:rPr>
        <w:pict>
          <v:shape id="_x0000_s1066" type="#_x0000_t16" style="position:absolute;margin-left:20.65pt;margin-top:29.9pt;width:18.75pt;height:23.25pt;z-index:251656704"/>
        </w:pict>
      </w:r>
      <w:r>
        <w:rPr>
          <w:noProof/>
          <w:lang w:eastAsia="tr-TR"/>
        </w:rPr>
        <w:pict>
          <v:shape id="_x0000_s1067" type="#_x0000_t16" style="position:absolute;margin-left:16.15pt;margin-top:65.3pt;width:18.75pt;height:23.25pt;z-index:251657728"/>
        </w:pict>
      </w:r>
      <w:r>
        <w:rPr>
          <w:noProof/>
          <w:lang w:eastAsia="tr-TR"/>
        </w:rPr>
        <w:pict>
          <v:shape id="_x0000_s1068" type="#_x0000_t16" style="position:absolute;margin-left:20.65pt;margin-top:224.15pt;width:18.75pt;height:23.25pt;z-index:251662848"/>
        </w:pict>
      </w:r>
      <w:r>
        <w:rPr>
          <w:noProof/>
          <w:lang w:eastAsia="tr-TR"/>
        </w:rPr>
        <w:pict>
          <v:shape id="_x0000_s1069" type="#_x0000_t16" style="position:absolute;margin-left:20.65pt;margin-top:190.4pt;width:18.75pt;height:23.25pt;z-index:251661824"/>
        </w:pict>
      </w:r>
      <w:r>
        <w:rPr>
          <w:noProof/>
          <w:lang w:eastAsia="tr-TR"/>
        </w:rPr>
        <w:pict>
          <v:shape id="_x0000_s1070" type="#_x0000_t16" style="position:absolute;margin-left:20.65pt;margin-top:131.3pt;width:18.75pt;height:23.25pt;z-index:251659776"/>
        </w:pict>
      </w:r>
      <w:r>
        <w:rPr>
          <w:noProof/>
          <w:lang w:eastAsia="tr-TR"/>
        </w:rPr>
        <w:pict>
          <v:shape id="_x0000_s1071" type="#_x0000_t16" style="position:absolute;margin-left:20.65pt;margin-top:99.8pt;width:18.75pt;height:23.25pt;z-index:251658752"/>
        </w:pict>
      </w:r>
      <w:r>
        <w:rPr>
          <w:noProof/>
          <w:lang w:eastAsia="tr-TR"/>
        </w:rPr>
        <w:pict>
          <v:shape id="_x0000_s1072" type="#_x0000_t16" style="position:absolute;margin-left:20.65pt;margin-top:6.05pt;width:18.75pt;height:23.25pt;z-index:251654656"/>
        </w:pict>
      </w:r>
    </w:p>
    <w:p w:rsidR="001E5872" w:rsidRPr="00B41897" w:rsidRDefault="001E5872" w:rsidP="00B41897"/>
    <w:p w:rsidR="001E5872" w:rsidRPr="00B41897" w:rsidRDefault="001E5872" w:rsidP="00B41897"/>
    <w:p w:rsidR="001E5872" w:rsidRPr="00B41897" w:rsidRDefault="001E5872" w:rsidP="00B41897">
      <w:r>
        <w:rPr>
          <w:noProof/>
          <w:lang w:eastAsia="tr-TR"/>
        </w:rPr>
        <w:pict>
          <v:shape id="_x0000_s1073" type="#_x0000_t16" style="position:absolute;margin-left:195.4pt;margin-top:.25pt;width:18.75pt;height:23.25pt;z-index:251664896"/>
        </w:pict>
      </w:r>
      <w:r>
        <w:rPr>
          <w:noProof/>
          <w:lang w:eastAsia="tr-TR"/>
        </w:rPr>
        <w:pict>
          <v:shape id="_x0000_s1074" type="#_x0000_t16" style="position:absolute;margin-left:159.4pt;margin-top:.85pt;width:18.75pt;height:23.25pt;z-index:251663872"/>
        </w:pict>
      </w:r>
    </w:p>
    <w:p w:rsidR="001E5872" w:rsidRPr="00B41897" w:rsidRDefault="001E5872" w:rsidP="00B41897">
      <w:r>
        <w:rPr>
          <w:noProof/>
          <w:lang w:eastAsia="tr-TR"/>
        </w:rPr>
        <w:pict>
          <v:shape id="_x0000_s1075" type="#_x0000_t16" style="position:absolute;margin-left:190.9pt;margin-top:15.9pt;width:18.75pt;height:23.25pt;z-index:251666944"/>
        </w:pict>
      </w:r>
      <w:r>
        <w:rPr>
          <w:noProof/>
          <w:lang w:eastAsia="tr-TR"/>
        </w:rPr>
        <w:pict>
          <v:shape id="_x0000_s1076" type="#_x0000_t16" style="position:absolute;margin-left:154.9pt;margin-top:15.9pt;width:18.75pt;height:23.25pt;z-index:251665920"/>
        </w:pict>
      </w:r>
      <w:r>
        <w:t xml:space="preserve">   </w:t>
      </w:r>
    </w:p>
    <w:p w:rsidR="001E5872" w:rsidRPr="00B41897" w:rsidRDefault="001E5872" w:rsidP="00B41897"/>
    <w:p w:rsidR="001E5872" w:rsidRPr="00B41897" w:rsidRDefault="001E5872" w:rsidP="00B41897">
      <w:r>
        <w:rPr>
          <w:noProof/>
          <w:lang w:eastAsia="tr-TR"/>
        </w:rPr>
        <w:pict>
          <v:shape id="_x0000_s1077" type="#_x0000_t16" style="position:absolute;margin-left:173.65pt;margin-top:14.5pt;width:18.75pt;height:23.25pt;z-index:251667968"/>
        </w:pict>
      </w:r>
    </w:p>
    <w:p w:rsidR="001E5872" w:rsidRPr="00B41897" w:rsidRDefault="001E5872" w:rsidP="00B41897"/>
    <w:p w:rsidR="001E5872" w:rsidRDefault="001E5872" w:rsidP="00B41897"/>
    <w:p w:rsidR="001E5872" w:rsidRPr="00B41897" w:rsidRDefault="001E5872" w:rsidP="00B41897">
      <w:pPr>
        <w:tabs>
          <w:tab w:val="left" w:pos="1395"/>
        </w:tabs>
      </w:pPr>
      <w:r>
        <w:tab/>
      </w:r>
    </w:p>
    <w:p w:rsidR="001E5872" w:rsidRDefault="001E5872" w:rsidP="00B41897">
      <w:pPr>
        <w:tabs>
          <w:tab w:val="left" w:pos="1395"/>
        </w:tabs>
        <w:rPr>
          <w:sz w:val="36"/>
          <w:szCs w:val="36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278.65pt;margin-top:12.55pt;width:71.25pt;height:0;z-index:251668992" o:connectortype="straight">
            <v:stroke endarrow="block"/>
          </v:shape>
        </w:pict>
      </w:r>
      <w:r w:rsidRPr="00B41897">
        <w:rPr>
          <w:sz w:val="36"/>
          <w:szCs w:val="36"/>
        </w:rPr>
        <w:t xml:space="preserve">……..onluk          </w:t>
      </w:r>
      <w:r>
        <w:rPr>
          <w:sz w:val="36"/>
          <w:szCs w:val="36"/>
        </w:rPr>
        <w:t xml:space="preserve">  </w:t>
      </w:r>
      <w:r w:rsidRPr="00B41897">
        <w:rPr>
          <w:sz w:val="36"/>
          <w:szCs w:val="36"/>
        </w:rPr>
        <w:t xml:space="preserve">    ……………birlik</w:t>
      </w:r>
      <w:r>
        <w:rPr>
          <w:sz w:val="36"/>
          <w:szCs w:val="36"/>
        </w:rPr>
        <w:t xml:space="preserve">          </w:t>
      </w:r>
    </w:p>
    <w:p w:rsidR="001E5872" w:rsidRDefault="001E5872" w:rsidP="00B41897">
      <w:pPr>
        <w:tabs>
          <w:tab w:val="left" w:pos="1395"/>
        </w:tabs>
        <w:rPr>
          <w:sz w:val="36"/>
          <w:szCs w:val="36"/>
        </w:rPr>
      </w:pPr>
      <w:r>
        <w:rPr>
          <w:noProof/>
          <w:lang w:eastAsia="tr-TR"/>
        </w:rPr>
        <w:pict>
          <v:rect id="_x0000_s1079" style="position:absolute;margin-left:-52.85pt;margin-top:32.8pt;width:578.25pt;height:281.25pt;z-index:-251619840"/>
        </w:pict>
      </w:r>
    </w:p>
    <w:p w:rsidR="001E5872" w:rsidRDefault="001E5872" w:rsidP="00B41897">
      <w:pPr>
        <w:tabs>
          <w:tab w:val="left" w:pos="1395"/>
        </w:tabs>
        <w:rPr>
          <w:sz w:val="36"/>
          <w:szCs w:val="36"/>
        </w:rPr>
      </w:pPr>
      <w:r>
        <w:rPr>
          <w:noProof/>
          <w:lang w:eastAsia="tr-TR"/>
        </w:rPr>
        <w:pict>
          <v:shape id="_x0000_s1080" type="#_x0000_t16" style="position:absolute;margin-left:101.65pt;margin-top:7.25pt;width:18.75pt;height:23.25pt;z-index:251681280"/>
        </w:pict>
      </w:r>
      <w:r>
        <w:rPr>
          <w:noProof/>
          <w:lang w:eastAsia="tr-TR"/>
        </w:rPr>
        <w:pict>
          <v:shape id="_x0000_s1081" type="#_x0000_t16" style="position:absolute;margin-left:72.4pt;margin-top:7.25pt;width:18.75pt;height:23.25pt;z-index:251680256"/>
        </w:pict>
      </w:r>
      <w:r>
        <w:rPr>
          <w:noProof/>
          <w:lang w:eastAsia="tr-TR"/>
        </w:rPr>
        <w:pict>
          <v:shape id="_x0000_s1082" type="#_x0000_t16" style="position:absolute;margin-left:39.4pt;margin-top:7.25pt;width:18.75pt;height:23.25pt;z-index:251672064"/>
        </w:pict>
      </w:r>
      <w:r>
        <w:rPr>
          <w:noProof/>
          <w:lang w:eastAsia="tr-TR"/>
        </w:rPr>
        <w:pict>
          <v:shape id="_x0000_s1083" type="#_x0000_t16" style="position:absolute;margin-left:9.4pt;margin-top:7.25pt;width:18.75pt;height:23.25pt;z-index:251671040"/>
        </w:pict>
      </w:r>
      <w:r>
        <w:rPr>
          <w:noProof/>
          <w:lang w:eastAsia="tr-TR"/>
        </w:rPr>
        <w:pict>
          <v:shape id="_x0000_s1084" type="#_x0000_t16" style="position:absolute;margin-left:-20.6pt;margin-top:7.25pt;width:18.75pt;height:23.25pt;z-index:251670016"/>
        </w:pict>
      </w:r>
      <w:r>
        <w:rPr>
          <w:noProof/>
          <w:lang w:eastAsia="tr-TR"/>
        </w:rPr>
        <w:pict>
          <v:shape id="_x0000_s1085" type="#_x0000_t16" style="position:absolute;margin-left:278.65pt;margin-top:62pt;width:18.75pt;height:23.25pt;z-index:251694592"/>
        </w:pict>
      </w:r>
      <w:r>
        <w:rPr>
          <w:noProof/>
          <w:lang w:eastAsia="tr-TR"/>
        </w:rPr>
        <w:pict>
          <v:shape id="_x0000_s1086" type="#_x0000_t16" style="position:absolute;margin-left:242.65pt;margin-top:62pt;width:18.75pt;height:23.25pt;z-index:251695616"/>
        </w:pict>
      </w:r>
      <w:r>
        <w:rPr>
          <w:noProof/>
          <w:lang w:eastAsia="tr-TR"/>
        </w:rPr>
        <w:pict>
          <v:shape id="_x0000_s1087" type="#_x0000_t16" style="position:absolute;margin-left:214.15pt;margin-top:66.5pt;width:18.75pt;height:23.25pt;z-index:251692544"/>
        </w:pict>
      </w:r>
      <w:r>
        <w:rPr>
          <w:noProof/>
          <w:lang w:eastAsia="tr-TR"/>
        </w:rPr>
        <w:pict>
          <v:shape id="_x0000_s1088" type="#_x0000_t16" style="position:absolute;margin-left:273.4pt;margin-top:30.5pt;width:18.75pt;height:23.25pt;z-index:251693568"/>
        </w:pict>
      </w:r>
      <w:r>
        <w:rPr>
          <w:noProof/>
          <w:lang w:eastAsia="tr-TR"/>
        </w:rPr>
        <w:pict>
          <v:shape id="_x0000_s1089" type="#_x0000_t16" style="position:absolute;margin-left:242.65pt;margin-top:24.5pt;width:18.75pt;height:23.25pt;z-index:251686400"/>
        </w:pict>
      </w:r>
      <w:r>
        <w:rPr>
          <w:noProof/>
          <w:lang w:eastAsia="tr-TR"/>
        </w:rPr>
        <w:pict>
          <v:shape id="_x0000_s1090" type="#_x0000_t16" style="position:absolute;margin-left:214.15pt;margin-top:30.5pt;width:18.75pt;height:23.25pt;z-index:251687424"/>
        </w:pict>
      </w:r>
      <w:r>
        <w:rPr>
          <w:noProof/>
          <w:lang w:eastAsia="tr-TR"/>
        </w:rPr>
        <w:pict>
          <v:shape id="_x0000_s1091" type="#_x0000_t16" style="position:absolute;margin-left:82.9pt;margin-top:139.25pt;width:18.75pt;height:23.25pt;z-index:251688448"/>
        </w:pict>
      </w:r>
      <w:r>
        <w:rPr>
          <w:noProof/>
          <w:lang w:eastAsia="tr-TR"/>
        </w:rPr>
        <w:pict>
          <v:shape id="_x0000_s1092" type="#_x0000_t16" style="position:absolute;margin-left:53.65pt;margin-top:139.25pt;width:18.75pt;height:23.25pt;z-index:251689472"/>
        </w:pict>
      </w:r>
      <w:r>
        <w:rPr>
          <w:noProof/>
          <w:lang w:eastAsia="tr-TR"/>
        </w:rPr>
        <w:pict>
          <v:shape id="_x0000_s1093" type="#_x0000_t16" style="position:absolute;margin-left:22.15pt;margin-top:139.25pt;width:18.75pt;height:23.25pt;z-index:251690496"/>
        </w:pict>
      </w:r>
      <w:r>
        <w:rPr>
          <w:noProof/>
          <w:lang w:eastAsia="tr-TR"/>
        </w:rPr>
        <w:pict>
          <v:shape id="_x0000_s1094" type="#_x0000_t16" style="position:absolute;margin-left:-1.85pt;margin-top:139.25pt;width:18.75pt;height:23.25pt;z-index:251691520"/>
        </w:pict>
      </w:r>
      <w:r>
        <w:rPr>
          <w:noProof/>
          <w:lang w:eastAsia="tr-TR"/>
        </w:rPr>
        <w:pict>
          <v:shape id="_x0000_s1095" type="#_x0000_t16" style="position:absolute;margin-left:-28.1pt;margin-top:139.25pt;width:18.75pt;height:23.25pt;z-index:251679232"/>
        </w:pict>
      </w:r>
    </w:p>
    <w:p w:rsidR="001E5872" w:rsidRPr="00B41897" w:rsidRDefault="001E5872" w:rsidP="00B41897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096" type="#_x0000_t16" style="position:absolute;margin-left:101.65pt;margin-top:3.5pt;width:18.75pt;height:23.25pt;z-index:251684352"/>
        </w:pict>
      </w:r>
      <w:r>
        <w:rPr>
          <w:noProof/>
          <w:lang w:eastAsia="tr-TR"/>
        </w:rPr>
        <w:pict>
          <v:shape id="_x0000_s1097" type="#_x0000_t16" style="position:absolute;margin-left:72.4pt;margin-top:3.5pt;width:18.75pt;height:23.25pt;z-index:251683328"/>
        </w:pict>
      </w:r>
      <w:r>
        <w:rPr>
          <w:noProof/>
          <w:lang w:eastAsia="tr-TR"/>
        </w:rPr>
        <w:pict>
          <v:shape id="_x0000_s1098" type="#_x0000_t16" style="position:absolute;margin-left:40.9pt;margin-top:3.5pt;width:18.75pt;height:23.25pt;z-index:251682304"/>
        </w:pict>
      </w:r>
      <w:r>
        <w:rPr>
          <w:noProof/>
          <w:lang w:eastAsia="tr-TR"/>
        </w:rPr>
        <w:pict>
          <v:shape id="_x0000_s1099" type="#_x0000_t16" style="position:absolute;margin-left:9.4pt;margin-top:8pt;width:18.75pt;height:23.25pt;z-index:251674112"/>
        </w:pict>
      </w:r>
      <w:r>
        <w:rPr>
          <w:noProof/>
          <w:lang w:eastAsia="tr-TR"/>
        </w:rPr>
        <w:pict>
          <v:shape id="_x0000_s1100" type="#_x0000_t16" style="position:absolute;margin-left:-20.6pt;margin-top:8pt;width:18.75pt;height:23.25pt;z-index:251673088"/>
        </w:pict>
      </w:r>
    </w:p>
    <w:p w:rsidR="001E5872" w:rsidRPr="00B41897" w:rsidRDefault="001E5872" w:rsidP="00B41897">
      <w:pPr>
        <w:rPr>
          <w:sz w:val="36"/>
          <w:szCs w:val="36"/>
        </w:rPr>
      </w:pPr>
    </w:p>
    <w:p w:rsidR="001E5872" w:rsidRDefault="001E5872" w:rsidP="00B41897">
      <w:pPr>
        <w:rPr>
          <w:sz w:val="36"/>
          <w:szCs w:val="36"/>
        </w:rPr>
      </w:pPr>
      <w:r>
        <w:rPr>
          <w:noProof/>
          <w:lang w:eastAsia="tr-TR"/>
        </w:rPr>
        <w:pict>
          <v:shape id="_x0000_s1101" type="#_x0000_t16" style="position:absolute;margin-left:91.15pt;margin-top:7.2pt;width:18.75pt;height:23.25pt;z-index:251678208"/>
        </w:pict>
      </w:r>
      <w:r>
        <w:rPr>
          <w:noProof/>
          <w:lang w:eastAsia="tr-TR"/>
        </w:rPr>
        <w:pict>
          <v:shape id="_x0000_s1102" type="#_x0000_t16" style="position:absolute;margin-left:59.65pt;margin-top:-.3pt;width:18.75pt;height:23.25pt;z-index:251685376"/>
        </w:pict>
      </w:r>
      <w:r>
        <w:rPr>
          <w:noProof/>
          <w:lang w:eastAsia="tr-TR"/>
        </w:rPr>
        <w:pict>
          <v:shape id="_x0000_s1103" type="#_x0000_t16" style="position:absolute;margin-left:28.15pt;margin-top:3.45pt;width:18.75pt;height:23.25pt;z-index:251677184"/>
        </w:pict>
      </w:r>
      <w:r>
        <w:rPr>
          <w:noProof/>
          <w:lang w:eastAsia="tr-TR"/>
        </w:rPr>
        <w:pict>
          <v:shape id="_x0000_s1104" type="#_x0000_t16" style="position:absolute;margin-left:1.9pt;margin-top:-.3pt;width:18.75pt;height:23.25pt;z-index:251676160"/>
        </w:pict>
      </w:r>
      <w:r>
        <w:rPr>
          <w:noProof/>
          <w:lang w:eastAsia="tr-TR"/>
        </w:rPr>
        <w:pict>
          <v:shape id="_x0000_s1105" type="#_x0000_t16" style="position:absolute;margin-left:-28.1pt;margin-top:-.3pt;width:18.75pt;height:23.25pt;z-index:251675136"/>
        </w:pict>
      </w:r>
    </w:p>
    <w:p w:rsidR="001E5872" w:rsidRDefault="001E5872" w:rsidP="00B41897">
      <w:pPr>
        <w:tabs>
          <w:tab w:val="left" w:pos="2955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1E5872" w:rsidRDefault="001E5872" w:rsidP="00B41897">
      <w:pPr>
        <w:tabs>
          <w:tab w:val="left" w:pos="2955"/>
        </w:tabs>
        <w:rPr>
          <w:sz w:val="36"/>
          <w:szCs w:val="36"/>
        </w:rPr>
      </w:pPr>
      <w:r>
        <w:rPr>
          <w:noProof/>
          <w:lang w:eastAsia="tr-TR"/>
        </w:rPr>
        <w:pict>
          <v:shape id="_x0000_s1106" type="#_x0000_t32" style="position:absolute;margin-left:333.4pt;margin-top:14.65pt;width:71.25pt;height:0;z-index:251697664" o:connectortype="straight">
            <v:stroke endarrow="block"/>
          </v:shape>
        </w:pict>
      </w:r>
      <w:r>
        <w:rPr>
          <w:sz w:val="36"/>
          <w:szCs w:val="36"/>
        </w:rPr>
        <w:t>……….onluk                          ……….birlik</w:t>
      </w:r>
    </w:p>
    <w:p w:rsidR="001E5872" w:rsidRDefault="001E5872" w:rsidP="00B41897">
      <w:pPr>
        <w:tabs>
          <w:tab w:val="left" w:pos="2955"/>
        </w:tabs>
        <w:rPr>
          <w:sz w:val="36"/>
          <w:szCs w:val="36"/>
        </w:rPr>
      </w:pPr>
    </w:p>
    <w:p w:rsidR="001E5872" w:rsidRDefault="001E5872" w:rsidP="00B41897">
      <w:pPr>
        <w:tabs>
          <w:tab w:val="left" w:pos="2955"/>
        </w:tabs>
        <w:rPr>
          <w:sz w:val="36"/>
          <w:szCs w:val="36"/>
        </w:rPr>
      </w:pPr>
    </w:p>
    <w:p w:rsidR="001E5872" w:rsidRPr="00B41897" w:rsidRDefault="001E5872" w:rsidP="00B41897">
      <w:pPr>
        <w:tabs>
          <w:tab w:val="left" w:pos="2955"/>
        </w:tabs>
        <w:rPr>
          <w:sz w:val="36"/>
          <w:szCs w:val="36"/>
        </w:rPr>
      </w:pPr>
    </w:p>
    <w:sectPr w:rsidR="001E5872" w:rsidRPr="00B41897" w:rsidSect="00DE1D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5872" w:rsidRDefault="001E5872" w:rsidP="00D30E00">
      <w:pPr>
        <w:spacing w:after="0" w:line="240" w:lineRule="auto"/>
      </w:pPr>
      <w:r>
        <w:separator/>
      </w:r>
    </w:p>
  </w:endnote>
  <w:endnote w:type="continuationSeparator" w:id="1">
    <w:p w:rsidR="001E5872" w:rsidRDefault="001E5872" w:rsidP="00D30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5872" w:rsidRDefault="001E5872" w:rsidP="00D30E00">
      <w:pPr>
        <w:spacing w:after="0" w:line="240" w:lineRule="auto"/>
      </w:pPr>
      <w:r>
        <w:separator/>
      </w:r>
    </w:p>
  </w:footnote>
  <w:footnote w:type="continuationSeparator" w:id="1">
    <w:p w:rsidR="001E5872" w:rsidRDefault="001E5872" w:rsidP="00D30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872" w:rsidRDefault="001E5872">
    <w:pPr>
      <w:pStyle w:val="Header"/>
    </w:pPr>
  </w:p>
  <w:p w:rsidR="001E5872" w:rsidRDefault="001E5872">
    <w:pPr>
      <w:pStyle w:val="Header"/>
    </w:pPr>
  </w:p>
  <w:p w:rsidR="001E5872" w:rsidRDefault="001E587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E00"/>
    <w:rsid w:val="00032B9D"/>
    <w:rsid w:val="001250DF"/>
    <w:rsid w:val="001E5872"/>
    <w:rsid w:val="004A19DB"/>
    <w:rsid w:val="00947D74"/>
    <w:rsid w:val="009D63B3"/>
    <w:rsid w:val="00B41897"/>
    <w:rsid w:val="00CC0E01"/>
    <w:rsid w:val="00D30E00"/>
    <w:rsid w:val="00DE1D71"/>
    <w:rsid w:val="00E33353"/>
    <w:rsid w:val="00E9061C"/>
    <w:rsid w:val="00F95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D7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30E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30E0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30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30E00"/>
  </w:style>
  <w:style w:type="paragraph" w:styleId="Footer">
    <w:name w:val="footer"/>
    <w:basedOn w:val="Normal"/>
    <w:link w:val="FooterChar"/>
    <w:uiPriority w:val="99"/>
    <w:semiHidden/>
    <w:rsid w:val="00D30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0E00"/>
  </w:style>
  <w:style w:type="character" w:styleId="Hyperlink">
    <w:name w:val="Hyperlink"/>
    <w:basedOn w:val="DefaultParagraphFont"/>
    <w:uiPriority w:val="99"/>
    <w:rsid w:val="00F95DD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4</Pages>
  <Words>88</Words>
  <Characters>503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Memet ÇELİK</dc:creator>
  <cp:keywords>www.sorubak.com</cp:keywords>
  <dc:description>www.sorubak.com</dc:description>
  <cp:lastModifiedBy>edanur</cp:lastModifiedBy>
  <cp:revision>4</cp:revision>
  <cp:lastPrinted>2012-09-24T20:59:00Z</cp:lastPrinted>
  <dcterms:created xsi:type="dcterms:W3CDTF">2012-09-24T20:17:00Z</dcterms:created>
  <dcterms:modified xsi:type="dcterms:W3CDTF">2013-08-21T09:52:00Z</dcterms:modified>
  <cp:category>www.sorubak.com</cp:category>
</cp:coreProperties>
</file>