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D3" w:rsidRDefault="002D17D3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margin-left:34.15pt;margin-top:-8.6pt;width:60pt;height:44.25pt;z-index:251649024;visibility:visible;v-text-anchor:middle" strokeweight="2pt">
            <v:textbox>
              <w:txbxContent>
                <w:p w:rsidR="002D17D3" w:rsidRDefault="002D17D3" w:rsidP="00CE4895">
                  <w:pPr>
                    <w:jc w:val="center"/>
                  </w:pPr>
                  <w:r>
                    <w:t>122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2" o:spid="_x0000_s1027" type="#_x0000_t5" style="position:absolute;margin-left:94.15pt;margin-top:-8.6pt;width:60pt;height:44.25pt;z-index:251650048;visibility:visible;v-text-anchor:middle" fillcolor="window" strokecolor="windowText" strokeweight="2pt">
            <v:textbox>
              <w:txbxContent>
                <w:p w:rsidR="002D17D3" w:rsidRDefault="002D17D3" w:rsidP="00CE4895">
                  <w:pPr>
                    <w:jc w:val="center"/>
                  </w:pPr>
                  <w:r w:rsidRPr="00CE4895">
                    <w:rPr>
                      <w:sz w:val="24"/>
                      <w:szCs w:val="24"/>
                    </w:rPr>
                    <w:t>152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3" o:spid="_x0000_s1028" type="#_x0000_t5" style="position:absolute;margin-left:154.15pt;margin-top:-8.6pt;width:60pt;height:44.25pt;z-index:251651072;visibility:visible;v-text-anchor:middle" fillcolor="window" strokecolor="windowText" strokeweight="2pt">
            <v:textbox>
              <w:txbxContent>
                <w:p w:rsidR="002D17D3" w:rsidRDefault="002D17D3" w:rsidP="00CE489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4" o:spid="_x0000_s1029" type="#_x0000_t5" style="position:absolute;margin-left:214.15pt;margin-top:-8.6pt;width:60pt;height:44.25pt;z-index:251652096;visibility:visible;v-text-anchor:middle" fillcolor="window" strokecolor="windowText" strokeweight="2pt">
            <v:textbox>
              <w:txbxContent>
                <w:p w:rsidR="002D17D3" w:rsidRDefault="002D17D3" w:rsidP="00CE4895">
                  <w:pPr>
                    <w:jc w:val="center"/>
                  </w:pPr>
                  <w:r>
                    <w:t>212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5" o:spid="_x0000_s1030" type="#_x0000_t5" style="position:absolute;margin-left:274.15pt;margin-top:-8.6pt;width:60pt;height:44.25pt;z-index:251653120;visibility:visible;v-text-anchor:middle" fillcolor="window" strokecolor="windowText" strokeweight="2pt">
            <v:textbox>
              <w:txbxContent>
                <w:p w:rsidR="002D17D3" w:rsidRDefault="002D17D3" w:rsidP="00CE4895">
                  <w:pPr>
                    <w:jc w:val="center"/>
                  </w:pPr>
                  <w:r>
                    <w:t>242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6" o:spid="_x0000_s1031" type="#_x0000_t5" style="position:absolute;margin-left:334.15pt;margin-top:-8.6pt;width:60pt;height:44.25pt;z-index:251654144;visibility:visible;v-text-anchor:middle" fillcolor="window" strokecolor="windowText" strokeweight="2pt">
            <v:textbox>
              <w:txbxContent>
                <w:p w:rsidR="002D17D3" w:rsidRDefault="002D17D3" w:rsidP="00CE489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7" o:spid="_x0000_s1032" type="#_x0000_t5" style="position:absolute;margin-left:394.15pt;margin-top:-8.6pt;width:60pt;height:44.25pt;z-index:251655168;visibility:visible;v-text-anchor:middle" fillcolor="window" strokecolor="windowText" strokeweight="2pt">
            <v:textbox>
              <w:txbxContent>
                <w:p w:rsidR="002D17D3" w:rsidRDefault="002D17D3" w:rsidP="00CE4895">
                  <w:pPr>
                    <w:jc w:val="center"/>
                  </w:pPr>
                  <w:r>
                    <w:t>302</w:t>
                  </w:r>
                </w:p>
              </w:txbxContent>
            </v:textbox>
          </v:shape>
        </w:pict>
      </w:r>
    </w:p>
    <w:p w:rsidR="002D17D3" w:rsidRDefault="002D17D3" w:rsidP="00CE4895"/>
    <w:p w:rsidR="002D17D3" w:rsidRDefault="002D17D3" w:rsidP="00CE4895">
      <w:pPr>
        <w:pStyle w:val="ListParagraph"/>
        <w:numPr>
          <w:ilvl w:val="0"/>
          <w:numId w:val="1"/>
        </w:numPr>
        <w:ind w:left="284" w:hanging="426"/>
        <w:rPr>
          <w:rFonts w:ascii="ALFABET98" w:hAnsi="ALFABET98" w:cs="ALFABET98"/>
          <w:sz w:val="28"/>
          <w:szCs w:val="28"/>
        </w:rPr>
      </w:pPr>
      <w:r w:rsidRPr="00CE4895">
        <w:rPr>
          <w:rFonts w:ascii="ALFABET98" w:hAnsi="ALFABET98" w:cs="ALFABET98"/>
          <w:sz w:val="28"/>
          <w:szCs w:val="28"/>
        </w:rPr>
        <w:t>Yukarıdaki örüntüde boş yerlere sırasıyla hangi sayılar gelmelidir?</w:t>
      </w:r>
    </w:p>
    <w:p w:rsidR="002D17D3" w:rsidRDefault="002D17D3" w:rsidP="00CE4895">
      <w:pPr>
        <w:pStyle w:val="ListParagraph"/>
        <w:ind w:left="284"/>
        <w:rPr>
          <w:rFonts w:ascii="ALFABET98" w:hAnsi="ALFABET98" w:cs="ALFABET98"/>
          <w:sz w:val="28"/>
          <w:szCs w:val="28"/>
        </w:rPr>
      </w:pPr>
    </w:p>
    <w:p w:rsidR="002D17D3" w:rsidRDefault="002D17D3" w:rsidP="00CE4895">
      <w:pPr>
        <w:pStyle w:val="ListParagraph"/>
        <w:numPr>
          <w:ilvl w:val="0"/>
          <w:numId w:val="1"/>
        </w:numPr>
        <w:ind w:left="284" w:hanging="426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12- 14- 16- 17- 20- 22- 24 </w:t>
      </w:r>
    </w:p>
    <w:p w:rsidR="002D17D3" w:rsidRDefault="002D17D3" w:rsidP="00CE4895">
      <w:pPr>
        <w:pStyle w:val="ListParagraph"/>
        <w:ind w:left="284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Oğuz sayma yaparken hangi sayıyı yanlış söylemiştir?</w:t>
      </w:r>
    </w:p>
    <w:p w:rsidR="002D17D3" w:rsidRDefault="002D17D3" w:rsidP="00D16941">
      <w:pPr>
        <w:jc w:val="center"/>
        <w:rPr>
          <w:rFonts w:ascii="ALFABET98" w:hAnsi="ALFABET98" w:cs="ALFABET98"/>
          <w:sz w:val="28"/>
          <w:szCs w:val="28"/>
        </w:rPr>
      </w:pPr>
      <w:hyperlink r:id="rId7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p w:rsidR="002D17D3" w:rsidRDefault="002D17D3" w:rsidP="00CE4895">
      <w:pPr>
        <w:pStyle w:val="ListParagraph"/>
        <w:ind w:left="284"/>
        <w:rPr>
          <w:rFonts w:ascii="ALFABET98" w:hAnsi="ALFABET98" w:cs="ALFABET98"/>
          <w:sz w:val="28"/>
          <w:szCs w:val="28"/>
        </w:rPr>
      </w:pPr>
    </w:p>
    <w:p w:rsidR="002D17D3" w:rsidRDefault="002D17D3" w:rsidP="00CE4895">
      <w:pPr>
        <w:pStyle w:val="ListParagraph"/>
        <w:ind w:left="284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>3-</w:t>
      </w:r>
      <w:r>
        <w:rPr>
          <w:noProof/>
          <w:lang w:eastAsia="tr-TR"/>
        </w:rPr>
        <w:pict>
          <v:rect id="Dikdörtgen 8" o:spid="_x0000_s1033" style="position:absolute;left:0;text-align:left;margin-left:51.9pt;margin-top:22.15pt;width:49.5pt;height:30.75pt;z-index:251656192;visibility:visible;mso-position-horizontal-relative:text;mso-position-vertical-relative:text;v-text-anchor:middle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34" style="position:absolute;left:0;text-align:left;margin-left:104.4pt;margin-top:52.9pt;width:49.5pt;height:30.75pt;z-index:251657216;visibility:visible;mso-position-horizontal-relative:text;mso-position-vertical-relative:text;v-text-anchor:middle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5" style="position:absolute;left:0;text-align:left;margin-left:51.9pt;margin-top:83.65pt;width:49.5pt;height:30.75pt;z-index:251659264;visibility:visible;mso-position-horizontal-relative:text;mso-position-vertical-relative:text;v-text-anchor:middle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6" style="position:absolute;left:0;text-align:left;margin-left:-5.1pt;margin-top:52.9pt;width:49.5pt;height:30.75pt;z-index:251658240;visibility:visible;mso-position-horizontal-relative:text;mso-position-vertical-relative:text;v-text-anchor:middle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</w:p>
    <w:p w:rsidR="002D17D3" w:rsidRDefault="002D17D3" w:rsidP="001E7E5C"/>
    <w:p w:rsidR="002D17D3" w:rsidRDefault="002D17D3" w:rsidP="001E7E5C">
      <w:pPr>
        <w:tabs>
          <w:tab w:val="left" w:pos="3525"/>
        </w:tabs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18" o:spid="_x0000_s1037" style="position:absolute;margin-left:458.4pt;margin-top:104.35pt;width:64.5pt;height:37.5pt;z-index:251661312;visibility:visible;v-text-anchor:middle" arcsize="10923f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38" style="position:absolute;margin-left:383.4pt;margin-top:104.35pt;width:64.5pt;height:37.5pt;z-index:251666432;visibility:visible;v-text-anchor:middle" arcsize="10923f" fillcolor="window" strokecolor="windowText" strokeweight="2pt"/>
        </w:pict>
      </w:r>
      <w:r>
        <w:rPr>
          <w:noProof/>
          <w:lang w:eastAsia="tr-TR"/>
        </w:rPr>
        <w:pict>
          <v:roundrect id="Yuvarlatılmış Dikdörtgen 22" o:spid="_x0000_s1039" style="position:absolute;margin-left:310.65pt;margin-top:104.35pt;width:64.5pt;height:37.5pt;z-index:251665408;visibility:visible;v-text-anchor:middle" arcsize="10923f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40" style="position:absolute;margin-left:234.9pt;margin-top:104.35pt;width:64.5pt;height:37.5pt;z-index:251664384;visibility:visible;v-text-anchor:middle" arcsize="10923f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41" style="position:absolute;margin-left:161.4pt;margin-top:104.35pt;width:64.5pt;height:37.5pt;z-index:251663360;visibility:visible;v-text-anchor:middle" arcsize="10923f" fillcolor="window" strokecolor="windowText" strokeweight="2pt"/>
        </w:pict>
      </w:r>
      <w:r>
        <w:rPr>
          <w:noProof/>
          <w:lang w:eastAsia="tr-TR"/>
        </w:rPr>
        <w:pict>
          <v:roundrect id="Yuvarlatılmış Dikdörtgen 19" o:spid="_x0000_s1042" style="position:absolute;margin-left:89.4pt;margin-top:104.35pt;width:64.5pt;height:37.5pt;z-index:251662336;visibility:visible;v-text-anchor:middle" arcsize="10923f" fillcolor="window" strokecolor="windowText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17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43" style="position:absolute;margin-left:12.9pt;margin-top:104.35pt;width:64.5pt;height:37.5pt;z-index:251660288;visibility:visible;v-text-anchor:middle" arcsize="10923f" strokeweight="2pt">
            <v:textbox>
              <w:txbxContent>
                <w:p w:rsidR="002D17D3" w:rsidRPr="001E7E5C" w:rsidRDefault="002D17D3" w:rsidP="001E7E5C">
                  <w:pPr>
                    <w:jc w:val="center"/>
                    <w:rPr>
                      <w:sz w:val="32"/>
                      <w:szCs w:val="32"/>
                    </w:rPr>
                  </w:pPr>
                  <w:r w:rsidRPr="001E7E5C"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roundrect>
        </w:pict>
      </w:r>
      <w:r>
        <w:tab/>
      </w:r>
      <w:r w:rsidRPr="001E7E5C">
        <w:rPr>
          <w:rFonts w:ascii="ALFABET98" w:hAnsi="ALFABET98" w:cs="ALFABET98"/>
          <w:sz w:val="32"/>
          <w:szCs w:val="32"/>
        </w:rPr>
        <w:t>Yandaki tabloda ?ola</w:t>
      </w:r>
      <w:r>
        <w:rPr>
          <w:rFonts w:ascii="ALFABET98" w:hAnsi="ALFABET98" w:cs="ALFABET98"/>
          <w:sz w:val="32"/>
          <w:szCs w:val="32"/>
        </w:rPr>
        <w:t xml:space="preserve">n yere hangi sayı yazılmalıdır?    </w:t>
      </w:r>
    </w:p>
    <w:p w:rsidR="002D17D3" w:rsidRPr="001E7E5C" w:rsidRDefault="002D17D3" w:rsidP="001E7E5C">
      <w:pPr>
        <w:rPr>
          <w:rFonts w:ascii="ALFABET98" w:hAnsi="ALFABET98" w:cs="ALFABET98"/>
          <w:sz w:val="32"/>
          <w:szCs w:val="32"/>
        </w:rPr>
      </w:pPr>
    </w:p>
    <w:p w:rsidR="002D17D3" w:rsidRPr="001E7E5C" w:rsidRDefault="002D17D3" w:rsidP="001E7E5C">
      <w:pPr>
        <w:rPr>
          <w:rFonts w:ascii="ALFABET98" w:hAnsi="ALFABET98" w:cs="ALFABET98"/>
          <w:sz w:val="32"/>
          <w:szCs w:val="32"/>
        </w:rPr>
      </w:pPr>
    </w:p>
    <w:p w:rsidR="002D17D3" w:rsidRPr="001E7E5C" w:rsidRDefault="002D17D3" w:rsidP="001E7E5C">
      <w:pPr>
        <w:rPr>
          <w:rFonts w:ascii="ALFABET98" w:hAnsi="ALFABET98" w:cs="ALFABET98"/>
          <w:sz w:val="32"/>
          <w:szCs w:val="32"/>
        </w:rPr>
      </w:pPr>
    </w:p>
    <w:p w:rsidR="002D17D3" w:rsidRDefault="002D17D3" w:rsidP="001E7E5C">
      <w:pPr>
        <w:rPr>
          <w:rFonts w:ascii="ALFABET98" w:hAnsi="ALFABET98" w:cs="ALFABET98"/>
          <w:sz w:val="32"/>
          <w:szCs w:val="32"/>
        </w:rPr>
      </w:pPr>
    </w:p>
    <w:p w:rsidR="002D17D3" w:rsidRDefault="002D17D3" w:rsidP="001E7E5C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Yukarıdaki örüntüyü tamamlayarak kuralını yazınız.</w:t>
      </w:r>
    </w:p>
    <w:p w:rsidR="002D17D3" w:rsidRDefault="002D17D3" w:rsidP="001E7E5C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Kural: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2D17D3" w:rsidRDefault="002D17D3" w:rsidP="005731F5">
      <w:pPr>
        <w:rPr>
          <w:rFonts w:ascii="ALFABET98" w:hAnsi="ALFABET98" w:cs="ALFABET98"/>
          <w:sz w:val="32"/>
          <w:szCs w:val="32"/>
        </w:rPr>
      </w:pPr>
    </w:p>
    <w:p w:rsidR="002D17D3" w:rsidRDefault="002D17D3" w:rsidP="005731F5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Nariye  73 sayısındaki onlukları 3 azaltıp birlikleri 3 artırmak istiyor.SizceNariye hangi sayıyı bulur?</w:t>
      </w:r>
    </w:p>
    <w:p w:rsidR="002D17D3" w:rsidRDefault="002D17D3" w:rsidP="005731F5">
      <w:pPr>
        <w:rPr>
          <w:rFonts w:ascii="ALFABET98" w:hAnsi="ALFABET98" w:cs="ALFABET98"/>
          <w:sz w:val="32"/>
          <w:szCs w:val="32"/>
        </w:rPr>
      </w:pPr>
    </w:p>
    <w:p w:rsidR="002D17D3" w:rsidRDefault="002D17D3" w:rsidP="005731F5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Kağan 3 deste kağıdın 16 tanesini kullanırsa geriye kaç kağıdı kalır?</w:t>
      </w:r>
    </w:p>
    <w:p w:rsidR="002D17D3" w:rsidRDefault="002D17D3" w:rsidP="005731F5">
      <w:pPr>
        <w:rPr>
          <w:rFonts w:ascii="ALFABET98" w:hAnsi="ALFABET98" w:cs="ALFABET98"/>
          <w:sz w:val="32"/>
          <w:szCs w:val="32"/>
        </w:rPr>
      </w:pPr>
    </w:p>
    <w:p w:rsidR="002D17D3" w:rsidRPr="005731F5" w:rsidRDefault="002D17D3" w:rsidP="005731F5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Bir düzine kalemin üzerine 5 kez ikişer ikişer sayarsam hangi sayıyı bulurum?</w:t>
      </w:r>
      <w:bookmarkStart w:id="0" w:name="_GoBack"/>
      <w:bookmarkEnd w:id="0"/>
    </w:p>
    <w:sectPr w:rsidR="002D17D3" w:rsidRPr="005731F5" w:rsidSect="001E7E5C">
      <w:headerReference w:type="default" r:id="rId8"/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7D3" w:rsidRDefault="002D17D3" w:rsidP="005731F5">
      <w:pPr>
        <w:spacing w:after="0" w:line="240" w:lineRule="auto"/>
      </w:pPr>
      <w:r>
        <w:separator/>
      </w:r>
    </w:p>
  </w:endnote>
  <w:endnote w:type="continuationSeparator" w:id="1">
    <w:p w:rsidR="002D17D3" w:rsidRDefault="002D17D3" w:rsidP="0057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7D3" w:rsidRDefault="002D17D3" w:rsidP="005731F5">
      <w:pPr>
        <w:spacing w:after="0" w:line="240" w:lineRule="auto"/>
      </w:pPr>
      <w:r>
        <w:separator/>
      </w:r>
    </w:p>
  </w:footnote>
  <w:footnote w:type="continuationSeparator" w:id="1">
    <w:p w:rsidR="002D17D3" w:rsidRDefault="002D17D3" w:rsidP="0057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D3" w:rsidRDefault="002D17D3" w:rsidP="005731F5">
    <w:pPr>
      <w:pStyle w:val="Header"/>
      <w:jc w:val="center"/>
    </w:pPr>
    <w:r>
      <w:t>ALPARSLAN İLKOKULU 2/A SINIFI</w:t>
    </w:r>
  </w:p>
  <w:p w:rsidR="002D17D3" w:rsidRDefault="002D17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E4A49"/>
    <w:multiLevelType w:val="hybridMultilevel"/>
    <w:tmpl w:val="41BC36F2"/>
    <w:lvl w:ilvl="0" w:tplc="96A260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4895"/>
    <w:rsid w:val="001E7E5C"/>
    <w:rsid w:val="002D17D3"/>
    <w:rsid w:val="002E41AC"/>
    <w:rsid w:val="005731F5"/>
    <w:rsid w:val="007E63BF"/>
    <w:rsid w:val="00CE4895"/>
    <w:rsid w:val="00D16941"/>
    <w:rsid w:val="00D334F4"/>
    <w:rsid w:val="00D6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9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4895"/>
    <w:pPr>
      <w:ind w:left="720"/>
    </w:pPr>
  </w:style>
  <w:style w:type="paragraph" w:styleId="Header">
    <w:name w:val="header"/>
    <w:basedOn w:val="Normal"/>
    <w:link w:val="HeaderChar"/>
    <w:uiPriority w:val="99"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31F5"/>
  </w:style>
  <w:style w:type="paragraph" w:styleId="Footer">
    <w:name w:val="footer"/>
    <w:basedOn w:val="Normal"/>
    <w:link w:val="FooterChar"/>
    <w:uiPriority w:val="99"/>
    <w:rsid w:val="0057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31F5"/>
  </w:style>
  <w:style w:type="paragraph" w:styleId="BalloonText">
    <w:name w:val="Balloon Text"/>
    <w:basedOn w:val="Normal"/>
    <w:link w:val="BalloonTextChar"/>
    <w:uiPriority w:val="99"/>
    <w:semiHidden/>
    <w:rsid w:val="0057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31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169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8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94</Words>
  <Characters>542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2</cp:revision>
  <dcterms:created xsi:type="dcterms:W3CDTF">2012-10-01T16:36:00Z</dcterms:created>
  <dcterms:modified xsi:type="dcterms:W3CDTF">2013-09-21T05:57:00Z</dcterms:modified>
  <cp:category>www.sorubak.com</cp:category>
</cp:coreProperties>
</file>