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933" w:rsidRPr="00C43000" w:rsidRDefault="00CA3933" w:rsidP="00996A6C">
      <w:pPr>
        <w:jc w:val="center"/>
        <w:rPr>
          <w:b/>
          <w:bCs/>
          <w:sz w:val="36"/>
          <w:szCs w:val="36"/>
        </w:rPr>
      </w:pPr>
      <w:r w:rsidRPr="00C43000">
        <w:rPr>
          <w:b/>
          <w:bCs/>
          <w:sz w:val="36"/>
          <w:szCs w:val="36"/>
        </w:rPr>
        <w:t>2-A SINIFI TÜRKÇE ÇALIŞMA KAĞIDI</w:t>
      </w:r>
    </w:p>
    <w:p w:rsidR="00CA3933" w:rsidRPr="00C43000" w:rsidRDefault="00CA3933" w:rsidP="00996A6C">
      <w:pPr>
        <w:jc w:val="center"/>
        <w:rPr>
          <w:sz w:val="36"/>
          <w:szCs w:val="36"/>
        </w:rPr>
        <w:sectPr w:rsidR="00CA3933" w:rsidRPr="00C43000" w:rsidSect="00996A6C">
          <w:headerReference w:type="default" r:id="rId7"/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A3933" w:rsidRPr="00C43000" w:rsidRDefault="00CA3933" w:rsidP="00996A6C">
      <w:pPr>
        <w:jc w:val="center"/>
        <w:rPr>
          <w:b/>
          <w:bCs/>
          <w:sz w:val="24"/>
          <w:szCs w:val="24"/>
        </w:rPr>
      </w:pPr>
      <w:r w:rsidRPr="00C43000">
        <w:rPr>
          <w:b/>
          <w:bCs/>
          <w:sz w:val="24"/>
          <w:szCs w:val="24"/>
        </w:rPr>
        <w:t>1</w:t>
      </w:r>
      <w:r w:rsidRPr="00C43000">
        <w:rPr>
          <w:b/>
          <w:bCs/>
          <w:sz w:val="36"/>
          <w:szCs w:val="36"/>
        </w:rPr>
        <w:t>.</w:t>
      </w:r>
      <w:r w:rsidRPr="00C43000">
        <w:rPr>
          <w:b/>
          <w:bCs/>
          <w:sz w:val="24"/>
          <w:szCs w:val="24"/>
        </w:rPr>
        <w:t>Aşağıya alfabemizde bulunan 29 harfi sırayla yazınız.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…………………………………………………………………………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…………………………………………………………………………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…………………………………………………………………………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…………………………………………………………………………</w:t>
      </w:r>
    </w:p>
    <w:p w:rsidR="00CA3933" w:rsidRPr="00C43000" w:rsidRDefault="00CA3933" w:rsidP="00996A6C">
      <w:pPr>
        <w:rPr>
          <w:b/>
          <w:bCs/>
          <w:sz w:val="24"/>
          <w:szCs w:val="24"/>
        </w:rPr>
      </w:pPr>
      <w:r w:rsidRPr="00C43000">
        <w:rPr>
          <w:b/>
          <w:bCs/>
          <w:sz w:val="24"/>
          <w:szCs w:val="24"/>
        </w:rPr>
        <w:t>2.Alfabemizde kaç tane sesli harf vardır?Aşağıya bu harfleri yazınız.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……………………………………………………………………….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………………………………………………………………………..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b/>
          <w:bCs/>
          <w:sz w:val="24"/>
          <w:szCs w:val="24"/>
        </w:rPr>
        <w:t>3.Aşağıdaki kelimeleri hecelerine ayırınız</w:t>
      </w:r>
      <w:r w:rsidRPr="00C43000">
        <w:rPr>
          <w:sz w:val="24"/>
          <w:szCs w:val="24"/>
        </w:rPr>
        <w:t>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a) kelebek   …………………………………….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b)</w:t>
      </w:r>
      <w:r>
        <w:rPr>
          <w:sz w:val="24"/>
          <w:szCs w:val="24"/>
        </w:rPr>
        <w:t xml:space="preserve"> karna</w:t>
      </w:r>
      <w:r w:rsidRPr="00C43000">
        <w:rPr>
          <w:sz w:val="24"/>
          <w:szCs w:val="24"/>
        </w:rPr>
        <w:t>bahar  ………………………………..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c)Kemalpaşa   ………………………………….</w:t>
      </w:r>
    </w:p>
    <w:p w:rsidR="00CA3933" w:rsidRPr="00C43000" w:rsidRDefault="00CA3933" w:rsidP="00996A6C">
      <w:pPr>
        <w:rPr>
          <w:b/>
          <w:bCs/>
          <w:sz w:val="24"/>
          <w:szCs w:val="24"/>
        </w:rPr>
      </w:pPr>
      <w:r w:rsidRPr="00C43000">
        <w:rPr>
          <w:b/>
          <w:bCs/>
          <w:sz w:val="24"/>
          <w:szCs w:val="24"/>
        </w:rPr>
        <w:t>4.aşağıdaki cümlelerin kaç heceden oluştuğunu karşılarına yazınız.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a.) Ben sınıf kurallarına her zaman uyarım.(………………………………..)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b) Dün akşam yarım saat kitap okudum.(………………………………………………)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c) Ödevlerini düzenli yapan çocuklar başarılı olur.(………………………………………………………)</w:t>
      </w:r>
    </w:p>
    <w:p w:rsidR="00CA3933" w:rsidRPr="00C43000" w:rsidRDefault="00CA3933" w:rsidP="00996A6C">
      <w:pPr>
        <w:rPr>
          <w:b/>
          <w:bCs/>
          <w:sz w:val="24"/>
          <w:szCs w:val="24"/>
        </w:rPr>
      </w:pPr>
      <w:r w:rsidRPr="00C43000">
        <w:rPr>
          <w:b/>
          <w:bCs/>
          <w:sz w:val="24"/>
          <w:szCs w:val="24"/>
        </w:rPr>
        <w:t>NOT:HECE SAYILARINI KISA YOLDAN BULMAYI ÖĞRENMİŞTİK.SESLİ HARFLERİ SAYARAK BULUYORDUK.HATIRLADIN MI?:)</w:t>
      </w:r>
      <w:r w:rsidRPr="00C43000">
        <w:rPr>
          <w:b/>
          <w:bCs/>
          <w:sz w:val="24"/>
          <w:szCs w:val="24"/>
        </w:rPr>
        <w:sym w:font="Wingdings" w:char="F04A"/>
      </w:r>
    </w:p>
    <w:p w:rsidR="00CA3933" w:rsidRPr="00C43000" w:rsidRDefault="00CA3933" w:rsidP="00996A6C">
      <w:pPr>
        <w:rPr>
          <w:b/>
          <w:bCs/>
          <w:sz w:val="24"/>
          <w:szCs w:val="24"/>
        </w:rPr>
      </w:pPr>
      <w:r w:rsidRPr="00C43000">
        <w:rPr>
          <w:b/>
          <w:bCs/>
          <w:sz w:val="24"/>
          <w:szCs w:val="24"/>
        </w:rPr>
        <w:t>5.Aşağıdaki kelimelerin eş anlamlılarını karşılarına yazınız.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Hediye  ………………………………………….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Sene  ………………………………………….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Vatan   …………………………………………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Anı ……………………………..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Öykü  ………………………………..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Kelime  …………………………………</w:t>
      </w:r>
    </w:p>
    <w:p w:rsidR="00CA3933" w:rsidRPr="00C43000" w:rsidRDefault="00CA3933" w:rsidP="00996A6C">
      <w:pPr>
        <w:rPr>
          <w:b/>
          <w:bCs/>
          <w:sz w:val="24"/>
          <w:szCs w:val="24"/>
        </w:rPr>
      </w:pPr>
      <w:r w:rsidRPr="00C43000">
        <w:rPr>
          <w:b/>
          <w:bCs/>
          <w:sz w:val="24"/>
          <w:szCs w:val="24"/>
        </w:rPr>
        <w:t>6.Aşağıdaki  kelimeleri sözlükte bulunma sırasına göre sıralayınız.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Sepet, çilek, nar, tatlı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1.                                            3.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2.                                            4.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Menekşe, martı, müdür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1.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2.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sz w:val="24"/>
          <w:szCs w:val="24"/>
        </w:rPr>
        <w:t>3.</w:t>
      </w:r>
    </w:p>
    <w:p w:rsidR="00CA3933" w:rsidRPr="00C43000" w:rsidRDefault="00CA3933" w:rsidP="00996A6C">
      <w:pPr>
        <w:rPr>
          <w:b/>
          <w:bCs/>
          <w:sz w:val="24"/>
          <w:szCs w:val="24"/>
        </w:rPr>
      </w:pPr>
      <w:r w:rsidRPr="00C43000">
        <w:rPr>
          <w:b/>
          <w:bCs/>
          <w:sz w:val="24"/>
          <w:szCs w:val="24"/>
        </w:rPr>
        <w:t>7.Aşağıdaki soruları cevaplayınız.</w:t>
      </w:r>
    </w:p>
    <w:p w:rsidR="00CA3933" w:rsidRPr="00C43000" w:rsidRDefault="00CA3933" w:rsidP="00996A6C">
      <w:pPr>
        <w:rPr>
          <w:sz w:val="24"/>
          <w:szCs w:val="24"/>
        </w:rPr>
      </w:pPr>
      <w:r w:rsidRPr="00C43000">
        <w:rPr>
          <w:b/>
          <w:bCs/>
          <w:sz w:val="24"/>
          <w:szCs w:val="24"/>
        </w:rPr>
        <w:t>Bertan dün akşam babasıyla ders çalıştı</w:t>
      </w:r>
      <w:r w:rsidRPr="00C43000">
        <w:rPr>
          <w:sz w:val="24"/>
          <w:szCs w:val="24"/>
        </w:rPr>
        <w:t>.</w:t>
      </w:r>
    </w:p>
    <w:p w:rsidR="00CA3933" w:rsidRPr="00C43000" w:rsidRDefault="00CA3933" w:rsidP="00BF4A6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43000">
        <w:rPr>
          <w:sz w:val="24"/>
          <w:szCs w:val="24"/>
        </w:rPr>
        <w:t>Bertan kiminle ders çalıştı?</w:t>
      </w:r>
    </w:p>
    <w:p w:rsidR="00CA3933" w:rsidRPr="00C43000" w:rsidRDefault="00CA3933" w:rsidP="00BF4A64">
      <w:pPr>
        <w:pStyle w:val="ListParagraph"/>
        <w:rPr>
          <w:sz w:val="24"/>
          <w:szCs w:val="24"/>
        </w:rPr>
      </w:pPr>
    </w:p>
    <w:p w:rsidR="00CA3933" w:rsidRPr="00C43000" w:rsidRDefault="00CA3933" w:rsidP="00BF4A64">
      <w:pPr>
        <w:pStyle w:val="ListParagraph"/>
        <w:rPr>
          <w:sz w:val="24"/>
          <w:szCs w:val="24"/>
        </w:rPr>
      </w:pPr>
      <w:r w:rsidRPr="00C43000">
        <w:rPr>
          <w:sz w:val="24"/>
          <w:szCs w:val="24"/>
        </w:rPr>
        <w:t>..…………………………………………………</w:t>
      </w:r>
    </w:p>
    <w:p w:rsidR="00CA3933" w:rsidRPr="00C43000" w:rsidRDefault="00CA3933" w:rsidP="00BF4A64">
      <w:pPr>
        <w:pStyle w:val="ListParagraph"/>
        <w:rPr>
          <w:sz w:val="24"/>
          <w:szCs w:val="24"/>
        </w:rPr>
      </w:pPr>
    </w:p>
    <w:p w:rsidR="00CA3933" w:rsidRPr="00C43000" w:rsidRDefault="00CA3933" w:rsidP="00C43000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C43000">
        <w:rPr>
          <w:sz w:val="24"/>
          <w:szCs w:val="24"/>
        </w:rPr>
        <w:t>Bertan ne zaman ders çalıştı?</w:t>
      </w:r>
    </w:p>
    <w:p w:rsidR="00CA3933" w:rsidRPr="00C43000" w:rsidRDefault="00CA3933" w:rsidP="00C43000">
      <w:pPr>
        <w:pStyle w:val="ListParagraph"/>
        <w:jc w:val="both"/>
        <w:rPr>
          <w:sz w:val="24"/>
          <w:szCs w:val="24"/>
        </w:rPr>
      </w:pPr>
    </w:p>
    <w:p w:rsidR="00CA3933" w:rsidRPr="00C43000" w:rsidRDefault="00CA3933" w:rsidP="00C43000">
      <w:pPr>
        <w:pStyle w:val="ListParagraph"/>
        <w:jc w:val="both"/>
        <w:rPr>
          <w:sz w:val="24"/>
          <w:szCs w:val="24"/>
        </w:rPr>
      </w:pPr>
      <w:r w:rsidRPr="00C43000"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..</w:t>
      </w:r>
    </w:p>
    <w:p w:rsidR="00CA3933" w:rsidRPr="00C43000" w:rsidRDefault="00CA3933" w:rsidP="00C43000">
      <w:pPr>
        <w:rPr>
          <w:b/>
          <w:bCs/>
          <w:sz w:val="24"/>
          <w:szCs w:val="24"/>
        </w:rPr>
      </w:pPr>
      <w:r w:rsidRPr="00C43000">
        <w:rPr>
          <w:b/>
          <w:bCs/>
          <w:sz w:val="24"/>
          <w:szCs w:val="24"/>
        </w:rPr>
        <w:t>8.) Engelli insanlara nasıl davranmalıyız? Yazınız</w:t>
      </w:r>
    </w:p>
    <w:p w:rsidR="00CA3933" w:rsidRPr="00C43000" w:rsidRDefault="00CA3933" w:rsidP="00C43000">
      <w:pPr>
        <w:rPr>
          <w:sz w:val="24"/>
          <w:szCs w:val="24"/>
        </w:rPr>
      </w:pPr>
      <w:r w:rsidRPr="00C43000">
        <w:rPr>
          <w:sz w:val="24"/>
          <w:szCs w:val="24"/>
        </w:rPr>
        <w:t>………………………………………………………………………….</w:t>
      </w:r>
    </w:p>
    <w:p w:rsidR="00CA3933" w:rsidRPr="00C43000" w:rsidRDefault="00CA3933" w:rsidP="00C43000">
      <w:pPr>
        <w:rPr>
          <w:sz w:val="24"/>
          <w:szCs w:val="24"/>
        </w:rPr>
      </w:pPr>
      <w:r w:rsidRPr="00C43000">
        <w:rPr>
          <w:sz w:val="24"/>
          <w:szCs w:val="24"/>
        </w:rPr>
        <w:t>…………………………………………………………………………</w:t>
      </w:r>
    </w:p>
    <w:p w:rsidR="00CA3933" w:rsidRPr="00C43000" w:rsidRDefault="00CA3933" w:rsidP="00C43000">
      <w:pPr>
        <w:rPr>
          <w:sz w:val="24"/>
          <w:szCs w:val="24"/>
        </w:rPr>
      </w:pPr>
      <w:r w:rsidRPr="00C43000">
        <w:rPr>
          <w:sz w:val="24"/>
          <w:szCs w:val="24"/>
        </w:rPr>
        <w:t>…………………………………………………………………………</w:t>
      </w:r>
    </w:p>
    <w:p w:rsidR="00CA3933" w:rsidRPr="00C43000" w:rsidRDefault="00CA3933" w:rsidP="00C43000">
      <w:pPr>
        <w:rPr>
          <w:sz w:val="24"/>
          <w:szCs w:val="24"/>
        </w:rPr>
      </w:pPr>
      <w:r w:rsidRPr="00C43000">
        <w:rPr>
          <w:sz w:val="24"/>
          <w:szCs w:val="24"/>
        </w:rPr>
        <w:t>…………………………………………………………………………</w:t>
      </w:r>
    </w:p>
    <w:p w:rsidR="00CA3933" w:rsidRPr="00C43000" w:rsidRDefault="00CA3933" w:rsidP="00C43000">
      <w:pPr>
        <w:rPr>
          <w:sz w:val="24"/>
          <w:szCs w:val="24"/>
        </w:rPr>
      </w:pPr>
      <w:r w:rsidRPr="00C43000">
        <w:rPr>
          <w:sz w:val="24"/>
          <w:szCs w:val="24"/>
        </w:rPr>
        <w:t>…………………………………………………………………………</w:t>
      </w:r>
    </w:p>
    <w:p w:rsidR="00CA3933" w:rsidRPr="00C43000" w:rsidRDefault="00CA3933" w:rsidP="00C43000">
      <w:pPr>
        <w:rPr>
          <w:sz w:val="24"/>
          <w:szCs w:val="24"/>
        </w:rPr>
      </w:pPr>
      <w:r w:rsidRPr="00C43000"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 xml:space="preserve"> </w:t>
      </w:r>
      <w:r w:rsidRPr="00C43000">
        <w:rPr>
          <w:sz w:val="24"/>
          <w:szCs w:val="24"/>
        </w:rPr>
        <w:t>…………………</w:t>
      </w:r>
      <w:bookmarkStart w:id="0" w:name="_GoBack"/>
      <w:bookmarkEnd w:id="0"/>
      <w:r>
        <w:rPr>
          <w:sz w:val="24"/>
          <w:szCs w:val="24"/>
        </w:rPr>
        <w:t xml:space="preserve"> </w:t>
      </w:r>
      <w:hyperlink r:id="rId9" w:history="1">
        <w:r>
          <w:rPr>
            <w:rStyle w:val="Hyperlink"/>
            <w:sz w:val="32"/>
            <w:szCs w:val="32"/>
          </w:rPr>
          <w:t>www.sorubak.com</w:t>
        </w:r>
      </w:hyperlink>
    </w:p>
    <w:sectPr w:rsidR="00CA3933" w:rsidRPr="00C43000" w:rsidSect="00996A6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933" w:rsidRDefault="00CA3933" w:rsidP="00C43000">
      <w:pPr>
        <w:spacing w:after="0" w:line="240" w:lineRule="auto"/>
      </w:pPr>
      <w:r>
        <w:separator/>
      </w:r>
    </w:p>
  </w:endnote>
  <w:endnote w:type="continuationSeparator" w:id="1">
    <w:p w:rsidR="00CA3933" w:rsidRDefault="00CA3933" w:rsidP="00C43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933" w:rsidRPr="00C43000" w:rsidRDefault="00CA3933" w:rsidP="00C43000">
    <w:pPr>
      <w:pStyle w:val="Footer"/>
      <w:jc w:val="right"/>
      <w:rPr>
        <w:b/>
        <w:bCs/>
      </w:rPr>
    </w:pPr>
    <w:r w:rsidRPr="00C43000">
      <w:rPr>
        <w:b/>
        <w:bCs/>
      </w:rPr>
      <w:t>UĞUR DEMİR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933" w:rsidRDefault="00CA3933" w:rsidP="00C43000">
      <w:pPr>
        <w:spacing w:after="0" w:line="240" w:lineRule="auto"/>
      </w:pPr>
      <w:r>
        <w:separator/>
      </w:r>
    </w:p>
  </w:footnote>
  <w:footnote w:type="continuationSeparator" w:id="1">
    <w:p w:rsidR="00CA3933" w:rsidRDefault="00CA3933" w:rsidP="00C43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933" w:rsidRPr="00C43000" w:rsidRDefault="00CA3933" w:rsidP="00C43000">
    <w:pPr>
      <w:pStyle w:val="Header"/>
      <w:jc w:val="right"/>
      <w:rPr>
        <w:b/>
        <w:bCs/>
      </w:rPr>
    </w:pPr>
    <w:r w:rsidRPr="00C43000">
      <w:rPr>
        <w:b/>
        <w:bCs/>
      </w:rPr>
      <w:t>10.10.2012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455F7"/>
    <w:multiLevelType w:val="hybridMultilevel"/>
    <w:tmpl w:val="4E1858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427"/>
    <w:rsid w:val="000B6F14"/>
    <w:rsid w:val="000D6148"/>
    <w:rsid w:val="00806B19"/>
    <w:rsid w:val="00946427"/>
    <w:rsid w:val="009951F7"/>
    <w:rsid w:val="00996A6C"/>
    <w:rsid w:val="00BF4A64"/>
    <w:rsid w:val="00C43000"/>
    <w:rsid w:val="00C63BBD"/>
    <w:rsid w:val="00CA3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F1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F4A64"/>
    <w:pPr>
      <w:ind w:left="720"/>
    </w:pPr>
  </w:style>
  <w:style w:type="paragraph" w:styleId="Header">
    <w:name w:val="header"/>
    <w:basedOn w:val="Normal"/>
    <w:link w:val="HeaderChar"/>
    <w:uiPriority w:val="99"/>
    <w:rsid w:val="00C43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43000"/>
  </w:style>
  <w:style w:type="paragraph" w:styleId="Footer">
    <w:name w:val="footer"/>
    <w:basedOn w:val="Normal"/>
    <w:link w:val="FooterChar"/>
    <w:uiPriority w:val="99"/>
    <w:rsid w:val="00C43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43000"/>
  </w:style>
  <w:style w:type="character" w:styleId="Hyperlink">
    <w:name w:val="Hyperlink"/>
    <w:basedOn w:val="DefaultParagraphFont"/>
    <w:uiPriority w:val="99"/>
    <w:rsid w:val="00C63B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256</Words>
  <Characters>1462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uğur</dc:creator>
  <cp:keywords>www.sorubak.com</cp:keywords>
  <dc:description>www.sorubak.com</dc:description>
  <cp:lastModifiedBy>edanur</cp:lastModifiedBy>
  <cp:revision>4</cp:revision>
  <dcterms:created xsi:type="dcterms:W3CDTF">2012-10-09T17:23:00Z</dcterms:created>
  <dcterms:modified xsi:type="dcterms:W3CDTF">2013-11-04T16:05:00Z</dcterms:modified>
  <cp:category>www.sorubak.com</cp:category>
</cp:coreProperties>
</file>