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86" w:tblpY="271"/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44"/>
        <w:gridCol w:w="5839"/>
      </w:tblGrid>
      <w:tr w:rsidR="008C1D19" w:rsidRPr="009E4525">
        <w:trPr>
          <w:trHeight w:val="14760"/>
        </w:trPr>
        <w:tc>
          <w:tcPr>
            <w:tcW w:w="4620" w:type="dxa"/>
          </w:tcPr>
          <w:p w:rsidR="008C1D19" w:rsidRPr="009E4525" w:rsidRDefault="008C1D19" w:rsidP="00BC446A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2 den başlayıp 40’ a kadar 2 şer ileriye doğru yazınız.</w:t>
            </w:r>
          </w:p>
          <w:p w:rsidR="008C1D19" w:rsidRPr="009E4525" w:rsidRDefault="008C1D19" w:rsidP="00BC446A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……………………………………………………………………</w:t>
            </w:r>
          </w:p>
          <w:p w:rsidR="008C1D19" w:rsidRPr="009E4525" w:rsidRDefault="008C1D19" w:rsidP="00BC446A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……………………………………………………………………</w:t>
            </w:r>
          </w:p>
          <w:p w:rsidR="008C1D19" w:rsidRPr="009E4525" w:rsidRDefault="008C1D19" w:rsidP="007B3C40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14  ten başlayıp  30’ a kadar 2 şer ileriye doğru yazıp 4.yazdığınız  sayıyı yuvarlak içine alınız.</w:t>
            </w:r>
          </w:p>
          <w:p w:rsidR="008C1D19" w:rsidRPr="009E4525" w:rsidRDefault="008C1D19" w:rsidP="00BC446A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……………………………………………………………………</w:t>
            </w:r>
          </w:p>
          <w:p w:rsidR="008C1D19" w:rsidRPr="009E4525" w:rsidRDefault="008C1D19" w:rsidP="00BC446A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………………………………………………………………..</w:t>
            </w:r>
          </w:p>
          <w:p w:rsidR="008C1D19" w:rsidRPr="009E4525" w:rsidRDefault="008C1D19" w:rsidP="00BC446A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3.) 5 den başlayıp 5 er 5er 60 kadar yazınız.</w:t>
            </w:r>
          </w:p>
          <w:p w:rsidR="008C1D19" w:rsidRPr="009E4525" w:rsidRDefault="008C1D19" w:rsidP="00BC446A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……………………………………………………………………</w:t>
            </w:r>
          </w:p>
          <w:p w:rsidR="008C1D19" w:rsidRPr="009E4525" w:rsidRDefault="008C1D19" w:rsidP="00BC446A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………………………………………………………………..</w:t>
            </w:r>
          </w:p>
          <w:p w:rsidR="008C1D19" w:rsidRPr="009E4525" w:rsidRDefault="008C1D19" w:rsidP="008166FC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40 tan başlayıp  70’ e kadar 5 er ileriye doğru yazınız . 3.yazdığın sayıyı yuvarlak içine alınız.</w:t>
            </w:r>
          </w:p>
          <w:p w:rsidR="008C1D19" w:rsidRPr="009E4525" w:rsidRDefault="008C1D19" w:rsidP="008166FC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………………………………………………………………….</w:t>
            </w:r>
          </w:p>
          <w:p w:rsidR="008C1D19" w:rsidRPr="009E4525" w:rsidRDefault="008C1D19" w:rsidP="008166FC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 xml:space="preserve">……………………………………………………………………. </w:t>
            </w:r>
          </w:p>
          <w:p w:rsidR="008C1D19" w:rsidRPr="009E4525" w:rsidRDefault="008C1D19" w:rsidP="008166FC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5) 30 dan başlayıp 5 er ileriye doğru saydığında 4.sayı kaç?</w:t>
            </w:r>
          </w:p>
          <w:p w:rsidR="008C1D19" w:rsidRPr="009E4525" w:rsidRDefault="008C1D19" w:rsidP="008166FC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…………………………………………………………………….</w:t>
            </w:r>
          </w:p>
          <w:p w:rsidR="008C1D19" w:rsidRPr="009E4525" w:rsidRDefault="008C1D19" w:rsidP="008166FC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6)100 den 5 er 5 er geriye doğru  50 ye kadar yazınız.</w:t>
            </w:r>
          </w:p>
          <w:p w:rsidR="008C1D19" w:rsidRPr="009E4525" w:rsidRDefault="008C1D19" w:rsidP="008166FC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…………………………………………………………………</w:t>
            </w:r>
          </w:p>
          <w:p w:rsidR="008C1D19" w:rsidRPr="009E4525" w:rsidRDefault="008C1D19" w:rsidP="008166FC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7) 80 den başlayıp 5 er 5 er geriye 40 ‘a kadar</w:t>
            </w:r>
          </w:p>
          <w:p w:rsidR="008C1D19" w:rsidRPr="009E4525" w:rsidRDefault="008C1D19" w:rsidP="008166FC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Yazınız   3.yazdığınız  sayıyı yuvarlak içine alınız.</w:t>
            </w:r>
          </w:p>
          <w:p w:rsidR="008C1D19" w:rsidRPr="009E4525" w:rsidRDefault="008C1D19" w:rsidP="008166FC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………………………………………………………………….</w:t>
            </w:r>
          </w:p>
          <w:p w:rsidR="008C1D19" w:rsidRPr="009E4525" w:rsidRDefault="008C1D19" w:rsidP="008166FC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……………………………………………………………………</w:t>
            </w:r>
          </w:p>
          <w:p w:rsidR="008C1D19" w:rsidRPr="009E4525" w:rsidRDefault="008C1D19" w:rsidP="008166FC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8) 55 ten başlayıp 5 er geriye doğru saydığımızda 4.sayı kaç?</w:t>
            </w:r>
          </w:p>
          <w:p w:rsidR="008C1D19" w:rsidRPr="009E4525" w:rsidRDefault="008C1D19" w:rsidP="008166FC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……………………………………………………………………</w:t>
            </w:r>
          </w:p>
          <w:p w:rsidR="008C1D19" w:rsidRPr="009E4525" w:rsidRDefault="008C1D19" w:rsidP="004A16F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00" w:type="dxa"/>
          </w:tcPr>
          <w:p w:rsidR="008C1D19" w:rsidRPr="009E4525" w:rsidRDefault="008C1D19" w:rsidP="00BC446A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9)  18 den başlayıp 2 şer ileriye doğru  saydığımızda 5.sayı kaç?</w:t>
            </w:r>
          </w:p>
          <w:p w:rsidR="008C1D19" w:rsidRPr="009E4525" w:rsidRDefault="008C1D19" w:rsidP="00BC446A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  <w:p w:rsidR="008C1D19" w:rsidRPr="009E4525" w:rsidRDefault="008C1D19" w:rsidP="00BC446A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10) 26 dan başlayıp 2 şer ileriye doğru  saydığımızda 4.sayı kaç?</w:t>
            </w:r>
          </w:p>
          <w:p w:rsidR="008C1D19" w:rsidRPr="009E4525" w:rsidRDefault="008C1D19" w:rsidP="00BC446A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…………………………………………………………………………………….</w:t>
            </w:r>
          </w:p>
          <w:p w:rsidR="008C1D19" w:rsidRPr="009E4525" w:rsidRDefault="008C1D19" w:rsidP="00BC446A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11) 84 ten başlayıp  64 e kadar geriye doğru ikişer yazınız.</w:t>
            </w:r>
          </w:p>
          <w:p w:rsidR="008C1D19" w:rsidRPr="009E4525" w:rsidRDefault="008C1D19" w:rsidP="00BC446A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……………………………………………………………………………………</w:t>
            </w:r>
          </w:p>
          <w:p w:rsidR="008C1D19" w:rsidRPr="009E4525" w:rsidRDefault="008C1D19" w:rsidP="00BC446A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…………………………………………………………………………………..</w:t>
            </w:r>
          </w:p>
          <w:p w:rsidR="008C1D19" w:rsidRPr="009E4525" w:rsidRDefault="008C1D19" w:rsidP="00BC446A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12) 56 tan başlayıp geriye doğru 30 a kadar iki şer yazınız.5.sayıyı yuvarlak içine alınız.</w:t>
            </w:r>
          </w:p>
          <w:p w:rsidR="008C1D19" w:rsidRPr="009E4525" w:rsidRDefault="008C1D19" w:rsidP="00BC446A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……………………………………………………………………………….</w:t>
            </w:r>
          </w:p>
          <w:p w:rsidR="008C1D19" w:rsidRPr="009E4525" w:rsidRDefault="008C1D19" w:rsidP="00BC446A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…………………………………………………………………………………..</w:t>
            </w:r>
          </w:p>
          <w:p w:rsidR="008C1D19" w:rsidRPr="009E4525" w:rsidRDefault="008C1D19" w:rsidP="00BC446A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13) 72 den başlayıp geriye  2  şer saydığımızda 4. Söylediğimiz sayı kaç?</w:t>
            </w:r>
          </w:p>
          <w:p w:rsidR="008C1D19" w:rsidRPr="009E4525" w:rsidRDefault="008C1D19" w:rsidP="00BC446A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……………………………………………………………………………..</w:t>
            </w:r>
          </w:p>
          <w:p w:rsidR="008C1D19" w:rsidRPr="009E4525" w:rsidRDefault="008C1D19" w:rsidP="00BC446A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14) 10- 20-30-40 -50 -60  kaçar ritmik sayma yapılmıştır?</w:t>
            </w:r>
          </w:p>
          <w:p w:rsidR="008C1D19" w:rsidRPr="009E4525" w:rsidRDefault="008C1D19" w:rsidP="00BC446A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Cevap: 10 dan başlayıp, 10 ar  60 kadar ileri ritmik sayma.</w:t>
            </w:r>
          </w:p>
          <w:p w:rsidR="008C1D19" w:rsidRPr="009E4525" w:rsidRDefault="008C1D19" w:rsidP="00BC446A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15) 5-10-15-20-25-30 -40-45-50-55-60-65-70 kaçar ritmik sayma yapılmıştır?</w:t>
            </w:r>
          </w:p>
          <w:p w:rsidR="008C1D19" w:rsidRPr="009E4525" w:rsidRDefault="008C1D19" w:rsidP="00BC446A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…………………………………………………………………………………..</w:t>
            </w:r>
          </w:p>
          <w:p w:rsidR="008C1D19" w:rsidRPr="009E4525" w:rsidRDefault="008C1D19" w:rsidP="00BC446A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16) 2-4-6-8-10-12-14-16-18-20-22-24-26-28-30-32-34</w:t>
            </w:r>
          </w:p>
          <w:p w:rsidR="008C1D19" w:rsidRPr="009E4525" w:rsidRDefault="008C1D19" w:rsidP="002E611F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Yukarıdaki ritmik sayma kaç ritmik saymadır?</w:t>
            </w:r>
          </w:p>
          <w:p w:rsidR="008C1D19" w:rsidRPr="009E4525" w:rsidRDefault="008C1D19" w:rsidP="002E611F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……………………………………………………………………………………</w:t>
            </w:r>
          </w:p>
          <w:p w:rsidR="008C1D19" w:rsidRPr="009E4525" w:rsidRDefault="008C1D19" w:rsidP="002E611F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17) 76 -74-72-70-68-66-64-62-60-58-56-54-52-50</w:t>
            </w:r>
          </w:p>
          <w:p w:rsidR="008C1D19" w:rsidRPr="009E4525" w:rsidRDefault="008C1D19" w:rsidP="002E611F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Yukarıdaki ritmik sayma kaçar ritmik saymadır?</w:t>
            </w:r>
          </w:p>
          <w:p w:rsidR="008C1D19" w:rsidRPr="009E4525" w:rsidRDefault="008C1D19" w:rsidP="002E611F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…………………………………………………………………………………</w:t>
            </w:r>
          </w:p>
          <w:p w:rsidR="008C1D19" w:rsidRPr="009E4525" w:rsidRDefault="008C1D19" w:rsidP="00310D44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>18) 28 den başlayıp geriye doğru ikişer saydığımızda 5.sayı kaç?</w:t>
            </w:r>
            <w:hyperlink r:id="rId7" w:history="1">
              <w:r>
                <w:rPr>
                  <w:rStyle w:val="Hyperlink"/>
                  <w:sz w:val="32"/>
                  <w:szCs w:val="32"/>
                </w:rPr>
                <w:t>www.sorubak.com</w:t>
              </w:r>
            </w:hyperlink>
          </w:p>
          <w:p w:rsidR="008C1D19" w:rsidRPr="009E4525" w:rsidRDefault="008C1D19" w:rsidP="00310D44">
            <w:pPr>
              <w:rPr>
                <w:b/>
                <w:bCs/>
                <w:sz w:val="24"/>
                <w:szCs w:val="24"/>
              </w:rPr>
            </w:pPr>
            <w:r w:rsidRPr="009E4525">
              <w:rPr>
                <w:b/>
                <w:bCs/>
                <w:sz w:val="24"/>
                <w:szCs w:val="24"/>
              </w:rPr>
              <w:t xml:space="preserve">………………………………………………………………………………………. </w:t>
            </w:r>
          </w:p>
        </w:tc>
      </w:tr>
    </w:tbl>
    <w:p w:rsidR="008C1D19" w:rsidRPr="00BC446A" w:rsidRDefault="008C1D19" w:rsidP="00BC446A">
      <w:pPr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Açıklama: an02542_" style="position:absolute;margin-left:34.85pt;margin-top:791.2pt;width:31.05pt;height:30pt;z-index:251658752;visibility:visible;mso-position-horizontal-relative:text;mso-position-vertical-relative:text">
            <v:imagedata r:id="rId8" o:title=""/>
          </v:shape>
        </w:pict>
      </w:r>
      <w:r w:rsidRPr="00E2077F">
        <w:rPr>
          <w:b/>
          <w:bCs/>
          <w:sz w:val="20"/>
          <w:szCs w:val="20"/>
        </w:rPr>
        <w:t xml:space="preserve">     </w:t>
      </w:r>
      <w:r>
        <w:rPr>
          <w:b/>
          <w:bCs/>
          <w:sz w:val="20"/>
          <w:szCs w:val="20"/>
        </w:rPr>
        <w:t xml:space="preserve">                          </w:t>
      </w:r>
      <w:r>
        <w:rPr>
          <w:noProof/>
          <w:lang w:eastAsia="tr-TR"/>
        </w:rPr>
        <w:pict>
          <v:shape id="Resim 215" o:spid="_x0000_s1027" type="#_x0000_t75" alt="Açıklama: an02542_" style="position:absolute;margin-left:34.85pt;margin-top:791.2pt;width:31.05pt;height:30pt;rotation:544138fd;z-index:251657728;visibility:visible;mso-position-horizontal-relative:text;mso-position-vertical-relative:text">
            <v:imagedata r:id="rId8" o:title=""/>
          </v:shape>
        </w:pict>
      </w:r>
    </w:p>
    <w:p w:rsidR="008C1D19" w:rsidRPr="00B604BF" w:rsidRDefault="008C1D19" w:rsidP="00C67A38">
      <w:pPr>
        <w:tabs>
          <w:tab w:val="left" w:pos="7470"/>
        </w:tabs>
        <w:rPr>
          <w:sz w:val="24"/>
          <w:szCs w:val="24"/>
        </w:rPr>
      </w:pPr>
      <w:r>
        <w:rPr>
          <w:noProof/>
          <w:lang w:eastAsia="tr-TR"/>
        </w:rPr>
        <w:pict>
          <v:shape id="Resim 218" o:spid="_x0000_s1028" type="#_x0000_t75" alt="Açıklama: an02610_" style="position:absolute;margin-left:214.85pt;margin-top:767.55pt;width:32.75pt;height:13.25pt;z-index:251656704;visibility:visible">
            <v:imagedata r:id="rId9" o:title=""/>
          </v:shape>
        </w:pict>
      </w:r>
    </w:p>
    <w:sectPr w:rsidR="008C1D19" w:rsidRPr="00B604BF" w:rsidSect="00A2577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D19" w:rsidRDefault="008C1D19" w:rsidP="00E2077F">
      <w:pPr>
        <w:spacing w:after="0" w:line="240" w:lineRule="auto"/>
      </w:pPr>
      <w:r>
        <w:separator/>
      </w:r>
    </w:p>
  </w:endnote>
  <w:endnote w:type="continuationSeparator" w:id="1">
    <w:p w:rsidR="008C1D19" w:rsidRDefault="008C1D19" w:rsidP="00E20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D19" w:rsidRPr="006F1BA0" w:rsidRDefault="008C1D19">
    <w:pPr>
      <w:pStyle w:val="Footer"/>
      <w:rPr>
        <w:i/>
        <w:iCs/>
      </w:rPr>
    </w:pPr>
    <w:r w:rsidRPr="006F1BA0">
      <w:rPr>
        <w:i/>
        <w:iCs/>
      </w:rPr>
      <w:t xml:space="preserve">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D19" w:rsidRDefault="008C1D19" w:rsidP="00E2077F">
      <w:pPr>
        <w:spacing w:after="0" w:line="240" w:lineRule="auto"/>
      </w:pPr>
      <w:r>
        <w:separator/>
      </w:r>
    </w:p>
  </w:footnote>
  <w:footnote w:type="continuationSeparator" w:id="1">
    <w:p w:rsidR="008C1D19" w:rsidRDefault="008C1D19" w:rsidP="00E20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D19" w:rsidRDefault="008C1D19">
    <w:pPr>
      <w:pStyle w:val="Header"/>
    </w:pPr>
    <w:r>
      <w:t xml:space="preserve">             ADI- SOYADI:                                                      RİTMİK SAYMA ETKİNLİĞİ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F69EC"/>
    <w:multiLevelType w:val="hybridMultilevel"/>
    <w:tmpl w:val="EF4E07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1267B9"/>
    <w:multiLevelType w:val="hybridMultilevel"/>
    <w:tmpl w:val="DCB0EAEC"/>
    <w:lvl w:ilvl="0" w:tplc="093463E6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C35DD"/>
    <w:multiLevelType w:val="hybridMultilevel"/>
    <w:tmpl w:val="3414426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56374B"/>
    <w:multiLevelType w:val="hybridMultilevel"/>
    <w:tmpl w:val="1E366A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4BF"/>
    <w:rsid w:val="00002931"/>
    <w:rsid w:val="00005A27"/>
    <w:rsid w:val="00014196"/>
    <w:rsid w:val="00014605"/>
    <w:rsid w:val="00055854"/>
    <w:rsid w:val="0006471A"/>
    <w:rsid w:val="00064CCD"/>
    <w:rsid w:val="00086B5E"/>
    <w:rsid w:val="00095877"/>
    <w:rsid w:val="000976B1"/>
    <w:rsid w:val="000A5ADC"/>
    <w:rsid w:val="000C017B"/>
    <w:rsid w:val="000C3A42"/>
    <w:rsid w:val="000D77D7"/>
    <w:rsid w:val="000E048C"/>
    <w:rsid w:val="000E7487"/>
    <w:rsid w:val="000F65B2"/>
    <w:rsid w:val="00100993"/>
    <w:rsid w:val="00110A5F"/>
    <w:rsid w:val="00112D6F"/>
    <w:rsid w:val="0011325D"/>
    <w:rsid w:val="001132DF"/>
    <w:rsid w:val="00115C44"/>
    <w:rsid w:val="00117FE3"/>
    <w:rsid w:val="001665B0"/>
    <w:rsid w:val="001711A8"/>
    <w:rsid w:val="001800BA"/>
    <w:rsid w:val="001919CD"/>
    <w:rsid w:val="001A2697"/>
    <w:rsid w:val="001B2E20"/>
    <w:rsid w:val="001B41D5"/>
    <w:rsid w:val="001C02A0"/>
    <w:rsid w:val="001C0F4B"/>
    <w:rsid w:val="001C18F4"/>
    <w:rsid w:val="001D7B8A"/>
    <w:rsid w:val="00207D7C"/>
    <w:rsid w:val="0022624E"/>
    <w:rsid w:val="00234D44"/>
    <w:rsid w:val="0024603F"/>
    <w:rsid w:val="002902F6"/>
    <w:rsid w:val="002B0263"/>
    <w:rsid w:val="002B37B5"/>
    <w:rsid w:val="002B38C4"/>
    <w:rsid w:val="002C68AF"/>
    <w:rsid w:val="002D6B1B"/>
    <w:rsid w:val="002D761D"/>
    <w:rsid w:val="002E3CAC"/>
    <w:rsid w:val="002E5DDA"/>
    <w:rsid w:val="002E611F"/>
    <w:rsid w:val="002E797D"/>
    <w:rsid w:val="002F56A3"/>
    <w:rsid w:val="00310D44"/>
    <w:rsid w:val="0032439C"/>
    <w:rsid w:val="00325DAE"/>
    <w:rsid w:val="00332263"/>
    <w:rsid w:val="00333937"/>
    <w:rsid w:val="00342922"/>
    <w:rsid w:val="00344CE4"/>
    <w:rsid w:val="00345ECF"/>
    <w:rsid w:val="00353FF4"/>
    <w:rsid w:val="00356CD1"/>
    <w:rsid w:val="00370227"/>
    <w:rsid w:val="00391BC8"/>
    <w:rsid w:val="00396D51"/>
    <w:rsid w:val="003C4C42"/>
    <w:rsid w:val="003D7BE1"/>
    <w:rsid w:val="003E2E66"/>
    <w:rsid w:val="003E551C"/>
    <w:rsid w:val="003F61BF"/>
    <w:rsid w:val="003F7A2B"/>
    <w:rsid w:val="00405427"/>
    <w:rsid w:val="0041177C"/>
    <w:rsid w:val="00430519"/>
    <w:rsid w:val="00446B4B"/>
    <w:rsid w:val="004544D7"/>
    <w:rsid w:val="004550F5"/>
    <w:rsid w:val="00470CC9"/>
    <w:rsid w:val="00480AFB"/>
    <w:rsid w:val="00481326"/>
    <w:rsid w:val="00492C81"/>
    <w:rsid w:val="0049437B"/>
    <w:rsid w:val="004A16F4"/>
    <w:rsid w:val="004B7F7A"/>
    <w:rsid w:val="004F52BB"/>
    <w:rsid w:val="00501E9A"/>
    <w:rsid w:val="005265B3"/>
    <w:rsid w:val="005265B7"/>
    <w:rsid w:val="00531712"/>
    <w:rsid w:val="00534BCC"/>
    <w:rsid w:val="0055779F"/>
    <w:rsid w:val="00560F93"/>
    <w:rsid w:val="0056185F"/>
    <w:rsid w:val="00585E00"/>
    <w:rsid w:val="00592CFC"/>
    <w:rsid w:val="0059785B"/>
    <w:rsid w:val="005B705F"/>
    <w:rsid w:val="005C2B74"/>
    <w:rsid w:val="005C30AB"/>
    <w:rsid w:val="005C36B3"/>
    <w:rsid w:val="005D436A"/>
    <w:rsid w:val="006018C9"/>
    <w:rsid w:val="00610248"/>
    <w:rsid w:val="00614C07"/>
    <w:rsid w:val="0061537F"/>
    <w:rsid w:val="006306E1"/>
    <w:rsid w:val="006447DC"/>
    <w:rsid w:val="00681F13"/>
    <w:rsid w:val="00690934"/>
    <w:rsid w:val="006A354F"/>
    <w:rsid w:val="006D5E79"/>
    <w:rsid w:val="006E612F"/>
    <w:rsid w:val="006E7BFB"/>
    <w:rsid w:val="006F1BA0"/>
    <w:rsid w:val="006F6430"/>
    <w:rsid w:val="007060F4"/>
    <w:rsid w:val="00726A2E"/>
    <w:rsid w:val="00743A67"/>
    <w:rsid w:val="00766309"/>
    <w:rsid w:val="00783097"/>
    <w:rsid w:val="00791B3F"/>
    <w:rsid w:val="0079393A"/>
    <w:rsid w:val="007B3C40"/>
    <w:rsid w:val="007F21A0"/>
    <w:rsid w:val="007F21CA"/>
    <w:rsid w:val="007F2C86"/>
    <w:rsid w:val="0080599B"/>
    <w:rsid w:val="008166FC"/>
    <w:rsid w:val="00817B69"/>
    <w:rsid w:val="00822F06"/>
    <w:rsid w:val="008237B7"/>
    <w:rsid w:val="00824E1C"/>
    <w:rsid w:val="008270DE"/>
    <w:rsid w:val="00833C84"/>
    <w:rsid w:val="00833E29"/>
    <w:rsid w:val="00847D36"/>
    <w:rsid w:val="00861633"/>
    <w:rsid w:val="00863F01"/>
    <w:rsid w:val="008702C9"/>
    <w:rsid w:val="0088404E"/>
    <w:rsid w:val="00891D95"/>
    <w:rsid w:val="00895970"/>
    <w:rsid w:val="008A1085"/>
    <w:rsid w:val="008A3EF7"/>
    <w:rsid w:val="008A6DC3"/>
    <w:rsid w:val="008B4820"/>
    <w:rsid w:val="008C1D19"/>
    <w:rsid w:val="008D0F15"/>
    <w:rsid w:val="008F641F"/>
    <w:rsid w:val="00905A7B"/>
    <w:rsid w:val="00905F5B"/>
    <w:rsid w:val="00920A98"/>
    <w:rsid w:val="00932D1D"/>
    <w:rsid w:val="009434E1"/>
    <w:rsid w:val="009B16E1"/>
    <w:rsid w:val="009B2BD9"/>
    <w:rsid w:val="009B368D"/>
    <w:rsid w:val="009B44A4"/>
    <w:rsid w:val="009C7A88"/>
    <w:rsid w:val="009D1BB4"/>
    <w:rsid w:val="009E4525"/>
    <w:rsid w:val="00A07504"/>
    <w:rsid w:val="00A174F1"/>
    <w:rsid w:val="00A25771"/>
    <w:rsid w:val="00A26F8C"/>
    <w:rsid w:val="00A274C9"/>
    <w:rsid w:val="00A35FDA"/>
    <w:rsid w:val="00A412E4"/>
    <w:rsid w:val="00A60EE8"/>
    <w:rsid w:val="00A70CE2"/>
    <w:rsid w:val="00A749CA"/>
    <w:rsid w:val="00AA6C13"/>
    <w:rsid w:val="00AB2564"/>
    <w:rsid w:val="00AC32FE"/>
    <w:rsid w:val="00AD1927"/>
    <w:rsid w:val="00B0664F"/>
    <w:rsid w:val="00B06CE3"/>
    <w:rsid w:val="00B169DB"/>
    <w:rsid w:val="00B36EE8"/>
    <w:rsid w:val="00B604BF"/>
    <w:rsid w:val="00B80024"/>
    <w:rsid w:val="00B84D8C"/>
    <w:rsid w:val="00B90F03"/>
    <w:rsid w:val="00B91209"/>
    <w:rsid w:val="00BA22A6"/>
    <w:rsid w:val="00BC0AEB"/>
    <w:rsid w:val="00BC446A"/>
    <w:rsid w:val="00BD0D45"/>
    <w:rsid w:val="00BD5722"/>
    <w:rsid w:val="00BE7732"/>
    <w:rsid w:val="00C01890"/>
    <w:rsid w:val="00C06E32"/>
    <w:rsid w:val="00C077A5"/>
    <w:rsid w:val="00C67A38"/>
    <w:rsid w:val="00C82DDF"/>
    <w:rsid w:val="00C85783"/>
    <w:rsid w:val="00C9648E"/>
    <w:rsid w:val="00C96651"/>
    <w:rsid w:val="00CA7F9D"/>
    <w:rsid w:val="00CB0455"/>
    <w:rsid w:val="00CD1EE7"/>
    <w:rsid w:val="00CD2735"/>
    <w:rsid w:val="00CE1FDC"/>
    <w:rsid w:val="00D02194"/>
    <w:rsid w:val="00D0509F"/>
    <w:rsid w:val="00D143D5"/>
    <w:rsid w:val="00D217FB"/>
    <w:rsid w:val="00D23100"/>
    <w:rsid w:val="00D2565C"/>
    <w:rsid w:val="00D25AD6"/>
    <w:rsid w:val="00D3262C"/>
    <w:rsid w:val="00D34553"/>
    <w:rsid w:val="00D55A82"/>
    <w:rsid w:val="00D63518"/>
    <w:rsid w:val="00D67A3E"/>
    <w:rsid w:val="00D72199"/>
    <w:rsid w:val="00D904D0"/>
    <w:rsid w:val="00DA5035"/>
    <w:rsid w:val="00DB0EB1"/>
    <w:rsid w:val="00DB6A68"/>
    <w:rsid w:val="00DE701D"/>
    <w:rsid w:val="00E1595C"/>
    <w:rsid w:val="00E2077F"/>
    <w:rsid w:val="00E27992"/>
    <w:rsid w:val="00E437BA"/>
    <w:rsid w:val="00E62724"/>
    <w:rsid w:val="00E638E1"/>
    <w:rsid w:val="00E652EB"/>
    <w:rsid w:val="00E735D1"/>
    <w:rsid w:val="00E73B76"/>
    <w:rsid w:val="00E8787A"/>
    <w:rsid w:val="00EC253E"/>
    <w:rsid w:val="00ED73BE"/>
    <w:rsid w:val="00EE1608"/>
    <w:rsid w:val="00F15492"/>
    <w:rsid w:val="00F15EBF"/>
    <w:rsid w:val="00F540A6"/>
    <w:rsid w:val="00F71F14"/>
    <w:rsid w:val="00F8466E"/>
    <w:rsid w:val="00FA24BD"/>
    <w:rsid w:val="00FD5055"/>
    <w:rsid w:val="00FD6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0B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99"/>
    <w:qFormat/>
    <w:rsid w:val="001800BA"/>
    <w:rPr>
      <w:i/>
      <w:iCs/>
      <w:color w:val="808080"/>
    </w:rPr>
  </w:style>
  <w:style w:type="paragraph" w:styleId="Header">
    <w:name w:val="header"/>
    <w:basedOn w:val="Normal"/>
    <w:link w:val="HeaderChar"/>
    <w:uiPriority w:val="99"/>
    <w:semiHidden/>
    <w:rsid w:val="00E20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2077F"/>
  </w:style>
  <w:style w:type="paragraph" w:styleId="Footer">
    <w:name w:val="footer"/>
    <w:basedOn w:val="Normal"/>
    <w:link w:val="FooterChar"/>
    <w:uiPriority w:val="99"/>
    <w:semiHidden/>
    <w:rsid w:val="00E20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2077F"/>
  </w:style>
  <w:style w:type="paragraph" w:styleId="BalloonText">
    <w:name w:val="Balloon Text"/>
    <w:basedOn w:val="Normal"/>
    <w:link w:val="BalloonTextChar"/>
    <w:uiPriority w:val="99"/>
    <w:semiHidden/>
    <w:rsid w:val="00861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616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53FF4"/>
    <w:pPr>
      <w:ind w:left="720"/>
    </w:pPr>
  </w:style>
  <w:style w:type="character" w:styleId="Hyperlink">
    <w:name w:val="Hyperlink"/>
    <w:basedOn w:val="DefaultParagraphFont"/>
    <w:uiPriority w:val="99"/>
    <w:rsid w:val="00DE701D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62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</TotalTime>
  <Pages>2</Pages>
  <Words>328</Words>
  <Characters>1873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admin</dc:creator>
  <cp:keywords>www.sorubak.com</cp:keywords>
  <dc:description>www.sorubak.com</dc:description>
  <cp:lastModifiedBy>edanur</cp:lastModifiedBy>
  <cp:revision>10</cp:revision>
  <cp:lastPrinted>2013-07-23T06:29:00Z</cp:lastPrinted>
  <dcterms:created xsi:type="dcterms:W3CDTF">2013-09-27T21:42:00Z</dcterms:created>
  <dcterms:modified xsi:type="dcterms:W3CDTF">2013-09-30T20:25:00Z</dcterms:modified>
  <cp:category>www.sorubak.com</cp:category>
</cp:coreProperties>
</file>