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24 sayısı .......... onluk .......birlikten oluşur.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40 sayısı .......... onluk .......birlikten oluşur.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75 sayısı .......... onluk .......birlikten oluşur.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9  sayısı .......... onluk .......birlikten oluşur.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19 sayısı .......... onluk .......birlikten oluşur.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</w:t>
      </w:r>
      <w:r>
        <w:rPr>
          <w:rFonts w:ascii="Hand writing Mutlu" w:hAnsi="Hand writing Mutlu" w:cs="Hand writing Mutlu"/>
          <w:sz w:val="40"/>
          <w:szCs w:val="40"/>
        </w:rPr>
        <w:t>Aşağıdaki çözümlenmiş halde verilen sayıları bulur musunuz ?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10+10+10+1+1+1+1 =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10+10+10+10+10+10+1+1 =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10+1+1+1+1+1+1+1=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10+10+10+10+1+1+1+1+1+1+1+1=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</w:t>
      </w:r>
      <w:r>
        <w:rPr>
          <w:rFonts w:ascii="Hand writing Mutlu" w:hAnsi="Hand writing Mutlu" w:cs="Hand writing Mutlu"/>
          <w:sz w:val="40"/>
          <w:szCs w:val="40"/>
        </w:rPr>
        <w:t>Aşağıdaki sayıların basamak değerlerini yazar mısınız ?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19 sayısındaki 1 sayısının basamak değeri....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25 sayısındaki 5 sayısının basamak değeri....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40 sayısındaki 4 sayısının basamak değeri....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97 sayısındaki 7 sayısının basamak değeri....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hyperlink r:id="rId4" w:history="1">
        <w:r>
          <w:rPr>
            <w:rStyle w:val="Hyperlink"/>
            <w:sz w:val="32"/>
            <w:szCs w:val="32"/>
          </w:rPr>
          <w:t>www.sorubak.com</w:t>
        </w:r>
      </w:hyperlink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</w:t>
      </w:r>
      <w:r>
        <w:rPr>
          <w:rFonts w:ascii="Hand writing Mutlu" w:hAnsi="Hand writing Mutlu" w:cs="Hand writing Mutlu"/>
          <w:sz w:val="40"/>
          <w:szCs w:val="40"/>
        </w:rPr>
        <w:t>Aşağıdaki sayıların basamak değerlerini yazar mısınız ?</w:t>
      </w:r>
    </w:p>
    <w:p w:rsidR="00496364" w:rsidRDefault="00496364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14 sayısındaki 1 sayısının basamak adı ..........................,'dır.</w:t>
      </w:r>
    </w:p>
    <w:p w:rsidR="00496364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20 sayısındaki 0 sayısının basamak adı ..........................,'dır.</w:t>
      </w:r>
    </w:p>
    <w:p w:rsidR="00496364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48 sayısındaki 4 sayısının basamak adı ..........................,'dır.</w:t>
      </w:r>
    </w:p>
    <w:p w:rsidR="00496364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95 sayısındaki 5 sayısının basamak adı ..........................,'dır.</w:t>
      </w:r>
    </w:p>
    <w:p w:rsidR="00496364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</w:t>
      </w:r>
      <w:r>
        <w:rPr>
          <w:rFonts w:ascii="Hand writing Mutlu" w:hAnsi="Hand writing Mutlu" w:cs="Hand writing Mutlu"/>
          <w:sz w:val="40"/>
          <w:szCs w:val="40"/>
        </w:rPr>
        <w:t>Aşağıdaki sayıların sayı değerlerini yazar mısınız ?</w:t>
      </w:r>
    </w:p>
    <w:p w:rsidR="00496364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16 sayısındaki 1 sayısının sayı değeri...............</w:t>
      </w:r>
    </w:p>
    <w:p w:rsidR="00496364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40 sayısındaki 0 sayısının sayı değeri..............</w:t>
      </w:r>
    </w:p>
    <w:p w:rsidR="00496364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93 sayısındaki 9 sayısının sayı değeri..............</w:t>
      </w:r>
    </w:p>
    <w:p w:rsidR="00496364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47 sayısındaki 7 sayısının sayı değeri ............</w:t>
      </w:r>
    </w:p>
    <w:p w:rsidR="00496364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</w:p>
    <w:p w:rsidR="00496364" w:rsidRPr="00BD5F57" w:rsidRDefault="00496364" w:rsidP="00BD5F57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 xml:space="preserve">                                        Celal  YILDIZ</w:t>
      </w:r>
    </w:p>
    <w:p w:rsidR="00496364" w:rsidRPr="00BD5F57" w:rsidRDefault="00496364">
      <w:pPr>
        <w:rPr>
          <w:rFonts w:ascii="Hand writing Mutlu" w:hAnsi="Hand writing Mutlu" w:cs="Hand writing Mutlu"/>
          <w:sz w:val="40"/>
          <w:szCs w:val="40"/>
        </w:rPr>
      </w:pPr>
    </w:p>
    <w:sectPr w:rsidR="00496364" w:rsidRPr="00BD5F57" w:rsidSect="00BD5F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F57"/>
    <w:rsid w:val="00422F1A"/>
    <w:rsid w:val="00496364"/>
    <w:rsid w:val="00532976"/>
    <w:rsid w:val="009D6486"/>
    <w:rsid w:val="00BD5F57"/>
    <w:rsid w:val="00DE7EE2"/>
    <w:rsid w:val="00FD0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48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E7EE2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205</Words>
  <Characters>1172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sony</dc:creator>
  <cp:keywords>www.sorubak.com</cp:keywords>
  <dc:description>www.sorubak.com</dc:description>
  <cp:lastModifiedBy>edanur</cp:lastModifiedBy>
  <cp:revision>4</cp:revision>
  <dcterms:created xsi:type="dcterms:W3CDTF">2013-09-30T20:03:00Z</dcterms:created>
  <dcterms:modified xsi:type="dcterms:W3CDTF">2013-09-30T20:25:00Z</dcterms:modified>
  <cp:category>www.sorubak.com</cp:category>
</cp:coreProperties>
</file>