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A04" w:rsidRDefault="009D5A04" w:rsidP="007D4A81">
      <w:pPr>
        <w:pStyle w:val="NoSpacing"/>
        <w:rPr>
          <w:rFonts w:ascii="Comic Sans MS" w:hAnsi="Comic Sans MS" w:cs="Comic Sans MS"/>
        </w:rPr>
      </w:pPr>
      <w:r w:rsidRPr="007D4A81">
        <w:rPr>
          <w:rFonts w:ascii="Comic Sans MS" w:hAnsi="Comic Sans MS" w:cs="Comic Sans MS"/>
        </w:rPr>
        <w:t>1-Aşağıdaki çoklukları onluk ve birliklerine ayırarak tabloya uygun şekilde yerleştiriniz.</w:t>
      </w:r>
    </w:p>
    <w:tbl>
      <w:tblPr>
        <w:tblpPr w:leftFromText="141" w:rightFromText="141" w:vertAnchor="text" w:horzAnchor="page" w:tblpX="6441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866"/>
      </w:tblGrid>
      <w:tr w:rsidR="009D5A04" w:rsidRPr="00C13A95">
        <w:tc>
          <w:tcPr>
            <w:tcW w:w="1955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>Onluk</w:t>
            </w:r>
          </w:p>
        </w:tc>
        <w:tc>
          <w:tcPr>
            <w:tcW w:w="1866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>birlik</w:t>
            </w:r>
          </w:p>
        </w:tc>
      </w:tr>
      <w:tr w:rsidR="009D5A04" w:rsidRPr="00C13A95">
        <w:trPr>
          <w:trHeight w:val="432"/>
        </w:trPr>
        <w:tc>
          <w:tcPr>
            <w:tcW w:w="1955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866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  <w:tr w:rsidR="009D5A04" w:rsidRPr="00C13A95">
        <w:tc>
          <w:tcPr>
            <w:tcW w:w="3821" w:type="dxa"/>
            <w:gridSpan w:val="2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 </w:t>
            </w: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 xml:space="preserve">           </w:t>
            </w:r>
          </w:p>
        </w:tc>
      </w:tr>
    </w:tbl>
    <w:p w:rsidR="009D5A04" w:rsidRDefault="009D5A04" w:rsidP="007D4A81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ect id="_x0000_s1026" style="position:absolute;margin-left:-16.5pt;margin-top:8.65pt;width:261pt;height:95.8pt;z-index:251659776;mso-position-horizontal-relative:text;mso-position-vertical-relative:text" wrapcoords="-62 -169 -62 21431 21662 21431 21662 -169 -62 -169">
            <v:textbox style="mso-next-textbox:#_x0000_s1026">
              <w:txbxContent>
                <w:p w:rsidR="009D5A04" w:rsidRDefault="009D5A04" w:rsidP="00F12675">
                  <w:r w:rsidRPr="0058759B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l_fi" o:spid="_x0000_i1048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49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50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51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52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53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54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55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56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57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>
                    <w:t xml:space="preserve">       </w:t>
                  </w:r>
                  <w:r w:rsidRPr="0058759B">
                    <w:rPr>
                      <w:noProof/>
                    </w:rPr>
                    <w:pict>
                      <v:shape id="_x0000_i1058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59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</w:p>
                <w:p w:rsidR="009D5A04" w:rsidRDefault="009D5A04" w:rsidP="00B25F17">
                  <w:r w:rsidRPr="0058759B">
                    <w:rPr>
                      <w:noProof/>
                    </w:rPr>
                    <w:pict>
                      <v:shape id="_x0000_i1060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61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62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63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64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65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66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67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68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069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  <w:r>
                    <w:t xml:space="preserve">        </w:t>
                  </w:r>
                  <w:r w:rsidRPr="0058759B">
                    <w:rPr>
                      <w:noProof/>
                    </w:rPr>
                    <w:pict>
                      <v:shape id="_x0000_i1070" type="#_x0000_t75" alt="http://t2.gstatic.com/images?q=tbn:ANd9GcSP34XgRrscpxc1IEczene5o3M2VnLrtoslEgUqLAVic-3vi8QMU02paRx8ug" style="width:15pt;height:39.75pt;visibility:visible">
                        <v:imagedata r:id="rId6" o:title=""/>
                      </v:shape>
                    </w:pict>
                  </w:r>
                </w:p>
                <w:p w:rsidR="009D5A04" w:rsidRDefault="009D5A04" w:rsidP="00F12675"/>
              </w:txbxContent>
            </v:textbox>
            <w10:wrap type="tight"/>
          </v:rect>
        </w:pict>
      </w:r>
    </w:p>
    <w:p w:rsidR="009D5A04" w:rsidRDefault="009D5A04" w:rsidP="007D4A81">
      <w:pPr>
        <w:pStyle w:val="NoSpacing"/>
        <w:rPr>
          <w:rFonts w:ascii="Comic Sans MS" w:hAnsi="Comic Sans MS" w:cs="Comic Sans MS"/>
        </w:rPr>
      </w:pPr>
    </w:p>
    <w:p w:rsidR="009D5A04" w:rsidRPr="007D4A81" w:rsidRDefault="009D5A04" w:rsidP="007D4A81">
      <w:pPr>
        <w:pStyle w:val="NoSpacing"/>
        <w:rPr>
          <w:rFonts w:ascii="Comic Sans MS" w:hAnsi="Comic Sans MS" w:cs="Comic Sans MS"/>
        </w:rPr>
      </w:pPr>
    </w:p>
    <w:p w:rsidR="009D5A04" w:rsidRDefault="009D5A04"/>
    <w:p w:rsidR="009D5A04" w:rsidRDefault="009D5A04"/>
    <w:p w:rsidR="009D5A04" w:rsidRDefault="009D5A04"/>
    <w:p w:rsidR="009D5A04" w:rsidRPr="007D4A81" w:rsidRDefault="009D5A04" w:rsidP="007D4A81"/>
    <w:tbl>
      <w:tblPr>
        <w:tblpPr w:leftFromText="141" w:rightFromText="141" w:vertAnchor="text" w:horzAnchor="page" w:tblpX="6729" w:tblpY="9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866"/>
      </w:tblGrid>
      <w:tr w:rsidR="009D5A04" w:rsidRPr="00C13A95">
        <w:tc>
          <w:tcPr>
            <w:tcW w:w="1955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>Onluk</w:t>
            </w:r>
          </w:p>
        </w:tc>
        <w:tc>
          <w:tcPr>
            <w:tcW w:w="1866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>birlik</w:t>
            </w:r>
          </w:p>
        </w:tc>
      </w:tr>
      <w:tr w:rsidR="009D5A04" w:rsidRPr="00C13A95">
        <w:trPr>
          <w:trHeight w:val="432"/>
        </w:trPr>
        <w:tc>
          <w:tcPr>
            <w:tcW w:w="1955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866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  <w:tr w:rsidR="009D5A04" w:rsidRPr="00C13A95">
        <w:tc>
          <w:tcPr>
            <w:tcW w:w="3821" w:type="dxa"/>
            <w:gridSpan w:val="2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 </w:t>
            </w: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 xml:space="preserve">           </w:t>
            </w:r>
          </w:p>
        </w:tc>
      </w:tr>
    </w:tbl>
    <w:p w:rsidR="009D5A04" w:rsidRPr="007D4A81" w:rsidRDefault="009D5A04" w:rsidP="007D4A81">
      <w:r>
        <w:rPr>
          <w:noProof/>
        </w:rPr>
        <w:pict>
          <v:rect id="_x0000_s1027" style="position:absolute;margin-left:-5.95pt;margin-top:4.7pt;width:261pt;height:140.2pt;z-index:251655680;mso-position-horizontal-relative:text;mso-position-vertical-relative:text" wrapcoords="-62 -116 -62 21484 21662 21484 21662 -116 -62 -116">
            <v:textbox>
              <w:txbxContent>
                <w:p w:rsidR="009D5A04" w:rsidRDefault="009D5A04">
                  <w:hyperlink r:id="rId7" w:history="1">
                    <w:r w:rsidRPr="0058759B">
                      <w:rPr>
                        <w:noProof/>
                      </w:rPr>
                      <w:pict>
                        <v:shape id="rg_hi" o:spid="_x0000_i1117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5pt;height:22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9" w:history="1">
                    <w:r w:rsidRPr="0058759B">
                      <w:rPr>
                        <w:noProof/>
                      </w:rPr>
                      <w:pict>
                        <v:shape id="_x0000_i1118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10" w:history="1">
                    <w:r w:rsidRPr="0058759B">
                      <w:rPr>
                        <w:noProof/>
                      </w:rPr>
                      <w:pict>
                        <v:shape id="_x0000_i1119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11" w:history="1">
                    <w:r w:rsidRPr="0058759B">
                      <w:rPr>
                        <w:noProof/>
                      </w:rPr>
                      <w:pict>
                        <v:shape id="_x0000_i1120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12" w:history="1">
                    <w:r w:rsidRPr="0058759B">
                      <w:rPr>
                        <w:noProof/>
                      </w:rPr>
                      <w:pict>
                        <v:shape id="_x0000_i1121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13" w:history="1">
                    <w:r w:rsidRPr="0058759B">
                      <w:rPr>
                        <w:noProof/>
                      </w:rPr>
                      <w:pict>
                        <v:shape id="_x0000_i1122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14" w:history="1">
                    <w:r w:rsidRPr="0058759B">
                      <w:rPr>
                        <w:noProof/>
                      </w:rPr>
                      <w:pict>
                        <v:shape id="_x0000_i1123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15" w:history="1">
                    <w:r w:rsidRPr="0058759B">
                      <w:rPr>
                        <w:noProof/>
                      </w:rPr>
                      <w:pict>
                        <v:shape id="_x0000_i1124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 xml:space="preserve">                </w:t>
                  </w:r>
                  <w:hyperlink r:id="rId16" w:history="1">
                    <w:r w:rsidRPr="0058759B">
                      <w:rPr>
                        <w:noProof/>
                      </w:rPr>
                      <w:pict>
                        <v:shape id="_x0000_i1125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 xml:space="preserve">  </w:t>
                  </w:r>
                  <w:hyperlink r:id="rId17" w:history="1">
                    <w:r w:rsidRPr="0058759B">
                      <w:rPr>
                        <w:noProof/>
                      </w:rPr>
                      <w:pict>
                        <v:shape id="_x0000_i1126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 xml:space="preserve">      </w:t>
                  </w:r>
                </w:p>
                <w:p w:rsidR="009D5A04" w:rsidRDefault="009D5A04">
                  <w:hyperlink r:id="rId18" w:history="1">
                    <w:r w:rsidRPr="0058759B">
                      <w:rPr>
                        <w:noProof/>
                      </w:rPr>
                      <w:pict>
                        <v:shape id="_x0000_i1127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19" w:history="1">
                    <w:r w:rsidRPr="0058759B">
                      <w:rPr>
                        <w:noProof/>
                      </w:rPr>
                      <w:pict>
                        <v:shape id="_x0000_i1128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20" w:history="1">
                    <w:r w:rsidRPr="0058759B">
                      <w:rPr>
                        <w:noProof/>
                      </w:rPr>
                      <w:pict>
                        <v:shape id="_x0000_i1129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21" w:history="1">
                    <w:r w:rsidRPr="0058759B">
                      <w:rPr>
                        <w:noProof/>
                      </w:rPr>
                      <w:pict>
                        <v:shape id="_x0000_i1130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22" w:history="1">
                    <w:r w:rsidRPr="0058759B">
                      <w:rPr>
                        <w:noProof/>
                      </w:rPr>
                      <w:pict>
                        <v:shape id="_x0000_i1131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23" w:history="1">
                    <w:r w:rsidRPr="0058759B">
                      <w:rPr>
                        <w:noProof/>
                      </w:rPr>
                      <w:pict>
                        <v:shape id="_x0000_i1132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24" w:history="1">
                    <w:r w:rsidRPr="0058759B">
                      <w:rPr>
                        <w:noProof/>
                      </w:rPr>
                      <w:pict>
                        <v:shape id="_x0000_i1133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25" w:history="1">
                    <w:r w:rsidRPr="0058759B">
                      <w:rPr>
                        <w:noProof/>
                      </w:rPr>
                      <w:pict>
                        <v:shape id="_x0000_i1134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 xml:space="preserve">               </w:t>
                  </w:r>
                  <w:hyperlink r:id="rId26" w:history="1">
                    <w:r w:rsidRPr="0058759B">
                      <w:rPr>
                        <w:noProof/>
                      </w:rPr>
                      <w:pict>
                        <v:shape id="_x0000_i1135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 xml:space="preserve">   </w:t>
                  </w:r>
                  <w:hyperlink r:id="rId27" w:history="1">
                    <w:r w:rsidRPr="0058759B">
                      <w:rPr>
                        <w:noProof/>
                      </w:rPr>
                      <w:pict>
                        <v:shape id="_x0000_i1136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  <w:p w:rsidR="009D5A04" w:rsidRDefault="009D5A04" w:rsidP="007D4A81">
                  <w:hyperlink r:id="rId28" w:history="1">
                    <w:r w:rsidRPr="0058759B">
                      <w:rPr>
                        <w:noProof/>
                      </w:rPr>
                      <w:pict>
                        <v:shape id="_x0000_i1137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29" w:history="1">
                    <w:r w:rsidRPr="0058759B">
                      <w:rPr>
                        <w:noProof/>
                      </w:rPr>
                      <w:pict>
                        <v:shape id="_x0000_i1138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30" w:history="1">
                    <w:r w:rsidRPr="0058759B">
                      <w:rPr>
                        <w:noProof/>
                      </w:rPr>
                      <w:pict>
                        <v:shape id="_x0000_i1139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31" w:history="1">
                    <w:r w:rsidRPr="0058759B">
                      <w:rPr>
                        <w:noProof/>
                      </w:rPr>
                      <w:pict>
                        <v:shape id="_x0000_i1140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32" w:history="1">
                    <w:r w:rsidRPr="0058759B">
                      <w:rPr>
                        <w:noProof/>
                      </w:rPr>
                      <w:pict>
                        <v:shape id="_x0000_i1141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33" w:history="1">
                    <w:r w:rsidRPr="0058759B">
                      <w:rPr>
                        <w:noProof/>
                      </w:rPr>
                      <w:pict>
                        <v:shape id="_x0000_i1142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34" w:history="1">
                    <w:r w:rsidRPr="0058759B">
                      <w:rPr>
                        <w:noProof/>
                      </w:rPr>
                      <w:pict>
                        <v:shape id="_x0000_i1143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35" w:history="1">
                    <w:r w:rsidRPr="0058759B">
                      <w:rPr>
                        <w:noProof/>
                      </w:rPr>
                      <w:pict>
                        <v:shape id="_x0000_i1144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 xml:space="preserve">                </w:t>
                  </w:r>
                  <w:hyperlink r:id="rId36" w:history="1">
                    <w:r w:rsidRPr="0058759B">
                      <w:rPr>
                        <w:noProof/>
                      </w:rPr>
                      <w:pict>
                        <v:shape id="_x0000_i1145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 xml:space="preserve">   </w:t>
                  </w:r>
                  <w:hyperlink r:id="rId37" w:history="1">
                    <w:r w:rsidRPr="0058759B">
                      <w:rPr>
                        <w:noProof/>
                      </w:rPr>
                      <w:pict>
                        <v:shape id="_x0000_i1146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  <w:p w:rsidR="009D5A04" w:rsidRDefault="009D5A04" w:rsidP="007D4A81">
                  <w:hyperlink r:id="rId38" w:history="1">
                    <w:r w:rsidRPr="0058759B">
                      <w:rPr>
                        <w:noProof/>
                      </w:rPr>
                      <w:pict>
                        <v:shape id="_x0000_i1147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39" w:history="1">
                    <w:r w:rsidRPr="0058759B">
                      <w:rPr>
                        <w:noProof/>
                      </w:rPr>
                      <w:pict>
                        <v:shape id="_x0000_i1148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40" w:history="1">
                    <w:r w:rsidRPr="0058759B">
                      <w:rPr>
                        <w:noProof/>
                      </w:rPr>
                      <w:pict>
                        <v:shape id="_x0000_i1149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41" w:history="1">
                    <w:r w:rsidRPr="0058759B">
                      <w:rPr>
                        <w:noProof/>
                      </w:rPr>
                      <w:pict>
                        <v:shape id="_x0000_i1150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42" w:history="1">
                    <w:r w:rsidRPr="0058759B">
                      <w:rPr>
                        <w:noProof/>
                      </w:rPr>
                      <w:pict>
                        <v:shape id="_x0000_i1151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43" w:history="1">
                    <w:r w:rsidRPr="0058759B">
                      <w:rPr>
                        <w:noProof/>
                      </w:rPr>
                      <w:pict>
                        <v:shape id="_x0000_i1152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44" w:history="1">
                    <w:r w:rsidRPr="0058759B">
                      <w:rPr>
                        <w:noProof/>
                      </w:rPr>
                      <w:pict>
                        <v:shape id="_x0000_i1153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45" w:history="1">
                    <w:r w:rsidRPr="0058759B">
                      <w:rPr>
                        <w:noProof/>
                      </w:rPr>
                      <w:pict>
                        <v:shape id="_x0000_i1154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  <w:p w:rsidR="009D5A04" w:rsidRDefault="009D5A04" w:rsidP="007D4A81">
                  <w:hyperlink r:id="rId46" w:history="1">
                    <w:r w:rsidRPr="0058759B">
                      <w:rPr>
                        <w:noProof/>
                      </w:rPr>
                      <w:pict>
                        <v:shape id="_x0000_i1155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47" w:history="1">
                    <w:r w:rsidRPr="0058759B">
                      <w:rPr>
                        <w:noProof/>
                      </w:rPr>
                      <w:pict>
                        <v:shape id="_x0000_i1156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48" w:history="1">
                    <w:r w:rsidRPr="0058759B">
                      <w:rPr>
                        <w:noProof/>
                      </w:rPr>
                      <w:pict>
                        <v:shape id="_x0000_i1157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49" w:history="1">
                    <w:r w:rsidRPr="0058759B">
                      <w:rPr>
                        <w:noProof/>
                      </w:rPr>
                      <w:pict>
                        <v:shape id="_x0000_i1158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50" w:history="1">
                    <w:r w:rsidRPr="0058759B">
                      <w:rPr>
                        <w:noProof/>
                      </w:rPr>
                      <w:pict>
                        <v:shape id="_x0000_i1159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51" w:history="1">
                    <w:r w:rsidRPr="0058759B">
                      <w:rPr>
                        <w:noProof/>
                      </w:rPr>
                      <w:pict>
                        <v:shape id="_x0000_i1160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52" w:history="1">
                    <w:r w:rsidRPr="0058759B">
                      <w:rPr>
                        <w:noProof/>
                      </w:rPr>
                      <w:pict>
                        <v:shape id="_x0000_i1161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hyperlink r:id="rId53" w:history="1">
                    <w:r w:rsidRPr="0058759B">
                      <w:rPr>
                        <w:noProof/>
                      </w:rPr>
                      <w:pict>
                        <v:shape id="_x0000_i1162" type="#_x0000_t75" alt="https://encrypted-tbn2.gstatic.com/images?q=tbn:ANd9GcR3ZAbQB6Ahoj-1Jj4w7fVoWcW1JOsa4HZa4nLNfF602KSPiR1W" href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" style="width:16.5pt;height:24.7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  <w:p w:rsidR="009D5A04" w:rsidRDefault="009D5A04" w:rsidP="007D4A81"/>
                <w:p w:rsidR="009D5A04" w:rsidRDefault="009D5A04"/>
              </w:txbxContent>
            </v:textbox>
            <w10:wrap type="tight"/>
          </v:rect>
        </w:pict>
      </w:r>
    </w:p>
    <w:p w:rsidR="009D5A04" w:rsidRDefault="009D5A04" w:rsidP="007D4A81"/>
    <w:p w:rsidR="009D5A04" w:rsidRPr="007D4A81" w:rsidRDefault="009D5A04" w:rsidP="007D4A81">
      <w:pPr>
        <w:tabs>
          <w:tab w:val="left" w:pos="1891"/>
        </w:tabs>
      </w:pPr>
      <w:r>
        <w:tab/>
      </w:r>
    </w:p>
    <w:p w:rsidR="009D5A04" w:rsidRDefault="009D5A04" w:rsidP="007D4A81">
      <w:pPr>
        <w:tabs>
          <w:tab w:val="left" w:pos="1891"/>
        </w:tabs>
      </w:pPr>
    </w:p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>
      <w:r>
        <w:rPr>
          <w:noProof/>
        </w:rPr>
        <w:pict>
          <v:rect id="_x0000_s1028" style="position:absolute;margin-left:-20.25pt;margin-top:6.95pt;width:356.7pt;height:140.2pt;z-index:251656704" wrapcoords="-45 -116 -45 21484 21645 21484 21645 -116 -45 -116">
            <v:textbox>
              <w:txbxContent>
                <w:p w:rsidR="009D5A04" w:rsidRDefault="009D5A04" w:rsidP="007D4A81">
                  <w:r w:rsidRPr="0058759B">
                    <w:rPr>
                      <w:noProof/>
                    </w:rPr>
                    <w:pict>
                      <v:shape id="Resim 5" o:spid="_x0000_i1216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Resim 6" o:spid="_x0000_i1217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Resim 8" o:spid="_x0000_i1218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Resim 7" o:spid="_x0000_i1219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Resim 9" o:spid="_x0000_i1220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Resim 10" o:spid="_x0000_i1221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Resim 11" o:spid="_x0000_i1222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Resim 12" o:spid="_x0000_i1223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Resim 13" o:spid="_x0000_i1224" type="#_x0000_t75" style="width:27pt;height:27pt;visibility:visible">
                        <v:imagedata r:id="rId55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Resim 14" o:spid="_x0000_i1225" type="#_x0000_t75" style="width:27pt;height:27pt;visibility:visible">
                        <v:imagedata r:id="rId55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26" type="#_x0000_t75" style="width:27pt;height:27pt;visibility:visible">
                        <v:imagedata r:id="rId55" o:title=""/>
                      </v:shape>
                    </w:pict>
                  </w:r>
                </w:p>
                <w:p w:rsidR="009D5A04" w:rsidRDefault="009D5A04" w:rsidP="007D4A81">
                  <w:r w:rsidRPr="0058759B">
                    <w:rPr>
                      <w:noProof/>
                    </w:rPr>
                    <w:pict>
                      <v:shape id="_x0000_i1227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28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29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30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31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32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33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34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35" type="#_x0000_t75" style="width:27pt;height:27pt;visibility:visible">
                        <v:imagedata r:id="rId55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36" type="#_x0000_t75" style="width:27pt;height:27pt;visibility:visible">
                        <v:imagedata r:id="rId55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37" type="#_x0000_t75" style="width:27pt;height:27pt;visibility:visible">
                        <v:imagedata r:id="rId55" o:title=""/>
                      </v:shape>
                    </w:pict>
                  </w:r>
                </w:p>
                <w:p w:rsidR="009D5A04" w:rsidRDefault="009D5A04" w:rsidP="007D4A81">
                  <w:r w:rsidRPr="0058759B">
                    <w:rPr>
                      <w:noProof/>
                    </w:rPr>
                    <w:pict>
                      <v:shape id="_x0000_i1238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39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40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41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42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43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44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45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46" type="#_x0000_t75" style="width:27pt;height:27pt;visibility:visible">
                        <v:imagedata r:id="rId55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47" type="#_x0000_t75" style="width:27pt;height:27pt;visibility:visible">
                        <v:imagedata r:id="rId55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48" type="#_x0000_t75" style="width:27pt;height:27pt;visibility:visible">
                        <v:imagedata r:id="rId55" o:title=""/>
                      </v:shape>
                    </w:pict>
                  </w:r>
                </w:p>
                <w:p w:rsidR="009D5A04" w:rsidRDefault="009D5A04" w:rsidP="007D4A81">
                  <w:r w:rsidRPr="0058759B">
                    <w:rPr>
                      <w:noProof/>
                    </w:rPr>
                    <w:pict>
                      <v:shape id="_x0000_i1249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50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51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52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53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54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55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56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57" type="#_x0000_t75" style="width:27pt;height:27pt;visibility:visible">
                        <v:imagedata r:id="rId55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58" type="#_x0000_t75" style="width:27pt;height:27pt;visibility:visible">
                        <v:imagedata r:id="rId55" o:title=""/>
                      </v:shape>
                    </w:pict>
                  </w:r>
                </w:p>
                <w:p w:rsidR="009D5A04" w:rsidRDefault="009D5A04" w:rsidP="007D4A81">
                  <w:r w:rsidRPr="0058759B">
                    <w:rPr>
                      <w:noProof/>
                    </w:rPr>
                    <w:pict>
                      <v:shape id="_x0000_i1259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60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61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62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63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64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65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66" type="#_x0000_t75" style="width:27pt;height:27pt;visibility:visible">
                        <v:imagedata r:id="rId54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67" type="#_x0000_t75" style="width:27pt;height:27pt;visibility:visible">
                        <v:imagedata r:id="rId55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268" type="#_x0000_t75" style="width:27pt;height:27pt;visibility:visible">
                        <v:imagedata r:id="rId55" o:title=""/>
                      </v:shape>
                    </w:pict>
                  </w:r>
                </w:p>
                <w:p w:rsidR="009D5A04" w:rsidRDefault="009D5A04" w:rsidP="007D4A81"/>
              </w:txbxContent>
            </v:textbox>
            <w10:wrap type="tight"/>
          </v:rect>
        </w:pict>
      </w:r>
    </w:p>
    <w:tbl>
      <w:tblPr>
        <w:tblpPr w:leftFromText="141" w:rightFromText="141" w:vertAnchor="text" w:horzAnchor="page" w:tblpX="7857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866"/>
      </w:tblGrid>
      <w:tr w:rsidR="009D5A04" w:rsidRPr="00C13A95">
        <w:tc>
          <w:tcPr>
            <w:tcW w:w="1955" w:type="dxa"/>
          </w:tcPr>
          <w:p w:rsidR="009D5A04" w:rsidRPr="00C13A95" w:rsidRDefault="009D5A04" w:rsidP="007D4A81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>Onluk</w:t>
            </w:r>
          </w:p>
        </w:tc>
        <w:tc>
          <w:tcPr>
            <w:tcW w:w="1866" w:type="dxa"/>
          </w:tcPr>
          <w:p w:rsidR="009D5A04" w:rsidRPr="00C13A95" w:rsidRDefault="009D5A04" w:rsidP="007D4A81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>birlik</w:t>
            </w:r>
          </w:p>
        </w:tc>
      </w:tr>
      <w:tr w:rsidR="009D5A04" w:rsidRPr="00C13A95">
        <w:trPr>
          <w:trHeight w:val="432"/>
        </w:trPr>
        <w:tc>
          <w:tcPr>
            <w:tcW w:w="1955" w:type="dxa"/>
          </w:tcPr>
          <w:p w:rsidR="009D5A04" w:rsidRPr="00C13A95" w:rsidRDefault="009D5A04" w:rsidP="007D4A81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866" w:type="dxa"/>
          </w:tcPr>
          <w:p w:rsidR="009D5A04" w:rsidRPr="00C13A95" w:rsidRDefault="009D5A04" w:rsidP="007D4A81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  <w:tr w:rsidR="009D5A04" w:rsidRPr="00C13A95">
        <w:tc>
          <w:tcPr>
            <w:tcW w:w="3821" w:type="dxa"/>
            <w:gridSpan w:val="2"/>
          </w:tcPr>
          <w:p w:rsidR="009D5A04" w:rsidRPr="00C13A95" w:rsidRDefault="009D5A04" w:rsidP="007D4A81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 </w:t>
            </w: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 xml:space="preserve">           </w:t>
            </w:r>
          </w:p>
        </w:tc>
      </w:tr>
    </w:tbl>
    <w:p w:rsidR="009D5A04" w:rsidRDefault="009D5A04" w:rsidP="007D4A81"/>
    <w:p w:rsidR="009D5A04" w:rsidRDefault="009D5A04" w:rsidP="007D4A81"/>
    <w:p w:rsidR="009D5A04" w:rsidRDefault="009D5A04" w:rsidP="007D4A81">
      <w:pPr>
        <w:tabs>
          <w:tab w:val="left" w:pos="1440"/>
        </w:tabs>
      </w:pPr>
      <w:r>
        <w:rPr>
          <w:noProof/>
        </w:rPr>
        <w:pict>
          <v:rect id="_x0000_s1029" style="position:absolute;margin-left:-22.25pt;margin-top:4.9pt;width:324.35pt;height:152.1pt;z-index:251657728" wrapcoords="-50 -106 -50 21494 21650 21494 21650 -106 -50 -106">
            <v:textbox>
              <w:txbxContent>
                <w:p w:rsidR="009D5A04" w:rsidRDefault="009D5A04" w:rsidP="007D4A81">
                  <w:r w:rsidRPr="0058759B">
                    <w:rPr>
                      <w:noProof/>
                    </w:rPr>
                    <w:pict>
                      <v:shape id="_x0000_i1306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07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08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09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10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11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12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13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14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15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16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17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18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19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20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</w:p>
                <w:p w:rsidR="009D5A04" w:rsidRDefault="009D5A04" w:rsidP="007D4A81">
                  <w:r w:rsidRPr="0058759B">
                    <w:rPr>
                      <w:noProof/>
                    </w:rPr>
                    <w:pict>
                      <v:shape id="_x0000_i1321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22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23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24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25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26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27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28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29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30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31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32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33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34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35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</w:p>
                <w:p w:rsidR="009D5A04" w:rsidRDefault="009D5A04" w:rsidP="007D4A81">
                  <w:r w:rsidRPr="0058759B">
                    <w:rPr>
                      <w:noProof/>
                    </w:rPr>
                    <w:pict>
                      <v:shape id="_x0000_i1336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37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38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39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40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41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  <w:r w:rsidRPr="0058759B">
                    <w:rPr>
                      <w:noProof/>
                    </w:rPr>
                    <w:pict>
                      <v:shape id="_x0000_i1342" type="#_x0000_t75" alt="http://www.coloring.ws/fruit/carrot.gif" style="width:16.5pt;height:42.75pt;visibility:visible">
                        <v:imagedata r:id="rId56" o:title=""/>
                      </v:shape>
                    </w:pict>
                  </w:r>
                </w:p>
                <w:p w:rsidR="009D5A04" w:rsidRDefault="009D5A04" w:rsidP="007D4A81"/>
                <w:p w:rsidR="009D5A04" w:rsidRDefault="009D5A04" w:rsidP="007D4A81"/>
                <w:p w:rsidR="009D5A04" w:rsidRDefault="009D5A04" w:rsidP="007D4A81"/>
              </w:txbxContent>
            </v:textbox>
            <w10:wrap type="tight"/>
          </v:rect>
        </w:pict>
      </w:r>
      <w:r>
        <w:tab/>
      </w:r>
    </w:p>
    <w:p w:rsidR="009D5A04" w:rsidRPr="007D4A81" w:rsidRDefault="009D5A04" w:rsidP="007D4A81"/>
    <w:tbl>
      <w:tblPr>
        <w:tblpPr w:leftFromText="141" w:rightFromText="141" w:vertAnchor="text" w:horzAnchor="margin" w:tblpXSpec="right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866"/>
      </w:tblGrid>
      <w:tr w:rsidR="009D5A04" w:rsidRPr="00C13A95">
        <w:tc>
          <w:tcPr>
            <w:tcW w:w="1955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>Onluk</w:t>
            </w:r>
          </w:p>
        </w:tc>
        <w:tc>
          <w:tcPr>
            <w:tcW w:w="1866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>birlik</w:t>
            </w:r>
          </w:p>
        </w:tc>
      </w:tr>
      <w:tr w:rsidR="009D5A04" w:rsidRPr="00C13A95">
        <w:trPr>
          <w:trHeight w:val="432"/>
        </w:trPr>
        <w:tc>
          <w:tcPr>
            <w:tcW w:w="1955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866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  <w:tr w:rsidR="009D5A04" w:rsidRPr="00C13A95">
        <w:tc>
          <w:tcPr>
            <w:tcW w:w="3821" w:type="dxa"/>
            <w:gridSpan w:val="2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 </w:t>
            </w: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 xml:space="preserve">           </w:t>
            </w:r>
          </w:p>
        </w:tc>
      </w:tr>
    </w:tbl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>
      <w:r>
        <w:rPr>
          <w:noProof/>
        </w:rPr>
        <w:pict>
          <v:rect id="_x0000_s1030" style="position:absolute;margin-left:-327.25pt;margin-top:17.25pt;width:351.25pt;height:184.05pt;z-index:251658752" wrapcoords="-46 -88 -46 21512 21646 21512 21646 -88 -46 -88">
            <v:textbox>
              <w:txbxContent>
                <w:p w:rsidR="009D5A04" w:rsidRDefault="009D5A04" w:rsidP="00F12675">
                  <w:hyperlink r:id="rId57" w:history="1">
                    <w:r w:rsidRPr="004B3C35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shd w:val="clear" w:color="auto" w:fill="CCCCCC"/>
                      </w:rPr>
                      <w:pict>
                        <v:shape id="Resim 18" o:spid="_x0000_i1436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59" w:history="1">
                    <w:r w:rsidRPr="0058759B">
                      <w:rPr>
                        <w:noProof/>
                      </w:rPr>
                      <w:pict>
                        <v:shape id="_x0000_i1437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60" w:history="1">
                    <w:r w:rsidRPr="0058759B">
                      <w:rPr>
                        <w:noProof/>
                      </w:rPr>
                      <w:pict>
                        <v:shape id="_x0000_i1438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61" w:history="1">
                    <w:r w:rsidRPr="0058759B">
                      <w:rPr>
                        <w:noProof/>
                      </w:rPr>
                      <w:pict>
                        <v:shape id="_x0000_i1439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62" w:history="1">
                    <w:r w:rsidRPr="0058759B">
                      <w:rPr>
                        <w:noProof/>
                      </w:rPr>
                      <w:pict>
                        <v:shape id="_x0000_i1440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63" w:history="1">
                    <w:r w:rsidRPr="0058759B">
                      <w:rPr>
                        <w:noProof/>
                      </w:rPr>
                      <w:pict>
                        <v:shape id="_x0000_i1441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64" w:history="1">
                    <w:r w:rsidRPr="0058759B">
                      <w:rPr>
                        <w:noProof/>
                      </w:rPr>
                      <w:pict>
                        <v:shape id="_x0000_i1442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65" w:history="1">
                    <w:r w:rsidRPr="0058759B">
                      <w:rPr>
                        <w:noProof/>
                      </w:rPr>
                      <w:pict>
                        <v:shape id="_x0000_i1443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66" w:history="1">
                    <w:r w:rsidRPr="0058759B">
                      <w:rPr>
                        <w:noProof/>
                      </w:rPr>
                      <w:pict>
                        <v:shape id="_x0000_i1444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67" w:history="1">
                    <w:r w:rsidRPr="0058759B">
                      <w:rPr>
                        <w:noProof/>
                      </w:rPr>
                      <w:pict>
                        <v:shape id="_x0000_i1445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68" w:history="1">
                    <w:r w:rsidRPr="0058759B">
                      <w:rPr>
                        <w:noProof/>
                      </w:rPr>
                      <w:pict>
                        <v:shape id="_x0000_i1446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</w:p>
                <w:p w:rsidR="009D5A04" w:rsidRDefault="009D5A04" w:rsidP="00F12675">
                  <w:hyperlink r:id="rId69" w:history="1">
                    <w:r w:rsidRPr="004B3C35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shd w:val="clear" w:color="auto" w:fill="CCCCCC"/>
                      </w:rPr>
                      <w:pict>
                        <v:shape id="_x0000_i1447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70" w:history="1">
                    <w:r w:rsidRPr="0058759B">
                      <w:rPr>
                        <w:noProof/>
                      </w:rPr>
                      <w:pict>
                        <v:shape id="_x0000_i1448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71" w:history="1">
                    <w:r w:rsidRPr="0058759B">
                      <w:rPr>
                        <w:noProof/>
                      </w:rPr>
                      <w:pict>
                        <v:shape id="_x0000_i1449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72" w:history="1">
                    <w:r w:rsidRPr="0058759B">
                      <w:rPr>
                        <w:noProof/>
                      </w:rPr>
                      <w:pict>
                        <v:shape id="_x0000_i1450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73" w:history="1">
                    <w:r w:rsidRPr="0058759B">
                      <w:rPr>
                        <w:noProof/>
                      </w:rPr>
                      <w:pict>
                        <v:shape id="_x0000_i1451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74" w:history="1">
                    <w:r w:rsidRPr="0058759B">
                      <w:rPr>
                        <w:noProof/>
                      </w:rPr>
                      <w:pict>
                        <v:shape id="_x0000_i1452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75" w:history="1">
                    <w:r w:rsidRPr="0058759B">
                      <w:rPr>
                        <w:noProof/>
                      </w:rPr>
                      <w:pict>
                        <v:shape id="_x0000_i1453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76" w:history="1">
                    <w:r w:rsidRPr="0058759B">
                      <w:rPr>
                        <w:noProof/>
                      </w:rPr>
                      <w:pict>
                        <v:shape id="_x0000_i1454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77" w:history="1">
                    <w:r w:rsidRPr="0058759B">
                      <w:rPr>
                        <w:noProof/>
                      </w:rPr>
                      <w:pict>
                        <v:shape id="_x0000_i1455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78" w:history="1">
                    <w:r w:rsidRPr="0058759B">
                      <w:rPr>
                        <w:noProof/>
                      </w:rPr>
                      <w:pict>
                        <v:shape id="_x0000_i1456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79" w:history="1">
                    <w:r w:rsidRPr="0058759B">
                      <w:rPr>
                        <w:noProof/>
                      </w:rPr>
                      <w:pict>
                        <v:shape id="_x0000_i1457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</w:p>
                <w:p w:rsidR="009D5A04" w:rsidRDefault="009D5A04" w:rsidP="00F12675">
                  <w:hyperlink r:id="rId80" w:history="1">
                    <w:r w:rsidRPr="004B3C35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shd w:val="clear" w:color="auto" w:fill="CCCCCC"/>
                      </w:rPr>
                      <w:pict>
                        <v:shape id="_x0000_i1458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81" w:history="1">
                    <w:r w:rsidRPr="0058759B">
                      <w:rPr>
                        <w:noProof/>
                      </w:rPr>
                      <w:pict>
                        <v:shape id="_x0000_i1459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82" w:history="1">
                    <w:r w:rsidRPr="0058759B">
                      <w:rPr>
                        <w:noProof/>
                      </w:rPr>
                      <w:pict>
                        <v:shape id="_x0000_i1460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83" w:history="1">
                    <w:r w:rsidRPr="0058759B">
                      <w:rPr>
                        <w:noProof/>
                      </w:rPr>
                      <w:pict>
                        <v:shape id="_x0000_i1461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84" w:history="1">
                    <w:r w:rsidRPr="0058759B">
                      <w:rPr>
                        <w:noProof/>
                      </w:rPr>
                      <w:pict>
                        <v:shape id="_x0000_i1462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85" w:history="1">
                    <w:r w:rsidRPr="0058759B">
                      <w:rPr>
                        <w:noProof/>
                      </w:rPr>
                      <w:pict>
                        <v:shape id="_x0000_i1463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86" w:history="1">
                    <w:r w:rsidRPr="0058759B">
                      <w:rPr>
                        <w:noProof/>
                      </w:rPr>
                      <w:pict>
                        <v:shape id="_x0000_i1464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87" w:history="1">
                    <w:r w:rsidRPr="0058759B">
                      <w:rPr>
                        <w:noProof/>
                      </w:rPr>
                      <w:pict>
                        <v:shape id="_x0000_i1465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88" w:history="1">
                    <w:r w:rsidRPr="0058759B">
                      <w:rPr>
                        <w:noProof/>
                      </w:rPr>
                      <w:pict>
                        <v:shape id="_x0000_i1466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89" w:history="1">
                    <w:r w:rsidRPr="0058759B">
                      <w:rPr>
                        <w:noProof/>
                      </w:rPr>
                      <w:pict>
                        <v:shape id="_x0000_i1467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90" w:history="1">
                    <w:r w:rsidRPr="0058759B">
                      <w:rPr>
                        <w:noProof/>
                      </w:rPr>
                      <w:pict>
                        <v:shape id="_x0000_i1468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</w:p>
                <w:p w:rsidR="009D5A04" w:rsidRDefault="009D5A04" w:rsidP="00F12675">
                  <w:hyperlink r:id="rId91" w:history="1">
                    <w:r w:rsidRPr="004B3C35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shd w:val="clear" w:color="auto" w:fill="CCCCCC"/>
                      </w:rPr>
                      <w:pict>
                        <v:shape id="_x0000_i1469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92" w:history="1">
                    <w:r w:rsidRPr="0058759B">
                      <w:rPr>
                        <w:noProof/>
                      </w:rPr>
                      <w:pict>
                        <v:shape id="_x0000_i1470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93" w:history="1">
                    <w:r w:rsidRPr="0058759B">
                      <w:rPr>
                        <w:noProof/>
                      </w:rPr>
                      <w:pict>
                        <v:shape id="_x0000_i1471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94" w:history="1">
                    <w:r w:rsidRPr="0058759B">
                      <w:rPr>
                        <w:noProof/>
                      </w:rPr>
                      <w:pict>
                        <v:shape id="_x0000_i1472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95" w:history="1">
                    <w:r w:rsidRPr="0058759B">
                      <w:rPr>
                        <w:noProof/>
                      </w:rPr>
                      <w:pict>
                        <v:shape id="_x0000_i1473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96" w:history="1">
                    <w:r w:rsidRPr="0058759B">
                      <w:rPr>
                        <w:noProof/>
                      </w:rPr>
                      <w:pict>
                        <v:shape id="_x0000_i1474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97" w:history="1">
                    <w:r w:rsidRPr="0058759B">
                      <w:rPr>
                        <w:noProof/>
                      </w:rPr>
                      <w:pict>
                        <v:shape id="_x0000_i1475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98" w:history="1">
                    <w:r w:rsidRPr="0058759B">
                      <w:rPr>
                        <w:noProof/>
                      </w:rPr>
                      <w:pict>
                        <v:shape id="_x0000_i1476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99" w:history="1">
                    <w:r w:rsidRPr="0058759B">
                      <w:rPr>
                        <w:noProof/>
                      </w:rPr>
                      <w:pict>
                        <v:shape id="_x0000_i1477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00" w:history="1">
                    <w:r w:rsidRPr="0058759B">
                      <w:rPr>
                        <w:noProof/>
                      </w:rPr>
                      <w:pict>
                        <v:shape id="_x0000_i1478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01" w:history="1">
                    <w:r w:rsidRPr="0058759B">
                      <w:rPr>
                        <w:noProof/>
                      </w:rPr>
                      <w:pict>
                        <v:shape id="_x0000_i1479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</w:p>
                <w:p w:rsidR="009D5A04" w:rsidRDefault="009D5A04" w:rsidP="00F12675">
                  <w:hyperlink r:id="rId102" w:history="1">
                    <w:r w:rsidRPr="004B3C35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shd w:val="clear" w:color="auto" w:fill="CCCCCC"/>
                      </w:rPr>
                      <w:pict>
                        <v:shape id="_x0000_i1480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03" w:history="1">
                    <w:r w:rsidRPr="0058759B">
                      <w:rPr>
                        <w:noProof/>
                      </w:rPr>
                      <w:pict>
                        <v:shape id="_x0000_i1481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04" w:history="1">
                    <w:r w:rsidRPr="0058759B">
                      <w:rPr>
                        <w:noProof/>
                      </w:rPr>
                      <w:pict>
                        <v:shape id="_x0000_i1482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05" w:history="1">
                    <w:r w:rsidRPr="0058759B">
                      <w:rPr>
                        <w:noProof/>
                      </w:rPr>
                      <w:pict>
                        <v:shape id="_x0000_i1483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06" w:history="1">
                    <w:r w:rsidRPr="0058759B">
                      <w:rPr>
                        <w:noProof/>
                      </w:rPr>
                      <w:pict>
                        <v:shape id="_x0000_i1484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07" w:history="1">
                    <w:r w:rsidRPr="0058759B">
                      <w:rPr>
                        <w:noProof/>
                      </w:rPr>
                      <w:pict>
                        <v:shape id="_x0000_i1485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08" w:history="1">
                    <w:r w:rsidRPr="0058759B">
                      <w:rPr>
                        <w:noProof/>
                      </w:rPr>
                      <w:pict>
                        <v:shape id="_x0000_i1486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09" w:history="1">
                    <w:r w:rsidRPr="0058759B">
                      <w:rPr>
                        <w:noProof/>
                      </w:rPr>
                      <w:pict>
                        <v:shape id="_x0000_i1487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10" w:history="1">
                    <w:r w:rsidRPr="0058759B">
                      <w:rPr>
                        <w:noProof/>
                      </w:rPr>
                      <w:pict>
                        <v:shape id="_x0000_i1488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11" w:history="1">
                    <w:r w:rsidRPr="0058759B">
                      <w:rPr>
                        <w:noProof/>
                      </w:rPr>
                      <w:pict>
                        <v:shape id="_x0000_i1489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12" w:history="1">
                    <w:r w:rsidRPr="0058759B">
                      <w:rPr>
                        <w:noProof/>
                      </w:rPr>
                      <w:pict>
                        <v:shape id="_x0000_i1490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</w:p>
                <w:p w:rsidR="009D5A04" w:rsidRDefault="009D5A04" w:rsidP="00F12675">
                  <w:hyperlink r:id="rId113" w:history="1">
                    <w:r w:rsidRPr="004B3C35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shd w:val="clear" w:color="auto" w:fill="CCCCCC"/>
                      </w:rPr>
                      <w:pict>
                        <v:shape id="_x0000_i1491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14" w:history="1">
                    <w:r w:rsidRPr="0058759B">
                      <w:rPr>
                        <w:noProof/>
                      </w:rPr>
                      <w:pict>
                        <v:shape id="_x0000_i1492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15" w:history="1">
                    <w:r w:rsidRPr="0058759B">
                      <w:rPr>
                        <w:noProof/>
                      </w:rPr>
                      <w:pict>
                        <v:shape id="_x0000_i1493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16" w:history="1">
                    <w:r w:rsidRPr="0058759B">
                      <w:rPr>
                        <w:noProof/>
                      </w:rPr>
                      <w:pict>
                        <v:shape id="_x0000_i1494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17" w:history="1">
                    <w:r w:rsidRPr="0058759B">
                      <w:rPr>
                        <w:noProof/>
                      </w:rPr>
                      <w:pict>
                        <v:shape id="_x0000_i1495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18" w:history="1">
                    <w:r w:rsidRPr="0058759B">
                      <w:rPr>
                        <w:noProof/>
                      </w:rPr>
                      <w:pict>
                        <v:shape id="_x0000_i1496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19" w:history="1">
                    <w:r w:rsidRPr="0058759B">
                      <w:rPr>
                        <w:noProof/>
                      </w:rPr>
                      <w:pict>
                        <v:shape id="_x0000_i1497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20" w:history="1">
                    <w:r w:rsidRPr="0058759B">
                      <w:rPr>
                        <w:noProof/>
                      </w:rPr>
                      <w:pict>
                        <v:shape id="_x0000_i1498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21" w:history="1">
                    <w:r w:rsidRPr="0058759B">
                      <w:rPr>
                        <w:noProof/>
                      </w:rPr>
                      <w:pict>
                        <v:shape id="_x0000_i1499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22" w:history="1">
                    <w:r w:rsidRPr="0058759B">
                      <w:rPr>
                        <w:noProof/>
                      </w:rPr>
                      <w:pict>
                        <v:shape id="_x0000_i1500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23" w:history="1">
                    <w:r w:rsidRPr="0058759B">
                      <w:rPr>
                        <w:noProof/>
                      </w:rPr>
                      <w:pict>
                        <v:shape id="_x0000_i1501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</w:p>
                <w:p w:rsidR="009D5A04" w:rsidRDefault="009D5A04" w:rsidP="00F12675">
                  <w:hyperlink r:id="rId124" w:history="1">
                    <w:r w:rsidRPr="004B3C35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shd w:val="clear" w:color="auto" w:fill="CCCCCC"/>
                      </w:rPr>
                      <w:pict>
                        <v:shape id="_x0000_i1502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25" w:history="1">
                    <w:r w:rsidRPr="0058759B">
                      <w:rPr>
                        <w:noProof/>
                      </w:rPr>
                      <w:pict>
                        <v:shape id="_x0000_i1503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26" w:history="1">
                    <w:r w:rsidRPr="0058759B">
                      <w:rPr>
                        <w:noProof/>
                      </w:rPr>
                      <w:pict>
                        <v:shape id="_x0000_i1504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27" w:history="1">
                    <w:r w:rsidRPr="0058759B">
                      <w:rPr>
                        <w:noProof/>
                      </w:rPr>
                      <w:pict>
                        <v:shape id="_x0000_i1505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28" w:history="1">
                    <w:r w:rsidRPr="0058759B">
                      <w:rPr>
                        <w:noProof/>
                      </w:rPr>
                      <w:pict>
                        <v:shape id="_x0000_i1506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29" w:history="1">
                    <w:r w:rsidRPr="0058759B">
                      <w:rPr>
                        <w:noProof/>
                      </w:rPr>
                      <w:pict>
                        <v:shape id="_x0000_i1507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30" w:history="1">
                    <w:r w:rsidRPr="0058759B">
                      <w:rPr>
                        <w:noProof/>
                      </w:rPr>
                      <w:pict>
                        <v:shape id="_x0000_i1508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31" w:history="1">
                    <w:r w:rsidRPr="0058759B">
                      <w:rPr>
                        <w:noProof/>
                      </w:rPr>
                      <w:pict>
                        <v:shape id="_x0000_i1509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32" w:history="1">
                    <w:r w:rsidRPr="0058759B">
                      <w:rPr>
                        <w:noProof/>
                      </w:rPr>
                      <w:pict>
                        <v:shape id="_x0000_i1510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33" w:history="1">
                    <w:r w:rsidRPr="0058759B">
                      <w:rPr>
                        <w:noProof/>
                      </w:rPr>
                      <w:pict>
                        <v:shape id="_x0000_i1511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34" w:history="1">
                    <w:r w:rsidRPr="0058759B">
                      <w:rPr>
                        <w:noProof/>
                      </w:rPr>
                      <w:pict>
                        <v:shape id="_x0000_i1512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</w:p>
                <w:p w:rsidR="009D5A04" w:rsidRDefault="009D5A04" w:rsidP="00F12675">
                  <w:hyperlink r:id="rId135" w:history="1">
                    <w:r w:rsidRPr="004B3C35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shd w:val="clear" w:color="auto" w:fill="CCCCCC"/>
                      </w:rPr>
                      <w:pict>
                        <v:shape id="_x0000_i1513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36" w:history="1">
                    <w:r w:rsidRPr="0058759B">
                      <w:rPr>
                        <w:noProof/>
                      </w:rPr>
                      <w:pict>
                        <v:shape id="_x0000_i1514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37" w:history="1">
                    <w:r w:rsidRPr="0058759B">
                      <w:rPr>
                        <w:noProof/>
                      </w:rPr>
                      <w:pict>
                        <v:shape id="_x0000_i1515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38" w:history="1">
                    <w:r w:rsidRPr="0058759B">
                      <w:rPr>
                        <w:noProof/>
                      </w:rPr>
                      <w:pict>
                        <v:shape id="_x0000_i1516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39" w:history="1">
                    <w:r w:rsidRPr="0058759B">
                      <w:rPr>
                        <w:noProof/>
                      </w:rPr>
                      <w:pict>
                        <v:shape id="_x0000_i1517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40" w:history="1">
                    <w:r w:rsidRPr="0058759B">
                      <w:rPr>
                        <w:noProof/>
                      </w:rPr>
                      <w:pict>
                        <v:shape id="_x0000_i1518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41" w:history="1">
                    <w:r w:rsidRPr="0058759B">
                      <w:rPr>
                        <w:noProof/>
                      </w:rPr>
                      <w:pict>
                        <v:shape id="_x0000_i1519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42" w:history="1">
                    <w:r w:rsidRPr="0058759B">
                      <w:rPr>
                        <w:noProof/>
                      </w:rPr>
                      <w:pict>
                        <v:shape id="_x0000_i1520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43" w:history="1">
                    <w:r w:rsidRPr="0058759B">
                      <w:rPr>
                        <w:noProof/>
                      </w:rPr>
                      <w:pict>
                        <v:shape id="_x0000_i1521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44" w:history="1">
                    <w:r w:rsidRPr="0058759B">
                      <w:rPr>
                        <w:noProof/>
                      </w:rPr>
                      <w:pict>
                        <v:shape id="_x0000_i1522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hyperlink r:id="rId145" w:history="1">
                    <w:r w:rsidRPr="0058759B">
                      <w:rPr>
                        <w:noProof/>
                      </w:rPr>
                      <w:pict>
                        <v:shape id="_x0000_i1523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</w:p>
                <w:p w:rsidR="009D5A04" w:rsidRDefault="009D5A04" w:rsidP="00F12675"/>
                <w:p w:rsidR="009D5A04" w:rsidRDefault="009D5A04" w:rsidP="00F12675">
                  <w:hyperlink r:id="rId146" w:history="1">
                    <w:r w:rsidRPr="004B3C35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shd w:val="clear" w:color="auto" w:fill="CCCCCC"/>
                      </w:rPr>
                      <w:pict>
                        <v:shape id="_x0000_i1524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r>
                    <w:t xml:space="preserve">   </w:t>
                  </w:r>
                  <w:hyperlink r:id="rId147" w:history="1">
                    <w:r w:rsidRPr="0058759B">
                      <w:rPr>
                        <w:noProof/>
                      </w:rPr>
                      <w:pict>
                        <v:shape id="_x0000_i1525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r>
                    <w:t xml:space="preserve">    </w:t>
                  </w:r>
                  <w:hyperlink r:id="rId148" w:history="1">
                    <w:r w:rsidRPr="0058759B">
                      <w:rPr>
                        <w:noProof/>
                      </w:rPr>
                      <w:pict>
                        <v:shape id="_x0000_i1526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r>
                    <w:t xml:space="preserve">    </w:t>
                  </w:r>
                  <w:hyperlink r:id="rId149" w:history="1">
                    <w:r w:rsidRPr="0058759B">
                      <w:rPr>
                        <w:noProof/>
                      </w:rPr>
                      <w:pict>
                        <v:shape id="_x0000_i1527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  <w:r>
                    <w:t xml:space="preserve">   </w:t>
                  </w:r>
                  <w:hyperlink r:id="rId150" w:history="1">
                    <w:r w:rsidRPr="0058759B">
                      <w:rPr>
                        <w:noProof/>
                      </w:rPr>
                      <w:pict>
                        <v:shape id="_x0000_i1528" type="#_x0000_t75" alt="https://encrypted-tbn3.gstatic.com/images?q=tbn:ANd9GcTOPegWmvdjn6l6Wt5v0qM431-Yr5wWTju_8_L_tyWM5QLGX9t5Kw" href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" style="width:27.75pt;height:17.25pt;visibility:visible" o:button="t">
                          <v:fill o:detectmouseclick="t"/>
                          <v:imagedata r:id="rId58" o:title=""/>
                        </v:shape>
                      </w:pict>
                    </w:r>
                  </w:hyperlink>
                </w:p>
                <w:p w:rsidR="009D5A04" w:rsidRDefault="009D5A04" w:rsidP="00F12675"/>
                <w:p w:rsidR="009D5A04" w:rsidRDefault="009D5A04" w:rsidP="00F12675"/>
              </w:txbxContent>
            </v:textbox>
            <w10:wrap type="tight"/>
          </v:rect>
        </w:pict>
      </w:r>
    </w:p>
    <w:p w:rsidR="009D5A04" w:rsidRPr="007D4A81" w:rsidRDefault="009D5A04" w:rsidP="007D4A81"/>
    <w:p w:rsidR="009D5A04" w:rsidRPr="007D4A81" w:rsidRDefault="009D5A04" w:rsidP="007D4A81"/>
    <w:p w:rsidR="009D5A04" w:rsidRPr="007D4A81" w:rsidRDefault="009D5A04" w:rsidP="007D4A81"/>
    <w:tbl>
      <w:tblPr>
        <w:tblpPr w:leftFromText="141" w:rightFromText="141" w:vertAnchor="text" w:horzAnchor="margin" w:tblpXSpec="right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866"/>
      </w:tblGrid>
      <w:tr w:rsidR="009D5A04" w:rsidRPr="00C13A95">
        <w:tc>
          <w:tcPr>
            <w:tcW w:w="1955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>Onluk</w:t>
            </w:r>
          </w:p>
        </w:tc>
        <w:tc>
          <w:tcPr>
            <w:tcW w:w="1866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>birlik</w:t>
            </w:r>
          </w:p>
        </w:tc>
      </w:tr>
      <w:tr w:rsidR="009D5A04" w:rsidRPr="00C13A95">
        <w:trPr>
          <w:trHeight w:val="432"/>
        </w:trPr>
        <w:tc>
          <w:tcPr>
            <w:tcW w:w="1955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  <w:tc>
          <w:tcPr>
            <w:tcW w:w="1866" w:type="dxa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</w:p>
        </w:tc>
      </w:tr>
      <w:tr w:rsidR="009D5A04" w:rsidRPr="00C13A95">
        <w:tc>
          <w:tcPr>
            <w:tcW w:w="3821" w:type="dxa"/>
            <w:gridSpan w:val="2"/>
          </w:tcPr>
          <w:p w:rsidR="009D5A04" w:rsidRPr="00C13A95" w:rsidRDefault="009D5A04" w:rsidP="00B25F17">
            <w:pPr>
              <w:tabs>
                <w:tab w:val="left" w:pos="1305"/>
              </w:tabs>
              <w:ind w:right="540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 </w:t>
            </w:r>
            <w:r w:rsidRPr="00C13A95">
              <w:rPr>
                <w:rFonts w:ascii="Hand writing Mutlu" w:hAnsi="Hand writing Mutlu" w:cs="Hand writing Mutlu"/>
                <w:sz w:val="40"/>
                <w:szCs w:val="40"/>
              </w:rPr>
              <w:t xml:space="preserve">           </w:t>
            </w:r>
          </w:p>
        </w:tc>
      </w:tr>
    </w:tbl>
    <w:p w:rsidR="009D5A04" w:rsidRDefault="009D5A04" w:rsidP="00CF3546">
      <w:pPr>
        <w:ind w:right="-709"/>
        <w:rPr>
          <w:rFonts w:ascii="Comic Sans MS" w:hAnsi="Comic Sans MS" w:cs="Comic Sans MS"/>
          <w:noProof/>
        </w:rPr>
      </w:pPr>
      <w:hyperlink r:id="rId151" w:history="1">
        <w:r>
          <w:rPr>
            <w:rStyle w:val="Hyperlink"/>
            <w:rFonts w:ascii="Comic Sans MS" w:hAnsi="Comic Sans MS" w:cs="Comic Sans MS"/>
            <w:noProof/>
          </w:rPr>
          <w:t>www.sorubak.com</w:t>
        </w:r>
      </w:hyperlink>
      <w:r>
        <w:rPr>
          <w:rFonts w:ascii="Comic Sans MS" w:hAnsi="Comic Sans MS" w:cs="Comic Sans MS"/>
          <w:noProof/>
        </w:rPr>
        <w:t xml:space="preserve"> </w:t>
      </w:r>
    </w:p>
    <w:p w:rsidR="009D5A04" w:rsidRPr="00B25F17" w:rsidRDefault="009D5A04" w:rsidP="00B25F17">
      <w:pPr>
        <w:tabs>
          <w:tab w:val="left" w:pos="2542"/>
        </w:tabs>
      </w:pPr>
    </w:p>
    <w:sectPr w:rsidR="009D5A04" w:rsidRPr="00B25F17" w:rsidSect="007D4A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A04" w:rsidRDefault="009D5A04" w:rsidP="00B25F17">
      <w:r>
        <w:separator/>
      </w:r>
    </w:p>
  </w:endnote>
  <w:endnote w:type="continuationSeparator" w:id="1">
    <w:p w:rsidR="009D5A04" w:rsidRDefault="009D5A04" w:rsidP="00B2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A04" w:rsidRDefault="009D5A04" w:rsidP="00B25F17">
      <w:r>
        <w:separator/>
      </w:r>
    </w:p>
  </w:footnote>
  <w:footnote w:type="continuationSeparator" w:id="1">
    <w:p w:rsidR="009D5A04" w:rsidRDefault="009D5A04" w:rsidP="00B25F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A81"/>
    <w:rsid w:val="00424EEF"/>
    <w:rsid w:val="004B3C35"/>
    <w:rsid w:val="0055524D"/>
    <w:rsid w:val="0058759B"/>
    <w:rsid w:val="005F6116"/>
    <w:rsid w:val="007D4A81"/>
    <w:rsid w:val="009D5A04"/>
    <w:rsid w:val="00B25F17"/>
    <w:rsid w:val="00B87FE2"/>
    <w:rsid w:val="00C13A95"/>
    <w:rsid w:val="00CF3546"/>
    <w:rsid w:val="00D11EAA"/>
    <w:rsid w:val="00F12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8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D4A81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D4A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4A81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B25F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F17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B25F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F17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CF35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6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117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21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42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47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63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68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84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89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12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33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38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6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107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1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32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37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53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58" Type="http://schemas.openxmlformats.org/officeDocument/2006/relationships/image" Target="media/image6.jpeg"/><Relationship Id="rId74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79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02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23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28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44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49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95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22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27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43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48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64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69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13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18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34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39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80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85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50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2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17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25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33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38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46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59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67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03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08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16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24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29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37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20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41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54" Type="http://schemas.openxmlformats.org/officeDocument/2006/relationships/image" Target="media/image3.emf"/><Relationship Id="rId62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70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75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83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88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91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96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11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32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40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45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5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23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28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36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49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57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06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14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19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27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0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31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44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52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60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65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73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78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81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86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94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99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01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22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30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35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43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48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51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13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18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39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109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34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50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55" Type="http://schemas.openxmlformats.org/officeDocument/2006/relationships/image" Target="media/image4.emf"/><Relationship Id="rId76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97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04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20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25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41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46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7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71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92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24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40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45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66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87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10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15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31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36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61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82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14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30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35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56" Type="http://schemas.openxmlformats.org/officeDocument/2006/relationships/image" Target="media/image5.png"/><Relationship Id="rId77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00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05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26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47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://www.google.com.tr/imgres?sa=X&amp;biw=1280&amp;bih=619&amp;tbm=isch&amp;tbnid=8rGa3aTlNdn4UM:&amp;imgrefurl=http://okuloncesikaynak.com/forums/16870-turkan-sukran-ortak-calismalari-armut-boyama-sayfasi.html&amp;docid=-KWYTYuOOErSLM&amp;imgurl=http://okuloncesikaynak.com/forums/eklentiler/4794d1364062005t-turkan-sukran-ortak-calismalari-armut-boyama-sayfasi&amp;w=275&amp;h=400&amp;ei=XfxDUrGbKIXasgbAj4DwCw&amp;zoom=1&amp;iact=hc&amp;vpx=198&amp;vpy=2&amp;dur=920&amp;hovh=271&amp;hovw=186&amp;tx=91&amp;ty=159&amp;page=1&amp;tbnh=140&amp;tbnw=97&amp;start=0&amp;ndsp=27&amp;ved=1t:429,r:11,s:0,i:118" TargetMode="External"/><Relationship Id="rId72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93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98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21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142" Type="http://schemas.openxmlformats.org/officeDocument/2006/relationships/hyperlink" Target="http://www.google.com.tr/imgres?sa=X&amp;biw=1280&amp;bih=619&amp;tbm=isch&amp;tbnid=8ffzAOyf0ws8YM:&amp;imgrefurl=http://www.acilinyeri.com/cocuk-cizimleri-yazilar/219251-armut-boyama-sayfasi-meyve-boyama-sayfalari.html&amp;docid=xjt0kMjho7PY-M&amp;imgurl=http://img17.imageshack.us/img17/9187/meyveboyamasayfalar10.png&amp;w=398&amp;h=250&amp;ei=XfxDUrGbKIXasgbAj4DwCw&amp;zoom=1&amp;iact=rc&amp;page=1&amp;tbnh=135&amp;tbnw=215&amp;start=0&amp;ndsp=27&amp;ved=1t:429,r:21,s:0,i:154&amp;tx=103&amp;ty=65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52</Words>
  <Characters>300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sarıkavak3</dc:creator>
  <cp:keywords>www.sorubak.com</cp:keywords>
  <dc:description>www.sorubak.com</dc:description>
  <cp:lastModifiedBy>edanur</cp:lastModifiedBy>
  <cp:revision>2</cp:revision>
  <dcterms:created xsi:type="dcterms:W3CDTF">2013-09-26T09:16:00Z</dcterms:created>
  <dcterms:modified xsi:type="dcterms:W3CDTF">2013-09-27T10:02:00Z</dcterms:modified>
  <cp:category>www.sorubak.com</cp:category>
</cp:coreProperties>
</file>