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09B" w:rsidRDefault="0062509B">
      <w:r>
        <w:t xml:space="preserve">                                                                 ALIŞTIRMALAR</w:t>
      </w:r>
    </w:p>
    <w:p w:rsidR="0062509B" w:rsidRDefault="0062509B">
      <w:r>
        <w:t>1-Aşağıda çözüşmenmiş olarak verilen doğal sayıları yazınız.</w:t>
      </w:r>
    </w:p>
    <w:p w:rsidR="0062509B" w:rsidRDefault="0062509B">
      <w:r>
        <w:t>2 onluk+ 5 birlik=…..                           1 onluk+0 birlik=…..                                      9 onluk +1 birlik=……</w:t>
      </w:r>
    </w:p>
    <w:p w:rsidR="0062509B" w:rsidRDefault="0062509B">
      <w:r>
        <w:t>5 onluk + 8 birlik=…..                           3 onluk +3 birlik=…..                                  8 birlik=……</w:t>
      </w:r>
    </w:p>
    <w:p w:rsidR="0062509B" w:rsidRDefault="0062509B"/>
    <w:p w:rsidR="0062509B" w:rsidRDefault="0062509B">
      <w:r>
        <w:t>2-Verilen sayıları örnekteki gibi çözümleyiniz:</w:t>
      </w:r>
    </w:p>
    <w:p w:rsidR="0062509B" w:rsidRDefault="0062509B">
      <w:r>
        <w:t>27= 2 onluk +7 birlik                                                  36=…………………………………………………….</w:t>
      </w:r>
    </w:p>
    <w:p w:rsidR="0062509B" w:rsidRDefault="0062509B">
      <w:r>
        <w:t>49=…………………………………………………….                 50=……………………………………………………..</w:t>
      </w:r>
    </w:p>
    <w:p w:rsidR="0062509B" w:rsidRDefault="0062509B">
      <w:r>
        <w:t>81=……………………………………………………..                99=…………………………………………………….</w:t>
      </w:r>
    </w:p>
    <w:p w:rsidR="0062509B" w:rsidRDefault="0062509B">
      <w:r>
        <w:t>72=……………………………………………………..               65=………………………………………………………</w:t>
      </w:r>
    </w:p>
    <w:p w:rsidR="0062509B" w:rsidRDefault="0062509B" w:rsidP="00583E3D">
      <w:pPr>
        <w:spacing w:before="240"/>
      </w:pPr>
      <w:r>
        <w:t>91=…………………………………………………….                 29=…………………………………………………..</w:t>
      </w:r>
    </w:p>
    <w:p w:rsidR="0062509B" w:rsidRDefault="0062509B" w:rsidP="00583E3D">
      <w:pPr>
        <w:spacing w:before="240"/>
      </w:pPr>
      <w:r>
        <w:t>3-Çözümlenmiş olarak verilen sayının toplamını yazınız:</w:t>
      </w:r>
    </w:p>
    <w:p w:rsidR="0062509B" w:rsidRDefault="0062509B" w:rsidP="00583E3D">
      <w:pPr>
        <w:spacing w:before="240"/>
      </w:pPr>
      <w:r>
        <w:t>10+10+10+1+1+1+1+1=……..                        10+1=…...                               10+10+10+10+10+10+1+1+1=…..</w:t>
      </w:r>
    </w:p>
    <w:p w:rsidR="0062509B" w:rsidRDefault="0062509B" w:rsidP="00583E3D">
      <w:pPr>
        <w:spacing w:before="240"/>
      </w:pPr>
      <w:r>
        <w:t xml:space="preserve">10+10+10+10+10+1+1+1+1=……..           10+10+1+1+1+1+1=…..            10+10+1+1 =…….  </w:t>
      </w:r>
    </w:p>
    <w:p w:rsidR="0062509B" w:rsidRDefault="0062509B" w:rsidP="00583E3D">
      <w:pPr>
        <w:spacing w:before="240"/>
      </w:pPr>
      <w:r>
        <w:t xml:space="preserve"> 10 +10+10+10+10+10+1+1+1+1+1+1+1+1+1=…..                             10+10+10+10+10=……</w:t>
      </w:r>
    </w:p>
    <w:p w:rsidR="0062509B" w:rsidRDefault="0062509B" w:rsidP="00583E3D">
      <w:pPr>
        <w:spacing w:before="240"/>
      </w:pPr>
      <w:r>
        <w:t>4-Aşağıda verilen sayıların birler basamağındaki rakamı yuvarlak içine alın:</w:t>
      </w:r>
    </w:p>
    <w:p w:rsidR="0062509B" w:rsidRDefault="0062509B" w:rsidP="00583E3D">
      <w:pPr>
        <w:spacing w:before="240"/>
      </w:pPr>
      <w:r>
        <w:t>37  -41-  60 – 88 – 79  -91 -10 -24  - 75  -53- 3 –</w:t>
      </w:r>
    </w:p>
    <w:p w:rsidR="0062509B" w:rsidRDefault="0062509B" w:rsidP="00583E3D">
      <w:pPr>
        <w:spacing w:before="240"/>
      </w:pPr>
      <w:r>
        <w:t>5- Aşağıdaki sayıların onlar basamağındaki rakamı  yuvarlak içine alın:</w:t>
      </w:r>
    </w:p>
    <w:p w:rsidR="0062509B" w:rsidRDefault="0062509B" w:rsidP="00583E3D">
      <w:pPr>
        <w:spacing w:before="240"/>
      </w:pPr>
      <w:r>
        <w:t xml:space="preserve">40  - 90  -  66  -77  - 45  - 86  -  34  -19 -20  -61 </w:t>
      </w:r>
    </w:p>
    <w:p w:rsidR="0062509B" w:rsidRDefault="0062509B" w:rsidP="00583E3D">
      <w:pPr>
        <w:spacing w:before="240"/>
      </w:pPr>
      <w:r>
        <w:t>6-Aşağıda verilen sayılardan hangisinin birler basamağı farklıdır?</w:t>
      </w:r>
    </w:p>
    <w:p w:rsidR="0062509B" w:rsidRDefault="0062509B" w:rsidP="003370D1">
      <w:pPr>
        <w:pStyle w:val="ListParagraph"/>
        <w:numPr>
          <w:ilvl w:val="0"/>
          <w:numId w:val="1"/>
        </w:numPr>
        <w:spacing w:before="240"/>
      </w:pPr>
      <w:r>
        <w:t>41                         B- 18                                C- 91</w:t>
      </w:r>
    </w:p>
    <w:p w:rsidR="0062509B" w:rsidRDefault="0062509B" w:rsidP="003370D1">
      <w:pPr>
        <w:pStyle w:val="ListParagraph"/>
        <w:spacing w:before="240"/>
      </w:pPr>
      <w:hyperlink r:id="rId5" w:history="1">
        <w:r w:rsidRPr="002E5469">
          <w:rPr>
            <w:rStyle w:val="Hyperlink"/>
          </w:rPr>
          <w:t>www.sorubak.com</w:t>
        </w:r>
      </w:hyperlink>
      <w:r>
        <w:t xml:space="preserve"> </w:t>
      </w:r>
    </w:p>
    <w:p w:rsidR="0062509B" w:rsidRDefault="0062509B" w:rsidP="003370D1">
      <w:pPr>
        <w:spacing w:before="240"/>
      </w:pPr>
      <w:r>
        <w:t>7-Aşağıda verilen sayılardan hangisinin onlar  basamağı farklıdır?</w:t>
      </w:r>
    </w:p>
    <w:p w:rsidR="0062509B" w:rsidRDefault="0062509B" w:rsidP="003370D1">
      <w:pPr>
        <w:pStyle w:val="ListParagraph"/>
        <w:numPr>
          <w:ilvl w:val="0"/>
          <w:numId w:val="2"/>
        </w:numPr>
        <w:spacing w:before="240"/>
      </w:pPr>
      <w:r>
        <w:t>47                         B- 48                                C- 54</w:t>
      </w:r>
    </w:p>
    <w:p w:rsidR="0062509B" w:rsidRDefault="0062509B" w:rsidP="003370D1">
      <w:pPr>
        <w:spacing w:before="240"/>
      </w:pPr>
      <w:r>
        <w:t>8-Aşağıda verilen sayıların basamak adlarını yazınız.</w:t>
      </w:r>
    </w:p>
    <w:p w:rsidR="0062509B" w:rsidRDefault="0062509B" w:rsidP="003370D1">
      <w:pPr>
        <w:spacing w:before="240"/>
      </w:pPr>
      <w:r>
        <w:t>17                                              84                                     92                                               29</w:t>
      </w:r>
    </w:p>
    <w:p w:rsidR="0062509B" w:rsidRDefault="0062509B" w:rsidP="003370D1">
      <w:pPr>
        <w:spacing w:before="240"/>
      </w:pPr>
    </w:p>
    <w:p w:rsidR="0062509B" w:rsidRDefault="0062509B" w:rsidP="003370D1">
      <w:pPr>
        <w:spacing w:before="240"/>
      </w:pPr>
      <w:r>
        <w:t xml:space="preserve">                                PROBLEMLERİ DEFTERİMİZE YAZIP ÇÖZELİM</w:t>
      </w:r>
    </w:p>
    <w:p w:rsidR="0062509B" w:rsidRPr="00B650CF" w:rsidRDefault="0062509B" w:rsidP="001C25B7">
      <w:pPr>
        <w:pStyle w:val="ListParagraph"/>
        <w:numPr>
          <w:ilvl w:val="0"/>
          <w:numId w:val="3"/>
        </w:numPr>
        <w:spacing w:before="240"/>
        <w:rPr>
          <w:sz w:val="28"/>
          <w:szCs w:val="28"/>
        </w:rPr>
      </w:pPr>
      <w:r w:rsidRPr="00B650CF">
        <w:rPr>
          <w:sz w:val="28"/>
          <w:szCs w:val="28"/>
        </w:rPr>
        <w:t>1 onluk 5 birlikten oluşan sayıya  2 onluk daha eklersek  yeni oluşan sayı kaç olur?</w:t>
      </w:r>
    </w:p>
    <w:p w:rsidR="0062509B" w:rsidRPr="00B650CF" w:rsidRDefault="0062509B" w:rsidP="001C25B7">
      <w:pPr>
        <w:pStyle w:val="ListParagraph"/>
        <w:numPr>
          <w:ilvl w:val="0"/>
          <w:numId w:val="3"/>
        </w:numPr>
        <w:spacing w:before="240"/>
        <w:rPr>
          <w:sz w:val="28"/>
          <w:szCs w:val="28"/>
        </w:rPr>
      </w:pPr>
      <w:r w:rsidRPr="00B650CF">
        <w:rPr>
          <w:sz w:val="28"/>
          <w:szCs w:val="28"/>
        </w:rPr>
        <w:t>76 sayısında bulunan rakamların sayı değeri toplamı kaçtır?</w:t>
      </w:r>
    </w:p>
    <w:p w:rsidR="0062509B" w:rsidRPr="00B650CF" w:rsidRDefault="0062509B" w:rsidP="001C25B7">
      <w:pPr>
        <w:pStyle w:val="ListParagraph"/>
        <w:numPr>
          <w:ilvl w:val="0"/>
          <w:numId w:val="3"/>
        </w:numPr>
        <w:spacing w:before="240"/>
        <w:rPr>
          <w:sz w:val="28"/>
          <w:szCs w:val="28"/>
        </w:rPr>
      </w:pPr>
      <w:r w:rsidRPr="00B650CF">
        <w:rPr>
          <w:sz w:val="28"/>
          <w:szCs w:val="28"/>
        </w:rPr>
        <w:t xml:space="preserve"> 48  ve 15 sayılarının onlar basamağındaki rakamın basamak değerleri toplamı kaçtır?</w:t>
      </w:r>
    </w:p>
    <w:p w:rsidR="0062509B" w:rsidRPr="00B650CF" w:rsidRDefault="0062509B" w:rsidP="001C25B7">
      <w:pPr>
        <w:pStyle w:val="ListParagraph"/>
        <w:numPr>
          <w:ilvl w:val="0"/>
          <w:numId w:val="3"/>
        </w:numPr>
        <w:spacing w:before="240"/>
        <w:rPr>
          <w:sz w:val="28"/>
          <w:szCs w:val="28"/>
        </w:rPr>
      </w:pPr>
      <w:r w:rsidRPr="00B650CF">
        <w:rPr>
          <w:sz w:val="28"/>
          <w:szCs w:val="28"/>
        </w:rPr>
        <w:t>26  ve 53 sayılarının onlar  basamağında bulunan rakamların basamak değerleri toplamı kaçtır?</w:t>
      </w:r>
    </w:p>
    <w:p w:rsidR="0062509B" w:rsidRPr="00B650CF" w:rsidRDefault="0062509B" w:rsidP="001C25B7">
      <w:pPr>
        <w:pStyle w:val="ListParagraph"/>
        <w:numPr>
          <w:ilvl w:val="0"/>
          <w:numId w:val="3"/>
        </w:numPr>
        <w:spacing w:before="240"/>
        <w:rPr>
          <w:sz w:val="28"/>
          <w:szCs w:val="28"/>
        </w:rPr>
      </w:pPr>
      <w:r w:rsidRPr="00B650CF">
        <w:rPr>
          <w:sz w:val="28"/>
          <w:szCs w:val="28"/>
        </w:rPr>
        <w:t xml:space="preserve"> 60 ve 12 sayılarının onlar basamağındaki rakamların basamak değerleri toplamı kaçtır?</w:t>
      </w:r>
    </w:p>
    <w:p w:rsidR="0062509B" w:rsidRPr="00B650CF" w:rsidRDefault="0062509B" w:rsidP="001C25B7">
      <w:pPr>
        <w:pStyle w:val="ListParagraph"/>
        <w:numPr>
          <w:ilvl w:val="0"/>
          <w:numId w:val="3"/>
        </w:numPr>
        <w:spacing w:before="240"/>
        <w:rPr>
          <w:sz w:val="28"/>
          <w:szCs w:val="28"/>
        </w:rPr>
      </w:pPr>
      <w:r w:rsidRPr="00B650CF">
        <w:rPr>
          <w:sz w:val="28"/>
          <w:szCs w:val="28"/>
        </w:rPr>
        <w:t xml:space="preserve"> 24 ve 36 sayılarının birler basamağındaki rakamların basamak değerleri  farkı kaçtır?</w:t>
      </w:r>
    </w:p>
    <w:p w:rsidR="0062509B" w:rsidRPr="00B650CF" w:rsidRDefault="0062509B" w:rsidP="001C25B7">
      <w:pPr>
        <w:pStyle w:val="ListParagraph"/>
        <w:numPr>
          <w:ilvl w:val="0"/>
          <w:numId w:val="3"/>
        </w:numPr>
        <w:spacing w:before="240"/>
        <w:rPr>
          <w:sz w:val="28"/>
          <w:szCs w:val="28"/>
        </w:rPr>
      </w:pPr>
      <w:r w:rsidRPr="00B650CF">
        <w:rPr>
          <w:sz w:val="28"/>
          <w:szCs w:val="28"/>
        </w:rPr>
        <w:t>40 ve 93 sayılarının onlar basamağındaki rakamların sayı değerleri toplamı kaçtır?</w:t>
      </w:r>
    </w:p>
    <w:p w:rsidR="0062509B" w:rsidRPr="00B650CF" w:rsidRDefault="0062509B" w:rsidP="001C25B7">
      <w:pPr>
        <w:pStyle w:val="ListParagraph"/>
        <w:numPr>
          <w:ilvl w:val="0"/>
          <w:numId w:val="3"/>
        </w:numPr>
        <w:spacing w:before="240"/>
        <w:rPr>
          <w:sz w:val="28"/>
          <w:szCs w:val="28"/>
        </w:rPr>
      </w:pPr>
      <w:r w:rsidRPr="00B650CF">
        <w:rPr>
          <w:sz w:val="28"/>
          <w:szCs w:val="28"/>
        </w:rPr>
        <w:t>40 ve 93 sayılarının birler basamağındaki rakamın sayı değerleri toplamı kaçtır?</w:t>
      </w:r>
    </w:p>
    <w:p w:rsidR="0062509B" w:rsidRPr="00B650CF" w:rsidRDefault="0062509B" w:rsidP="001C25B7">
      <w:pPr>
        <w:pStyle w:val="ListParagraph"/>
        <w:numPr>
          <w:ilvl w:val="0"/>
          <w:numId w:val="3"/>
        </w:numPr>
        <w:spacing w:before="240"/>
        <w:rPr>
          <w:sz w:val="28"/>
          <w:szCs w:val="28"/>
        </w:rPr>
      </w:pPr>
      <w:r w:rsidRPr="00B650CF">
        <w:rPr>
          <w:sz w:val="28"/>
          <w:szCs w:val="28"/>
        </w:rPr>
        <w:t>1 haftadaki gün sayısını  1 desteye tamamlamak için kaç gün gereklidir?</w:t>
      </w:r>
    </w:p>
    <w:p w:rsidR="0062509B" w:rsidRPr="00B650CF" w:rsidRDefault="0062509B" w:rsidP="00B650CF">
      <w:pPr>
        <w:spacing w:before="240"/>
        <w:ind w:left="360"/>
        <w:rPr>
          <w:sz w:val="28"/>
          <w:szCs w:val="28"/>
        </w:rPr>
      </w:pPr>
      <w:r>
        <w:rPr>
          <w:sz w:val="28"/>
          <w:szCs w:val="28"/>
        </w:rPr>
        <w:t>10-</w:t>
      </w:r>
      <w:r w:rsidRPr="00B650CF">
        <w:rPr>
          <w:sz w:val="28"/>
          <w:szCs w:val="28"/>
        </w:rPr>
        <w:t>2 düzine kalemim vardı. 1 destesini  kullandım .Geriye kaç kalemim kaldı?</w:t>
      </w:r>
    </w:p>
    <w:p w:rsidR="0062509B" w:rsidRDefault="0062509B" w:rsidP="00B650CF">
      <w:pPr>
        <w:spacing w:before="240"/>
        <w:ind w:left="360"/>
        <w:rPr>
          <w:sz w:val="28"/>
          <w:szCs w:val="28"/>
        </w:rPr>
      </w:pPr>
    </w:p>
    <w:p w:rsidR="0062509B" w:rsidRDefault="0062509B" w:rsidP="00B650CF">
      <w:pPr>
        <w:spacing w:before="240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62509B" w:rsidRDefault="0062509B" w:rsidP="00B650CF">
      <w:pPr>
        <w:spacing w:before="240"/>
        <w:ind w:left="360"/>
        <w:rPr>
          <w:sz w:val="28"/>
          <w:szCs w:val="28"/>
        </w:rPr>
      </w:pPr>
    </w:p>
    <w:p w:rsidR="0062509B" w:rsidRDefault="0062509B" w:rsidP="00B650CF">
      <w:pPr>
        <w:spacing w:before="240"/>
        <w:ind w:left="360"/>
        <w:rPr>
          <w:sz w:val="28"/>
          <w:szCs w:val="28"/>
        </w:rPr>
      </w:pPr>
      <w:r>
        <w:rPr>
          <w:sz w:val="28"/>
          <w:szCs w:val="28"/>
        </w:rPr>
        <w:t>PROBLEMLERİ  YARDIM ALMADAN ÇÖZMELİSİNİZ. ÇÖZEMİYORSANIZ  MATEMATİK DEFTERİNDEN  İŞLENENLERE YENİDEN BAKIP KONUYU HATIRLAYALIM:</w:t>
      </w:r>
    </w:p>
    <w:p w:rsidR="0062509B" w:rsidRPr="00506F2F" w:rsidRDefault="0062509B" w:rsidP="00B650CF">
      <w:pPr>
        <w:spacing w:before="240"/>
        <w:ind w:left="360"/>
        <w:rPr>
          <w:sz w:val="24"/>
          <w:szCs w:val="24"/>
        </w:rPr>
      </w:pPr>
      <w:r w:rsidRPr="00506F2F">
        <w:rPr>
          <w:sz w:val="24"/>
          <w:szCs w:val="24"/>
        </w:rPr>
        <w:t xml:space="preserve">- Deste nedir? </w:t>
      </w:r>
    </w:p>
    <w:p w:rsidR="0062509B" w:rsidRPr="00506F2F" w:rsidRDefault="0062509B" w:rsidP="00B650CF">
      <w:pPr>
        <w:spacing w:before="240"/>
        <w:ind w:left="360"/>
        <w:rPr>
          <w:sz w:val="24"/>
          <w:szCs w:val="24"/>
        </w:rPr>
      </w:pPr>
      <w:r w:rsidRPr="00506F2F">
        <w:rPr>
          <w:sz w:val="24"/>
          <w:szCs w:val="24"/>
        </w:rPr>
        <w:t>-Düzine nedir?</w:t>
      </w:r>
    </w:p>
    <w:p w:rsidR="0062509B" w:rsidRPr="00506F2F" w:rsidRDefault="0062509B" w:rsidP="00B650CF">
      <w:pPr>
        <w:spacing w:before="240"/>
        <w:ind w:left="360"/>
        <w:rPr>
          <w:sz w:val="24"/>
          <w:szCs w:val="24"/>
        </w:rPr>
      </w:pPr>
      <w:r w:rsidRPr="00506F2F">
        <w:rPr>
          <w:sz w:val="24"/>
          <w:szCs w:val="24"/>
        </w:rPr>
        <w:t>-Basamak değeri nedir?</w:t>
      </w:r>
    </w:p>
    <w:p w:rsidR="0062509B" w:rsidRPr="00506F2F" w:rsidRDefault="0062509B" w:rsidP="00B650CF">
      <w:pPr>
        <w:spacing w:before="240"/>
        <w:ind w:left="360"/>
        <w:rPr>
          <w:sz w:val="24"/>
          <w:szCs w:val="24"/>
        </w:rPr>
      </w:pPr>
      <w:r w:rsidRPr="00506F2F">
        <w:rPr>
          <w:sz w:val="24"/>
          <w:szCs w:val="24"/>
        </w:rPr>
        <w:t>-Sayı değeri nedir?-Basamakları nasıl adlandır</w:t>
      </w:r>
      <w:r>
        <w:rPr>
          <w:sz w:val="24"/>
          <w:szCs w:val="24"/>
        </w:rPr>
        <w:t>ıyoruz? ( Bilinmesi gerekenler ö</w:t>
      </w:r>
      <w:r w:rsidRPr="00506F2F">
        <w:rPr>
          <w:sz w:val="24"/>
          <w:szCs w:val="24"/>
        </w:rPr>
        <w:t>zetle bunlar miniklerim</w:t>
      </w:r>
      <w:r>
        <w:rPr>
          <w:sz w:val="24"/>
          <w:szCs w:val="24"/>
        </w:rPr>
        <w:t>).</w:t>
      </w:r>
    </w:p>
    <w:p w:rsidR="0062509B" w:rsidRDefault="0062509B" w:rsidP="003370D1">
      <w:pPr>
        <w:spacing w:before="240"/>
      </w:pPr>
    </w:p>
    <w:p w:rsidR="0062509B" w:rsidRDefault="0062509B" w:rsidP="003370D1">
      <w:pPr>
        <w:pStyle w:val="ListParagraph"/>
        <w:spacing w:before="240"/>
      </w:pPr>
    </w:p>
    <w:sectPr w:rsidR="0062509B" w:rsidSect="007F6B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C2CC1"/>
    <w:multiLevelType w:val="hybridMultilevel"/>
    <w:tmpl w:val="D924F04C"/>
    <w:lvl w:ilvl="0" w:tplc="CE401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5035BB"/>
    <w:multiLevelType w:val="hybridMultilevel"/>
    <w:tmpl w:val="32E83A92"/>
    <w:lvl w:ilvl="0" w:tplc="51800EA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E773FE"/>
    <w:multiLevelType w:val="hybridMultilevel"/>
    <w:tmpl w:val="32E83A92"/>
    <w:lvl w:ilvl="0" w:tplc="51800EA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CEC"/>
    <w:rsid w:val="001C25B7"/>
    <w:rsid w:val="002E5469"/>
    <w:rsid w:val="003370D1"/>
    <w:rsid w:val="00506F2F"/>
    <w:rsid w:val="00583E3D"/>
    <w:rsid w:val="0062509B"/>
    <w:rsid w:val="007F6BDD"/>
    <w:rsid w:val="008D6013"/>
    <w:rsid w:val="009C7594"/>
    <w:rsid w:val="00B650CF"/>
    <w:rsid w:val="00B74C97"/>
    <w:rsid w:val="00D5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BD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370D1"/>
    <w:pPr>
      <w:ind w:left="720"/>
    </w:pPr>
  </w:style>
  <w:style w:type="character" w:styleId="Hyperlink">
    <w:name w:val="Hyperlink"/>
    <w:basedOn w:val="DefaultParagraphFont"/>
    <w:uiPriority w:val="99"/>
    <w:rsid w:val="00B74C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3</Pages>
  <Words>465</Words>
  <Characters>2653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Tr</dc:creator>
  <cp:keywords>www.sorubak.com</cp:keywords>
  <dc:description>www.sorubak.com</dc:description>
  <cp:lastModifiedBy>edanur</cp:lastModifiedBy>
  <cp:revision>2</cp:revision>
  <cp:lastPrinted>2012-10-03T18:23:00Z</cp:lastPrinted>
  <dcterms:created xsi:type="dcterms:W3CDTF">2012-10-03T17:19:00Z</dcterms:created>
  <dcterms:modified xsi:type="dcterms:W3CDTF">2013-09-14T21:50:00Z</dcterms:modified>
  <cp:category>www.sorubak.com</cp:category>
</cp:coreProperties>
</file>