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71" w:rsidRPr="008F5FB0" w:rsidRDefault="00F94171" w:rsidP="008F5FB0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Ad-soyad:                                                          12/10/2012</w:t>
      </w:r>
    </w:p>
    <w:p w:rsidR="00F94171" w:rsidRDefault="00F94171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NO : </w:t>
      </w:r>
    </w:p>
    <w:p w:rsidR="00F94171" w:rsidRDefault="00F94171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2.B SINIF I MATEMATİK DEĞERLENDİRME SINAVI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1.Aşağıdaki şekillerin isimlerini boşluklara yazınız.</w:t>
      </w:r>
    </w:p>
    <w:p w:rsidR="00F94171" w:rsidRDefault="00F94171" w:rsidP="00F313C4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54pt;margin-top:7.75pt;width:24.75pt;height:47.25pt;z-index:251648512" filled="f" fillcolor="#4f81bd" strokeweight="3pt">
            <v:shadow on="t" type="perspective" color="#243f60" opacity=".5" offset="1pt" offset2="-1pt"/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60.5pt;margin-top:7.75pt;width:44pt;height:36pt;z-index:251647488" adj="7200" filled="f" strokeweight="3pt">
            <v:shadow on="t" type="perspective" color="#243f60" opacity=".5" offset="1pt" offset2="-1pt"/>
          </v:shape>
        </w:pict>
      </w:r>
      <w:r>
        <w:rPr>
          <w:noProof/>
          <w:lang w:eastAsia="tr-TR"/>
        </w:rPr>
        <w:pict>
          <v:oval id="_x0000_s1028" style="position:absolute;margin-left:219.75pt;margin-top:8.5pt;width:49.75pt;height:47.25pt;z-index:251649536" filled="f" fillcolor="#4f81bd" strokeweight="3pt">
            <v:shadow on="t" type="perspective" color="#243f60" opacity=".5" offset="1pt" offset2="-1pt"/>
          </v:oval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                                              </w:t>
      </w:r>
      <w:hyperlink r:id="rId5" w:history="1">
        <w:r w:rsidRPr="001803D4">
          <w:rPr>
            <w:rFonts w:ascii="Arial" w:hAnsi="Arial" w:cs="Arial"/>
            <w:noProof/>
            <w:color w:val="1122CC"/>
            <w:sz w:val="27"/>
            <w:szCs w:val="27"/>
            <w:shd w:val="clear" w:color="auto" w:fill="CCCCCC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i1025" type="#_x0000_t75" alt="http://t1.gstatic.com/images?q=tbn:ANd9GcT1wRHSPPBxw8FBy_Mo1fyIWhMxa0IcOszMc1I-5icVjCRuAe_5e0l0l4fB" href="http://www.google.com.tr/imgres?q=koni&amp;hl=tr&amp;safe=active&amp;sa=X&amp;rlz=1T4ADFA_trTR411TR423&amp;biw=1024&amp;bih=501&amp;tbm=isch&amp;prmd=imvns&amp;tbnid=3aFpjUbYoJ9TaM:&amp;imgrefurl=http://en.wikipedia.org/wiki/File:Blue-cone.png&amp;docid=JkAFePkl4ag6tM&amp;imgurl=http://upload.wikimedia.org/wikipedia/commons/3/33/Blue-cone.png&amp;w=960&amp;h=960&amp;ei=qs-fTquKL43P4QSAvYT7BA&amp;zoom=1&amp;iact=rc&amp;dur=0&amp;sig=106963988630844817491&amp;page=23&amp;tbnh=130&amp;tbnw=109&amp;start=221&amp;ndsp=12&amp;ved=1t:429,r:3,s:221" style="width:57pt;height:63pt;visibility:visible" o:button="t">
              <v:fill o:detectmouseclick="t"/>
              <v:imagedata r:id="rId6" o:title=""/>
            </v:shape>
          </w:pict>
        </w:r>
      </w:hyperlink>
      <w:r>
        <w:rPr>
          <w:rFonts w:ascii="Hand writing Mutlu" w:hAnsi="Hand writing Mutlu" w:cs="Hand writing Mutlu"/>
          <w:sz w:val="28"/>
          <w:szCs w:val="28"/>
        </w:rPr>
        <w:t xml:space="preserve">                                     </w:t>
      </w:r>
    </w:p>
    <w:p w:rsidR="00F94171" w:rsidRDefault="00F94171" w:rsidP="00F313C4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Hand writing Mutlu" w:hAnsi="Hand writing Mutlu" w:cs="Hand writing Mutlu"/>
          <w:sz w:val="28"/>
          <w:szCs w:val="28"/>
        </w:rPr>
        <w:t xml:space="preserve">..       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 w:cs="Hand writing Mutlu"/>
          <w:sz w:val="28"/>
          <w:szCs w:val="28"/>
        </w:rPr>
        <w:t xml:space="preserve">.      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Hand writing Mutlu" w:hAnsi="Hand writing Mutlu" w:cs="Hand writing Mutlu"/>
          <w:sz w:val="28"/>
          <w:szCs w:val="28"/>
        </w:rPr>
        <w:t xml:space="preserve">.        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2.75pt;margin-top:42.45pt;width:48.75pt;height:4.5pt;flip:y;z-index:251651584" o:connectortype="straight">
            <v:stroke endarrow="block"/>
          </v:shape>
        </w:pict>
      </w:r>
      <w:r w:rsidRPr="00A4607E">
        <w:rPr>
          <w:rFonts w:ascii="Hand writing Mutlu" w:hAnsi="Hand writing Mutlu" w:cs="Hand writing Mutlu"/>
          <w:sz w:val="28"/>
          <w:szCs w:val="28"/>
        </w:rPr>
        <w:t>2.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geometrik şekilde  1,2,3 ile gösterilen yerlerin isimlerini yazınız.                               1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 xml:space="preserve">.               </w:t>
      </w:r>
    </w:p>
    <w:p w:rsidR="00F94171" w:rsidRPr="00DE2A31" w:rsidRDefault="00F94171" w:rsidP="00A4607E">
      <w:pPr>
        <w:pStyle w:val="NoSpacing"/>
        <w:rPr>
          <w:rFonts w:ascii="Arial" w:hAnsi="Arial" w:cs="Arial"/>
          <w:color w:val="1122CC"/>
          <w:sz w:val="27"/>
          <w:szCs w:val="27"/>
          <w:shd w:val="clear" w:color="auto" w:fill="CCCCCC"/>
        </w:rPr>
      </w:pPr>
      <w:r>
        <w:rPr>
          <w:noProof/>
          <w:lang w:eastAsia="tr-TR"/>
        </w:rPr>
        <w:pict>
          <v:shape id="_x0000_s1030" type="#_x0000_t16" style="position:absolute;margin-left:55pt;margin-top:1.3pt;width:135.75pt;height:50.25pt;z-index:251667968"/>
        </w:pict>
      </w:r>
    </w:p>
    <w:p w:rsidR="00F94171" w:rsidRDefault="00F94171" w:rsidP="00BD1695">
      <w:pPr>
        <w:pStyle w:val="NoSpacing"/>
        <w:rPr>
          <w:rFonts w:ascii="Arial" w:hAnsi="Arial" w:cs="Arial"/>
          <w:color w:val="1122CC"/>
          <w:sz w:val="27"/>
          <w:szCs w:val="27"/>
          <w:shd w:val="clear" w:color="auto" w:fill="CCCCCC"/>
        </w:rPr>
      </w:pPr>
      <w:r>
        <w:rPr>
          <w:noProof/>
          <w:lang w:eastAsia="tr-TR"/>
        </w:rPr>
        <w:pict>
          <v:shape id="_x0000_s1031" type="#_x0000_t32" style="position:absolute;margin-left:192.5pt;margin-top:12.8pt;width:48.75pt;height:11.85pt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102.75pt;margin-top:2.2pt;width:41.25pt;height:43.5pt;z-index:251652608" o:connectortype="straight">
            <v:stroke endarrow="block"/>
          </v:shape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</w:t>
      </w:r>
      <w:r>
        <w:rPr>
          <w:rFonts w:ascii="Arial" w:hAnsi="Arial" w:cs="Arial"/>
          <w:color w:val="1122CC"/>
          <w:sz w:val="27"/>
          <w:szCs w:val="27"/>
          <w:shd w:val="clear" w:color="auto" w:fill="CCCCCC"/>
        </w:rPr>
        <w:t xml:space="preserve">      </w:t>
      </w:r>
      <w:r w:rsidRPr="00DE2A31">
        <w:rPr>
          <w:rFonts w:ascii="Arial" w:hAnsi="Arial" w:cs="Arial"/>
          <w:color w:val="1122CC"/>
          <w:sz w:val="27"/>
          <w:szCs w:val="27"/>
          <w:shd w:val="clear" w:color="auto" w:fill="CCCCCC"/>
        </w:rPr>
        <w:t xml:space="preserve"> </w:t>
      </w:r>
      <w:r>
        <w:rPr>
          <w:rFonts w:ascii="Arial" w:hAnsi="Arial" w:cs="Arial"/>
          <w:color w:val="1122CC"/>
          <w:sz w:val="27"/>
          <w:szCs w:val="27"/>
          <w:shd w:val="clear" w:color="auto" w:fill="CCCCCC"/>
        </w:rPr>
        <w:t xml:space="preserve">                                                       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                           2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 xml:space="preserve">..                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              3 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F94171" w:rsidRPr="003C0471" w:rsidRDefault="00F94171" w:rsidP="003C047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.</w:t>
      </w:r>
      <w:r w:rsidRPr="005129EE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3</w:t>
      </w:r>
      <w:r w:rsidRPr="0002169D">
        <w:rPr>
          <w:rFonts w:ascii="Hand writing Mutlu" w:hAnsi="Hand writing Mutlu" w:cs="Hand writing Mutlu"/>
        </w:rPr>
        <w:t xml:space="preserve">. </w:t>
      </w:r>
      <w:r w:rsidRPr="003C0471">
        <w:rPr>
          <w:rFonts w:ascii="Hand writing Mutlu" w:hAnsi="Hand writing Mutlu" w:cs="Hand writing Mutlu"/>
          <w:sz w:val="28"/>
          <w:szCs w:val="28"/>
        </w:rPr>
        <w:t>Aşağıda verilen ölçülere uygun karşılarına çizgiler çizin.</w:t>
      </w:r>
    </w:p>
    <w:p w:rsidR="00F94171" w:rsidRPr="003C0471" w:rsidRDefault="00F94171" w:rsidP="003C0471">
      <w:pPr>
        <w:rPr>
          <w:rFonts w:ascii="Hand writing Mutlu" w:hAnsi="Hand writing Mutlu" w:cs="Hand writing Mutlu"/>
          <w:sz w:val="28"/>
          <w:szCs w:val="28"/>
        </w:rPr>
      </w:pPr>
      <w:r w:rsidRPr="003C0471">
        <w:rPr>
          <w:rFonts w:ascii="Hand writing Mutlu" w:hAnsi="Hand writing Mutlu" w:cs="Hand writing Mutlu"/>
          <w:sz w:val="28"/>
          <w:szCs w:val="28"/>
        </w:rPr>
        <w:t xml:space="preserve">       10 cm</w:t>
      </w:r>
    </w:p>
    <w:p w:rsidR="00F94171" w:rsidRPr="003C0471" w:rsidRDefault="00F94171" w:rsidP="003C0471">
      <w:pPr>
        <w:rPr>
          <w:rFonts w:ascii="Hand writing Mutlu" w:hAnsi="Hand writing Mutlu" w:cs="Hand writing Mutlu"/>
          <w:sz w:val="28"/>
          <w:szCs w:val="28"/>
        </w:rPr>
      </w:pPr>
      <w:r w:rsidRPr="003C0471">
        <w:rPr>
          <w:rFonts w:ascii="Hand writing Mutlu" w:hAnsi="Hand writing Mutlu" w:cs="Hand writing Mutlu"/>
          <w:sz w:val="28"/>
          <w:szCs w:val="28"/>
        </w:rPr>
        <w:t xml:space="preserve">       8 cm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4. Yüzlerinden bazıları üçgensel . bazıları dikdörtgensel  bölge  olan şekil  hangisidir?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a.                     b.                    C.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33" type="#_x0000_t16" style="position:absolute;margin-left:326.25pt;margin-top:3.75pt;width:66.75pt;height:29.75pt;z-index:251654656"/>
        </w:pict>
      </w:r>
      <w:r>
        <w:rPr>
          <w:noProof/>
          <w:lang w:eastAsia="tr-TR"/>
        </w:rPr>
        <w:pict>
          <v:shape id="_x0000_s1034" type="#_x0000_t16" style="position:absolute;margin-left:42.75pt;margin-top:.5pt;width:32.25pt;height:33pt;z-index:251653632" strokeweight="2.5pt">
            <v:shadow color="#868686"/>
          </v:shape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                            </w:t>
      </w:r>
      <w:hyperlink r:id="rId7" w:history="1">
        <w:r w:rsidRPr="001803D4">
          <w:rPr>
            <w:rFonts w:ascii="Hand writing Mutlu" w:hAnsi="Hand writing Mutlu" w:cs="Hand writing Mutlu"/>
            <w:noProof/>
            <w:sz w:val="28"/>
            <w:szCs w:val="28"/>
            <w:lang w:eastAsia="tr-TR"/>
          </w:rPr>
          <w:pict>
            <v:shape id="Resim 6" o:spid="_x0000_i1026" type="#_x0000_t75" alt="http://t1.gstatic.com/images?q=tbn:ANd9GcQ6fbEjPLyG6bAlVYmpCKKa09WIzUYXEEiR8u9XjCSmc7L5dsPtBZe4aHYF" href="http://www.google.com.tr/imgres?q=%C3%BC%C3%A7gen+prizma&amp;hl=tr&amp;safe=active&amp;sa=X&amp;rlz=1W1ADFA_tr&amp;biw=1024&amp;bih=501&amp;tbm=isch&amp;prmd=imvnsfd&amp;tbnid=pO05KLYMOMUSDM:&amp;imgrefurl=http://etc.usf.edu/clipart/20700/20795/triprism_20795.htm&amp;docid=R2W4PGmFI860EM&amp;imgurl=http://etc.usf.edu/clipart/20700/20795/triprism_20795_lg.gif&amp;w=383&amp;h=700&amp;ei=xMufTue6Msb54QT0iaXlBA&amp;zoom=1&amp;iact=rc&amp;dur=1575&amp;sig=106963988630844817491&amp;page=12&amp;tbnh=128&amp;tbnw=70&amp;start=114&amp;ndsp=12&amp;ved=1t:429,r:1,s:114" style="width:34.5pt;height:44.25pt;visibility:visible" o:button="t">
              <v:fill o:detectmouseclick="t"/>
              <v:imagedata r:id="rId8" o:title=""/>
            </v:shape>
          </w:pict>
        </w:r>
      </w:hyperlink>
      <w:r>
        <w:rPr>
          <w:rFonts w:ascii="Hand writing Mutlu" w:hAnsi="Hand writing Mutlu" w:cs="Hand writing Mutlu"/>
          <w:sz w:val="28"/>
          <w:szCs w:val="28"/>
        </w:rPr>
        <w:t xml:space="preserve">            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5. Küp şekerin her bir yüzü hangi bölgeye benzemektedir?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a. Üçgensel bölge       b. Karesel  bölge      c. Dikdörtgensel bölge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7. Aşağıdaki geometrik şekillerden hangisi dikdörtgendir?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306pt;margin-top:1.4pt;width:38.25pt;height:27.75pt;z-index:251657728"/>
        </w:pict>
      </w:r>
      <w:r>
        <w:rPr>
          <w:noProof/>
          <w:lang w:eastAsia="tr-TR"/>
        </w:rPr>
        <w:pict>
          <v:rect id="_x0000_s1036" style="position:absolute;margin-left:49.5pt;margin-top:5.9pt;width:49.5pt;height:26.25pt;z-index:251655680"/>
        </w:pict>
      </w:r>
      <w:r>
        <w:rPr>
          <w:noProof/>
          <w:lang w:eastAsia="tr-TR"/>
        </w:rPr>
        <w:pict>
          <v:rect id="_x0000_s1037" style="position:absolute;margin-left:186.75pt;margin-top:1.4pt;width:31.5pt;height:30.75pt;z-index:251656704"/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  a.                    b.                  C.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81.5pt;margin-top:21.1pt;width:36.25pt;height:30.75pt;z-index:251659776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_x0000_s1039" type="#_x0000_t120" style="position:absolute;margin-left:49.5pt;margin-top:20.6pt;width:30pt;height:29.55pt;z-index:251658752"/>
        </w:pict>
      </w:r>
      <w:r>
        <w:rPr>
          <w:rFonts w:ascii="Hand writing Mutlu" w:hAnsi="Hand writing Mutlu" w:cs="Hand writing Mutlu"/>
          <w:sz w:val="28"/>
          <w:szCs w:val="28"/>
        </w:rPr>
        <w:t>8.</w:t>
      </w:r>
      <w:r w:rsidRPr="009F118F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Aşağıdakilerden hangisi  çemberdir?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40" type="#_x0000_t120" style="position:absolute;margin-left:283.5pt;margin-top:1.3pt;width:50.25pt;height:18pt;z-index:251660800"/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  a.                 b.                C.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9. Aşağıdakilerden hangisi    karesel bölge  olarak ifade  edilir?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rect id="_x0000_s1041" style="position:absolute;margin-left:153.75pt;margin-top:5.8pt;width:27.75pt;height:24pt;z-index:251662848"/>
        </w:pict>
      </w:r>
      <w:r>
        <w:rPr>
          <w:noProof/>
          <w:lang w:eastAsia="tr-TR"/>
        </w:rPr>
        <w:pict>
          <v:rect id="_x0000_s1042" style="position:absolute;margin-left:247.5pt;margin-top:5.8pt;width:27.5pt;height:24pt;z-index:251663872" fillcolor="#95b3d7" strokecolor="#4f81bd" strokeweight="1pt">
            <v:fill color2="#4f81bd" focus="50%" type="gradient"/>
            <v:shadow on="t" type="perspective" color="#243f60" offset="1pt" offset2="-3pt"/>
          </v:rect>
        </w:pict>
      </w:r>
      <w:r>
        <w:rPr>
          <w:noProof/>
          <w:lang w:eastAsia="tr-TR"/>
        </w:rPr>
        <w:pict>
          <v:shape id="_x0000_s1043" type="#_x0000_t16" style="position:absolute;margin-left:42pt;margin-top:1.3pt;width:26.25pt;height:20.6pt;z-index:251661824"/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 a.               b.              C.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10.</w:t>
      </w:r>
      <w:r w:rsidRPr="001429BE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Aşağıdakilerden     hangisinin          köşesi yoktur?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oval id="_x0000_s1044" style="position:absolute;margin-left:268.5pt;margin-top:2.5pt;width:27.75pt;height:25.8pt;z-index:251666944"/>
        </w:pict>
      </w:r>
      <w:r>
        <w:rPr>
          <w:noProof/>
          <w:lang w:eastAsia="tr-TR"/>
        </w:rPr>
        <w:pict>
          <v:rect id="_x0000_s1045" style="position:absolute;margin-left:147.75pt;margin-top:6.55pt;width:30pt;height:19.2pt;z-index:251665920"/>
        </w:pict>
      </w:r>
      <w:r>
        <w:rPr>
          <w:noProof/>
          <w:lang w:eastAsia="tr-TR"/>
        </w:rPr>
        <w:pict>
          <v:shape id="_x0000_s1046" type="#_x0000_t5" style="position:absolute;margin-left:31.7pt;margin-top:6.55pt;width:55.3pt;height:27.45pt;z-index:251664896" adj="10980"/>
        </w:pict>
      </w:r>
      <w:r>
        <w:rPr>
          <w:rFonts w:ascii="Hand writing Mutlu" w:hAnsi="Hand writing Mutlu" w:cs="Hand writing Mutlu"/>
          <w:sz w:val="28"/>
          <w:szCs w:val="28"/>
        </w:rPr>
        <w:t xml:space="preserve">   a.                b.                 C.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11.</w:t>
      </w:r>
      <w:r w:rsidRPr="00E3448C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 xml:space="preserve">Aşağıdakilerden hangisi </w:t>
      </w:r>
      <w:r w:rsidRPr="00E3448C">
        <w:rPr>
          <w:rFonts w:ascii="Hand writing Mutlu" w:hAnsi="Hand writing Mutlu" w:cs="Hand writing Mutlu"/>
          <w:sz w:val="28"/>
          <w:szCs w:val="28"/>
          <w:u w:val="single"/>
        </w:rPr>
        <w:t>standart olmayan</w:t>
      </w:r>
      <w:r>
        <w:rPr>
          <w:rFonts w:ascii="Hand writing Mutlu" w:hAnsi="Hand writing Mutlu" w:cs="Hand writing Mutlu"/>
          <w:sz w:val="28"/>
          <w:szCs w:val="28"/>
        </w:rPr>
        <w:t xml:space="preserve"> uzunluk ölçüsü birimi </w:t>
      </w:r>
      <w:r w:rsidRPr="007D28A3">
        <w:rPr>
          <w:rFonts w:ascii="Hand writing Mutlu" w:hAnsi="Hand writing Mutlu" w:cs="Hand writing Mutlu"/>
          <w:sz w:val="28"/>
          <w:szCs w:val="28"/>
          <w:u w:val="single"/>
        </w:rPr>
        <w:t>değildir?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a. metre       b.adım    c. karış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12. Standart ölçme  birimlerinin kullanılmasının nedeni hangisidir?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a. Çabuk  ve kolay olması.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b. Öğretmen istediği  için.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c. Ortak  ve doğru  sonuç elde etmek  için.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13. Aşağıdakilerden hangisi 1 metre olarak ifade edilir.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a. 120  santimetre     b. 50 santimetre   c. 100 santimetre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Pr="00046909" w:rsidRDefault="00F94171" w:rsidP="003C047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14</w:t>
      </w:r>
      <w:r w:rsidRPr="00046909">
        <w:rPr>
          <w:rFonts w:ascii="Hand writing Mutlu" w:hAnsi="Hand writing Mutlu" w:cs="Hand writing Mutlu"/>
          <w:sz w:val="28"/>
          <w:szCs w:val="28"/>
        </w:rPr>
        <w:t>. .Boşlukları uygun şekilde doldurun.</w:t>
      </w:r>
    </w:p>
    <w:p w:rsidR="00F94171" w:rsidRPr="00046909" w:rsidRDefault="00F94171" w:rsidP="003C0471">
      <w:pPr>
        <w:rPr>
          <w:rFonts w:ascii="Hand writing Mutlu" w:hAnsi="Hand writing Mutlu" w:cs="Hand writing Mutlu"/>
          <w:sz w:val="28"/>
          <w:szCs w:val="28"/>
        </w:rPr>
      </w:pPr>
      <w:r w:rsidRPr="00046909">
        <w:rPr>
          <w:rFonts w:ascii="Hand writing Mutlu" w:hAnsi="Hand writing Mutlu" w:cs="Hand writing Mutlu"/>
          <w:sz w:val="28"/>
          <w:szCs w:val="28"/>
        </w:rPr>
        <w:t>1 m 15 cm=</w:t>
      </w:r>
      <w:r w:rsidRPr="00046909">
        <w:rPr>
          <w:sz w:val="28"/>
          <w:szCs w:val="28"/>
        </w:rPr>
        <w:t>…………</w:t>
      </w:r>
      <w:r w:rsidRPr="00046909">
        <w:rPr>
          <w:rFonts w:ascii="Hand writing Mutlu" w:hAnsi="Hand writing Mutlu" w:cs="Hand writing Mutlu"/>
          <w:sz w:val="28"/>
          <w:szCs w:val="28"/>
        </w:rPr>
        <w:t>cm     450cm=</w:t>
      </w:r>
      <w:r w:rsidRPr="00046909">
        <w:rPr>
          <w:sz w:val="28"/>
          <w:szCs w:val="28"/>
        </w:rPr>
        <w:t>………</w:t>
      </w:r>
      <w:r w:rsidRPr="00046909">
        <w:rPr>
          <w:rFonts w:ascii="Hand writing Mutlu" w:hAnsi="Hand writing Mutlu" w:cs="Hand writing Mutlu"/>
          <w:sz w:val="28"/>
          <w:szCs w:val="28"/>
        </w:rPr>
        <w:t>.m</w:t>
      </w:r>
      <w:r w:rsidRPr="00046909">
        <w:rPr>
          <w:sz w:val="28"/>
          <w:szCs w:val="28"/>
        </w:rPr>
        <w:t>………</w:t>
      </w:r>
      <w:r w:rsidRPr="00046909">
        <w:rPr>
          <w:rFonts w:ascii="Hand writing Mutlu" w:hAnsi="Hand writing Mutlu" w:cs="Hand writing Mutlu"/>
          <w:sz w:val="28"/>
          <w:szCs w:val="28"/>
        </w:rPr>
        <w:t>.cm       600 cm:</w:t>
      </w:r>
      <w:r w:rsidRPr="00046909">
        <w:rPr>
          <w:sz w:val="28"/>
          <w:szCs w:val="28"/>
        </w:rPr>
        <w:t>……</w:t>
      </w:r>
      <w:r w:rsidRPr="00046909">
        <w:rPr>
          <w:rFonts w:ascii="Hand writing Mutlu" w:hAnsi="Hand writing Mutlu" w:cs="Hand writing Mutlu"/>
          <w:sz w:val="28"/>
          <w:szCs w:val="28"/>
        </w:rPr>
        <w:t xml:space="preserve">.m  </w:t>
      </w:r>
    </w:p>
    <w:p w:rsidR="00F94171" w:rsidRPr="0002169D" w:rsidRDefault="00F94171" w:rsidP="003C0471">
      <w:pPr>
        <w:rPr>
          <w:rFonts w:ascii="Hand writing Mutlu" w:hAnsi="Hand writing Mutlu" w:cs="Hand writing Mutlu"/>
        </w:rPr>
      </w:pPr>
      <w:r w:rsidRPr="00046909">
        <w:rPr>
          <w:rFonts w:ascii="Hand writing Mutlu" w:hAnsi="Hand writing Mutlu" w:cs="Hand writing Mutlu"/>
          <w:sz w:val="28"/>
          <w:szCs w:val="28"/>
        </w:rPr>
        <w:t>6 m  7 cm=</w:t>
      </w:r>
      <w:r w:rsidRPr="00046909">
        <w:rPr>
          <w:sz w:val="28"/>
          <w:szCs w:val="28"/>
        </w:rPr>
        <w:t>…………</w:t>
      </w:r>
      <w:r w:rsidRPr="00046909">
        <w:rPr>
          <w:rFonts w:ascii="Hand writing Mutlu" w:hAnsi="Hand writing Mutlu" w:cs="Hand writing Mutlu"/>
          <w:sz w:val="28"/>
          <w:szCs w:val="28"/>
        </w:rPr>
        <w:t>cm    215cm=</w:t>
      </w:r>
      <w:r w:rsidRPr="00046909">
        <w:rPr>
          <w:sz w:val="28"/>
          <w:szCs w:val="28"/>
        </w:rPr>
        <w:t>………</w:t>
      </w:r>
      <w:r w:rsidRPr="00046909">
        <w:rPr>
          <w:rFonts w:ascii="Hand writing Mutlu" w:hAnsi="Hand writing Mutlu" w:cs="Hand writing Mutlu"/>
          <w:sz w:val="28"/>
          <w:szCs w:val="28"/>
        </w:rPr>
        <w:t>.m</w:t>
      </w:r>
      <w:r w:rsidRPr="00046909">
        <w:rPr>
          <w:sz w:val="28"/>
          <w:szCs w:val="28"/>
        </w:rPr>
        <w:t>………</w:t>
      </w:r>
      <w:r w:rsidRPr="00046909">
        <w:rPr>
          <w:rFonts w:ascii="Hand writing Mutlu" w:hAnsi="Hand writing Mutlu" w:cs="Hand writing Mutlu"/>
          <w:sz w:val="28"/>
          <w:szCs w:val="28"/>
        </w:rPr>
        <w:t>.cm</w:t>
      </w:r>
      <w:r>
        <w:rPr>
          <w:rFonts w:ascii="Hand writing Mutlu" w:hAnsi="Hand writing Mutlu" w:cs="Hand writing Mutlu"/>
        </w:rPr>
        <w:t xml:space="preserve">      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15.   18 metre  kumaşın önce 6 metresi  satıldı. Geriye  kaç metre kumaş  kaldı?  (işlemi kağıdın boş olan yerine yapın)</w:t>
      </w:r>
    </w:p>
    <w:p w:rsidR="00F94171" w:rsidRDefault="00F94171" w:rsidP="00ED0E74">
      <w:pPr>
        <w:pStyle w:val="NoSpacing"/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11       b. 12       c. 9</w:t>
      </w: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16. Evimizdeki halının boyunu en doğru şekilde nasıl ölçeriz?</w:t>
      </w: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a. karış ile        b. metre ile       c. kulaç ile</w:t>
      </w: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73D0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17. 14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Hand writing Mutlu"/>
          <w:sz w:val="28"/>
          <w:szCs w:val="28"/>
        </w:rPr>
        <w:t>ten başlayarak 36 ya kadar 2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Hand writing Mutlu"/>
          <w:sz w:val="28"/>
          <w:szCs w:val="28"/>
        </w:rPr>
        <w:t>şer yazınız.</w:t>
      </w: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18.Aşağıda boş bırakılan yerleri tamamlayınız.</w:t>
      </w: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73D0A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12-15-18-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>..-27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>.-33-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Hand writing Mutlu"/>
          <w:sz w:val="28"/>
          <w:szCs w:val="28"/>
        </w:rPr>
        <w:t>.-....</w:t>
      </w:r>
    </w:p>
    <w:p w:rsidR="00F94171" w:rsidRDefault="00F94171" w:rsidP="00A73D0A">
      <w:pPr>
        <w:pStyle w:val="NoSpacing"/>
        <w:ind w:left="720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                                        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              </w:t>
      </w:r>
      <w:hyperlink r:id="rId9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rFonts w:ascii="Hand writing Mutlu" w:hAnsi="Hand writing Mutlu" w:cs="Hand writing Mutlu"/>
          <w:sz w:val="28"/>
          <w:szCs w:val="28"/>
        </w:rPr>
        <w:t xml:space="preserve">                  BAŞARILAR</w:t>
      </w: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Default="00F94171" w:rsidP="00A4607E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F94171" w:rsidRPr="00DE2A31" w:rsidRDefault="00F94171" w:rsidP="00A4607E">
      <w:pPr>
        <w:pStyle w:val="NoSpacing"/>
        <w:rPr>
          <w:rFonts w:ascii="Hand writing Mutlu" w:hAnsi="Hand writing Mutlu" w:cs="Hand writing Mutlu"/>
          <w:b/>
          <w:bCs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   </w:t>
      </w:r>
      <w:r w:rsidRPr="00DE2A31">
        <w:rPr>
          <w:rFonts w:ascii="Hand writing Mutlu" w:hAnsi="Hand writing Mutlu" w:cs="Hand writing Mutlu"/>
          <w:b/>
          <w:bCs/>
          <w:sz w:val="28"/>
          <w:szCs w:val="28"/>
        </w:rPr>
        <w:t xml:space="preserve"> </w:t>
      </w:r>
    </w:p>
    <w:sectPr w:rsidR="00F94171" w:rsidRPr="00DE2A31" w:rsidSect="008F5F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4FB7"/>
    <w:multiLevelType w:val="hybridMultilevel"/>
    <w:tmpl w:val="C72C9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F37C1"/>
    <w:multiLevelType w:val="hybridMultilevel"/>
    <w:tmpl w:val="45CC37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FB0"/>
    <w:rsid w:val="0002169D"/>
    <w:rsid w:val="00032C66"/>
    <w:rsid w:val="00046909"/>
    <w:rsid w:val="00074712"/>
    <w:rsid w:val="00095F23"/>
    <w:rsid w:val="00114DFC"/>
    <w:rsid w:val="00122CE8"/>
    <w:rsid w:val="00135A60"/>
    <w:rsid w:val="001429BE"/>
    <w:rsid w:val="001803D4"/>
    <w:rsid w:val="001B384D"/>
    <w:rsid w:val="001F0A37"/>
    <w:rsid w:val="002E0128"/>
    <w:rsid w:val="00334F62"/>
    <w:rsid w:val="003B794A"/>
    <w:rsid w:val="003C0471"/>
    <w:rsid w:val="003E498A"/>
    <w:rsid w:val="003F4CCE"/>
    <w:rsid w:val="004326A4"/>
    <w:rsid w:val="004D3ABD"/>
    <w:rsid w:val="004E39ED"/>
    <w:rsid w:val="005129EE"/>
    <w:rsid w:val="00517B06"/>
    <w:rsid w:val="005F54FA"/>
    <w:rsid w:val="00612FDA"/>
    <w:rsid w:val="006147B4"/>
    <w:rsid w:val="0067195A"/>
    <w:rsid w:val="006D1E43"/>
    <w:rsid w:val="006F5822"/>
    <w:rsid w:val="00724F9E"/>
    <w:rsid w:val="00765646"/>
    <w:rsid w:val="007943BB"/>
    <w:rsid w:val="007D28A3"/>
    <w:rsid w:val="0083332A"/>
    <w:rsid w:val="008F5FB0"/>
    <w:rsid w:val="008F6635"/>
    <w:rsid w:val="00963804"/>
    <w:rsid w:val="009A2B01"/>
    <w:rsid w:val="009B470B"/>
    <w:rsid w:val="009F118F"/>
    <w:rsid w:val="00A279E5"/>
    <w:rsid w:val="00A34B59"/>
    <w:rsid w:val="00A4607E"/>
    <w:rsid w:val="00A73D0A"/>
    <w:rsid w:val="00AC0915"/>
    <w:rsid w:val="00B8318C"/>
    <w:rsid w:val="00BB2682"/>
    <w:rsid w:val="00BD1695"/>
    <w:rsid w:val="00BD6496"/>
    <w:rsid w:val="00C56B67"/>
    <w:rsid w:val="00CA070F"/>
    <w:rsid w:val="00CC2A36"/>
    <w:rsid w:val="00D04127"/>
    <w:rsid w:val="00D31080"/>
    <w:rsid w:val="00DE01F6"/>
    <w:rsid w:val="00DE2A31"/>
    <w:rsid w:val="00E237EC"/>
    <w:rsid w:val="00E3448C"/>
    <w:rsid w:val="00E47B85"/>
    <w:rsid w:val="00E5585F"/>
    <w:rsid w:val="00ED0E74"/>
    <w:rsid w:val="00F21F9F"/>
    <w:rsid w:val="00F313C4"/>
    <w:rsid w:val="00F62E73"/>
    <w:rsid w:val="00F94171"/>
    <w:rsid w:val="00FA77A8"/>
    <w:rsid w:val="00FB3C31"/>
    <w:rsid w:val="00FE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F6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F5FB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4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60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73D0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14D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BC%C3%A7gen+prizma&amp;hl=tr&amp;safe=active&amp;sa=X&amp;rlz=1W1ADFA_tr&amp;biw=1024&amp;bih=501&amp;tbm=isch&amp;prmd=imvnsfd&amp;tbnid=pO05KLYMOMUSDM:&amp;imgrefurl=http://etc.usf.edu/clipart/20700/20795/triprism_20795.htm&amp;docid=R2W4PGmFI860EM&amp;imgurl=http://etc.usf.edu/clipart/20700/20795/triprism_20795_lg.gif&amp;w=383&amp;h=700&amp;ei=xMufTue6Msb54QT0iaXlBA&amp;zoom=1&amp;iact=rc&amp;dur=1575&amp;sig=106963988630844817491&amp;page=12&amp;tbnh=128&amp;tbnw=70&amp;start=114&amp;ndsp=12&amp;ved=1t:429,r:1,s:114&amp;tx=40&amp;ty=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google.com.tr/imgres?q=koni&amp;hl=tr&amp;safe=active&amp;sa=X&amp;rlz=1T4ADFA_trTR411TR423&amp;biw=1024&amp;bih=501&amp;tbm=isch&amp;prmd=imvns&amp;tbnid=3aFpjUbYoJ9TaM:&amp;imgrefurl=http://en.wikipedia.org/wiki/File:Blue-cone.png&amp;docid=JkAFePkl4ag6tM&amp;imgurl=http://upload.wikimedia.org/wikipedia/commons/3/33/Blue-cone.png&amp;w=960&amp;h=960&amp;ei=qs-fTquKL43P4QSAvYT7BA&amp;zoom=1&amp;iact=rc&amp;dur=0&amp;sig=106963988630844817491&amp;page=23&amp;tbnh=130&amp;tbnw=109&amp;start=221&amp;ndsp=12&amp;ved=1t:429,r:3,s:221&amp;tx=55&amp;ty=8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</TotalTime>
  <Pages>3</Pages>
  <Words>532</Words>
  <Characters>3033</Characters>
  <Application>Microsoft Office Outlook</Application>
  <DocSecurity>0</DocSecurity>
  <Lines>0</Lines>
  <Paragraphs>0</Paragraphs>
  <ScaleCrop>false</ScaleCrop>
  <Manager>www.sorubak.com</Manager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Havva</dc:creator>
  <cp:keywords>www.sorubak.com</cp:keywords>
  <dc:description>www.sorubak.com</dc:description>
  <cp:lastModifiedBy>edanur</cp:lastModifiedBy>
  <cp:revision>16</cp:revision>
  <cp:lastPrinted>2012-10-11T18:54:00Z</cp:lastPrinted>
  <dcterms:created xsi:type="dcterms:W3CDTF">2011-10-20T06:44:00Z</dcterms:created>
  <dcterms:modified xsi:type="dcterms:W3CDTF">2013-11-04T16:08:00Z</dcterms:modified>
  <cp:category>www.sorubak.com</cp:category>
</cp:coreProperties>
</file>