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B96" w:rsidRDefault="00911B96" w:rsidP="0006435E">
      <w:pPr>
        <w:jc w:val="center"/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2-A SINIFI DEĞERLENDİRME</w:t>
      </w:r>
    </w:p>
    <w:p w:rsidR="00911B96" w:rsidRPr="00202805" w:rsidRDefault="00911B96" w:rsidP="0006435E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MATEMATİK</w:t>
      </w: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  <w:sectPr w:rsidR="00911B96" w:rsidRPr="00202805" w:rsidSect="0062740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1B96" w:rsidRPr="00202805" w:rsidRDefault="00911B96" w:rsidP="0006435E">
      <w:pPr>
        <w:pStyle w:val="ListParagraph"/>
        <w:numPr>
          <w:ilvl w:val="0"/>
          <w:numId w:val="1"/>
        </w:numPr>
        <w:ind w:left="0" w:hanging="357"/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Aşağıdaki nesneleri 1 desteye tamamlayınız.</w:t>
      </w: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85.5pt;margin-top:1.6pt;width:18pt;height:10.5pt;z-index:251635712"/>
        </w:pict>
      </w:r>
      <w:r>
        <w:rPr>
          <w:noProof/>
          <w:lang w:eastAsia="tr-TR"/>
        </w:rPr>
        <w:pict>
          <v:rect id="_x0000_s1027" style="position:absolute;margin-left:61.5pt;margin-top:1.6pt;width:18pt;height:10.5pt;z-index:251634688"/>
        </w:pict>
      </w:r>
      <w:r>
        <w:rPr>
          <w:noProof/>
          <w:lang w:eastAsia="tr-TR"/>
        </w:rPr>
        <w:pict>
          <v:rect id="_x0000_s1028" style="position:absolute;margin-left:38.25pt;margin-top:1.6pt;width:18pt;height:10.5pt;z-index:251633664"/>
        </w:pict>
      </w:r>
      <w:r>
        <w:rPr>
          <w:noProof/>
          <w:lang w:eastAsia="tr-TR"/>
        </w:rPr>
        <w:pict>
          <v:rect id="_x0000_s1029" style="position:absolute;margin-left:14.25pt;margin-top:1.6pt;width:18pt;height:10.5pt;z-index:251632640"/>
        </w:pict>
      </w:r>
    </w:p>
    <w:p w:rsidR="00911B96" w:rsidRDefault="00911B96" w:rsidP="00C05799">
      <w:pPr>
        <w:jc w:val="center"/>
        <w:rPr>
          <w:rFonts w:ascii="ALFABET98" w:hAnsi="ALFABET98" w:cs="ALFABET98"/>
          <w:sz w:val="28"/>
          <w:szCs w:val="28"/>
        </w:rPr>
      </w:pPr>
      <w:hyperlink r:id="rId7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  <w:r>
        <w:rPr>
          <w:rFonts w:ascii="ALFABET98" w:hAnsi="ALFABET98" w:cs="ALFABET98"/>
          <w:sz w:val="28"/>
          <w:szCs w:val="28"/>
        </w:rPr>
        <w:t xml:space="preserve"> </w:t>
      </w: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</w:p>
    <w:p w:rsidR="00911B96" w:rsidRPr="00202805" w:rsidRDefault="00911B96" w:rsidP="0006435E">
      <w:pPr>
        <w:pStyle w:val="ListParagraph"/>
        <w:numPr>
          <w:ilvl w:val="0"/>
          <w:numId w:val="1"/>
        </w:numPr>
        <w:ind w:left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oval id="_x0000_s1030" style="position:absolute;left:0;text-align:left;margin-left:14.25pt;margin-top:47.3pt;width:11.25pt;height:12pt;z-index:251641856"/>
        </w:pict>
      </w:r>
      <w:r>
        <w:rPr>
          <w:noProof/>
          <w:lang w:eastAsia="tr-TR"/>
        </w:rPr>
        <w:pict>
          <v:oval id="_x0000_s1031" style="position:absolute;left:0;text-align:left;margin-left:-3.75pt;margin-top:47.3pt;width:11.25pt;height:12pt;z-index:251640832"/>
        </w:pict>
      </w:r>
      <w:r>
        <w:rPr>
          <w:noProof/>
          <w:lang w:eastAsia="tr-TR"/>
        </w:rPr>
        <w:pict>
          <v:oval id="_x0000_s1032" style="position:absolute;left:0;text-align:left;margin-left:14.25pt;margin-top:64.55pt;width:11.25pt;height:12pt;z-index:251639808"/>
        </w:pict>
      </w:r>
      <w:r>
        <w:rPr>
          <w:noProof/>
          <w:lang w:eastAsia="tr-TR"/>
        </w:rPr>
        <w:pict>
          <v:oval id="_x0000_s1033" style="position:absolute;left:0;text-align:left;margin-left:-3.75pt;margin-top:64.55pt;width:11.25pt;height:12pt;z-index:251638784"/>
        </w:pict>
      </w:r>
      <w:r>
        <w:rPr>
          <w:noProof/>
          <w:lang w:eastAsia="tr-TR"/>
        </w:rPr>
        <w:pict>
          <v:oval id="_x0000_s1034" style="position:absolute;left:0;text-align:left;margin-left:31.5pt;margin-top:64.55pt;width:11.25pt;height:12pt;z-index:251637760"/>
        </w:pict>
      </w:r>
      <w:r>
        <w:rPr>
          <w:noProof/>
          <w:lang w:eastAsia="tr-TR"/>
        </w:rPr>
        <w:pict>
          <v:oval id="_x0000_s1035" style="position:absolute;left:0;text-align:left;margin-left:31.5pt;margin-top:47.3pt;width:11.25pt;height:12pt;z-index:251636736"/>
        </w:pict>
      </w:r>
      <w:r w:rsidRPr="00202805">
        <w:rPr>
          <w:rFonts w:ascii="Comic Sans MS" w:hAnsi="Comic Sans MS" w:cs="Comic Sans MS"/>
          <w:sz w:val="24"/>
          <w:szCs w:val="24"/>
        </w:rPr>
        <w:t>Aşağıdaki nesneleri 1 düzineye tamamlayınız.</w:t>
      </w: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</w:p>
    <w:p w:rsidR="00911B96" w:rsidRPr="00202805" w:rsidRDefault="00911B96" w:rsidP="0006435E">
      <w:pPr>
        <w:pStyle w:val="ListParagraph"/>
        <w:numPr>
          <w:ilvl w:val="0"/>
          <w:numId w:val="1"/>
        </w:numPr>
        <w:ind w:left="0"/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Aşağıdaki boşlukları tamamlayınız.</w:t>
      </w: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2 deste çubuk …… tane çubuktur.</w:t>
      </w: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12 tane silgi 1 …….. silgi eder.</w:t>
      </w: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30 tane toka …… deste toka eder.</w:t>
      </w: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1 deste çiçek ……. tane çiçek eder.</w:t>
      </w: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1 düzine şeker ……. tane şeker eder.</w:t>
      </w:r>
    </w:p>
    <w:p w:rsidR="00911B96" w:rsidRPr="00202805" w:rsidRDefault="00911B96" w:rsidP="00202805">
      <w:pPr>
        <w:pStyle w:val="ListParagraph"/>
        <w:numPr>
          <w:ilvl w:val="0"/>
          <w:numId w:val="1"/>
        </w:numPr>
        <w:ind w:left="0"/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Aşağıdaki sayıların okunuşlarını yazınız.</w:t>
      </w:r>
    </w:p>
    <w:p w:rsidR="00911B96" w:rsidRPr="00202805" w:rsidRDefault="00911B96" w:rsidP="00202805">
      <w:pPr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37:…………………      16: ………………</w:t>
      </w:r>
    </w:p>
    <w:p w:rsidR="00911B96" w:rsidRPr="00202805" w:rsidRDefault="00911B96" w:rsidP="00202805">
      <w:pPr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>56: ………………..     22: ………………</w:t>
      </w:r>
    </w:p>
    <w:p w:rsidR="00911B96" w:rsidRPr="00202805" w:rsidRDefault="00911B96" w:rsidP="00202805">
      <w:pPr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 xml:space="preserve">90: ………………..   </w:t>
      </w:r>
    </w:p>
    <w:p w:rsidR="00911B96" w:rsidRPr="00202805" w:rsidRDefault="00911B96" w:rsidP="00202805">
      <w:pPr>
        <w:rPr>
          <w:rFonts w:ascii="Comic Sans MS" w:hAnsi="Comic Sans MS" w:cs="Comic Sans MS"/>
          <w:sz w:val="24"/>
          <w:szCs w:val="24"/>
        </w:rPr>
      </w:pPr>
    </w:p>
    <w:p w:rsidR="00911B96" w:rsidRDefault="00911B96" w:rsidP="00202805">
      <w:pPr>
        <w:pStyle w:val="ListParagraph"/>
        <w:numPr>
          <w:ilvl w:val="0"/>
          <w:numId w:val="1"/>
        </w:numPr>
        <w:ind w:left="0"/>
        <w:rPr>
          <w:rFonts w:ascii="Comic Sans MS" w:hAnsi="Comic Sans MS" w:cs="Comic Sans MS"/>
          <w:sz w:val="24"/>
          <w:szCs w:val="24"/>
        </w:rPr>
      </w:pPr>
      <w:r w:rsidRPr="00202805">
        <w:rPr>
          <w:rFonts w:ascii="Comic Sans MS" w:hAnsi="Comic Sans MS" w:cs="Comic Sans MS"/>
          <w:sz w:val="24"/>
          <w:szCs w:val="24"/>
        </w:rPr>
        <w:t xml:space="preserve">Aşağıdaki sayıların </w:t>
      </w:r>
      <w:r>
        <w:rPr>
          <w:rFonts w:ascii="Comic Sans MS" w:hAnsi="Comic Sans MS" w:cs="Comic Sans MS"/>
          <w:sz w:val="24"/>
          <w:szCs w:val="24"/>
          <w:u w:val="single"/>
        </w:rPr>
        <w:t>basamak adlarını</w:t>
      </w:r>
      <w:r>
        <w:rPr>
          <w:rFonts w:ascii="Comic Sans MS" w:hAnsi="Comic Sans MS" w:cs="Comic Sans MS"/>
          <w:sz w:val="24"/>
          <w:szCs w:val="24"/>
        </w:rPr>
        <w:t xml:space="preserve"> yazınız.</w:t>
      </w:r>
    </w:p>
    <w:p w:rsidR="00911B96" w:rsidRDefault="00911B96" w:rsidP="00202805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16.2pt;margin-top:17.4pt;width:.05pt;height:27pt;z-index:251648000" o:connectortype="straight"/>
        </w:pict>
      </w:r>
      <w:r>
        <w:rPr>
          <w:noProof/>
          <w:lang w:eastAsia="tr-TR"/>
        </w:rPr>
        <w:pict>
          <v:shape id="_x0000_s1037" type="#_x0000_t32" style="position:absolute;margin-left:122.95pt;margin-top:17.4pt;width:.05pt;height:12pt;z-index:251646976" o:connectortype="straight"/>
        </w:pict>
      </w:r>
      <w:r>
        <w:rPr>
          <w:noProof/>
          <w:lang w:eastAsia="tr-TR"/>
        </w:rPr>
        <w:pict>
          <v:shape id="_x0000_s1038" type="#_x0000_t32" style="position:absolute;margin-left:116.25pt;margin-top:44.4pt;width:18pt;height:0;z-index:2516500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123pt;margin-top:29.4pt;width:11.25pt;height:0;z-index:2516490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7.45pt;margin-top:17.4pt;width:.05pt;height:27pt;z-index:251643904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4.2pt;margin-top:17.4pt;width:.05pt;height:12pt;z-index:251642880" o:connectortype="straight"/>
        </w:pict>
      </w:r>
      <w:r>
        <w:rPr>
          <w:rFonts w:ascii="Comic Sans MS" w:hAnsi="Comic Sans MS" w:cs="Comic Sans MS"/>
          <w:sz w:val="24"/>
          <w:szCs w:val="24"/>
        </w:rPr>
        <w:t xml:space="preserve"> 68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14</w:t>
      </w:r>
    </w:p>
    <w:p w:rsidR="00911B96" w:rsidRDefault="00911B96" w:rsidP="00202805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2" type="#_x0000_t32" style="position:absolute;margin-left:7.5pt;margin-top:15.15pt;width:18pt;height:0;z-index:2516459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14.25pt;margin-top:.15pt;width:11.25pt;height:0;z-index:251644928" o:connectortype="straight">
            <v:stroke endarrow="block"/>
          </v:shape>
        </w:pict>
      </w:r>
    </w:p>
    <w:p w:rsidR="00911B96" w:rsidRDefault="00911B96" w:rsidP="00202805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4" type="#_x0000_t32" style="position:absolute;margin-left:68.25pt;margin-top:26.45pt;width:11.25pt;height:0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61.45pt;margin-top:14.45pt;width:.05pt;height:27pt;z-index:251660288" o:connectortype="straight"/>
        </w:pict>
      </w:r>
      <w:r>
        <w:rPr>
          <w:noProof/>
          <w:lang w:eastAsia="tr-TR"/>
        </w:rPr>
        <w:pict>
          <v:shape id="_x0000_s1046" type="#_x0000_t32" style="position:absolute;margin-left:68.2pt;margin-top:14.45pt;width:.05pt;height:12pt;z-index:251659264" o:connectortype="straight"/>
        </w:pict>
      </w:r>
      <w:r>
        <w:rPr>
          <w:noProof/>
          <w:lang w:eastAsia="tr-TR"/>
        </w:rPr>
        <w:pict>
          <v:shape id="_x0000_s1047" type="#_x0000_t32" style="position:absolute;margin-left:61.5pt;margin-top:41.45pt;width:18pt;height:0;z-index:251662336" o:connectortype="straight">
            <v:stroke endarrow="block"/>
          </v:shape>
        </w:pict>
      </w:r>
      <w:r>
        <w:rPr>
          <w:rFonts w:ascii="Comic Sans MS" w:hAnsi="Comic Sans MS" w:cs="Comic Sans MS"/>
          <w:sz w:val="24"/>
          <w:szCs w:val="24"/>
        </w:rPr>
        <w:tab/>
        <w:t xml:space="preserve">      73</w:t>
      </w:r>
    </w:p>
    <w:p w:rsidR="00911B96" w:rsidRDefault="00911B96" w:rsidP="00202805">
      <w:pPr>
        <w:rPr>
          <w:rFonts w:ascii="Comic Sans MS" w:hAnsi="Comic Sans MS" w:cs="Comic Sans MS"/>
          <w:sz w:val="24"/>
          <w:szCs w:val="24"/>
        </w:rPr>
      </w:pPr>
    </w:p>
    <w:p w:rsidR="00911B96" w:rsidRPr="00202805" w:rsidRDefault="00911B96" w:rsidP="00202805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8" type="#_x0000_t32" style="position:absolute;margin-left:116.25pt;margin-top:16.7pt;width:.05pt;height:27pt;z-index:251656192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23pt;margin-top:16.7pt;width:.05pt;height:12pt;z-index:251655168" o:connectortype="straight"/>
        </w:pict>
      </w:r>
      <w:r>
        <w:rPr>
          <w:noProof/>
          <w:lang w:eastAsia="tr-TR"/>
        </w:rPr>
        <w:pict>
          <v:shape id="_x0000_s1050" type="#_x0000_t32" style="position:absolute;margin-left:116.3pt;margin-top:43.7pt;width:18pt;height:0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123.05pt;margin-top:28.7pt;width:11.25pt;height:0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14.2pt;margin-top:28.7pt;width:11.25pt;height:0;z-index:2516531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3" type="#_x0000_t32" style="position:absolute;margin-left:7.4pt;margin-top:16.7pt;width:.05pt;height:27pt;z-index:251652096" o:connectortype="straight"/>
        </w:pict>
      </w:r>
      <w:r>
        <w:rPr>
          <w:noProof/>
          <w:lang w:eastAsia="tr-TR"/>
        </w:rPr>
        <w:pict>
          <v:shape id="_x0000_s1054" type="#_x0000_t32" style="position:absolute;margin-left:14.15pt;margin-top:16.7pt;width:.05pt;height:12pt;z-index:251651072" o:connectortype="straight"/>
        </w:pict>
      </w:r>
      <w:r>
        <w:rPr>
          <w:noProof/>
          <w:lang w:eastAsia="tr-TR"/>
        </w:rPr>
        <w:pict>
          <v:shape id="_x0000_s1055" type="#_x0000_t32" style="position:absolute;margin-left:7.45pt;margin-top:43.7pt;width:18pt;height:0;z-index:251654144" o:connectortype="straight">
            <v:stroke endarrow="block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80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12</w:t>
      </w:r>
    </w:p>
    <w:p w:rsidR="00911B96" w:rsidRDefault="00911B96" w:rsidP="00202805">
      <w:pPr>
        <w:pStyle w:val="ListParagraph"/>
        <w:numPr>
          <w:ilvl w:val="0"/>
          <w:numId w:val="1"/>
        </w:numPr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Aşağıdaki sayıların </w:t>
      </w:r>
      <w:r w:rsidRPr="00A92AB7">
        <w:rPr>
          <w:rFonts w:ascii="Comic Sans MS" w:hAnsi="Comic Sans MS" w:cs="Comic Sans MS"/>
          <w:sz w:val="24"/>
          <w:szCs w:val="24"/>
          <w:u w:val="single"/>
        </w:rPr>
        <w:t>basamak değerlerini</w:t>
      </w:r>
      <w:r>
        <w:rPr>
          <w:rFonts w:ascii="Comic Sans MS" w:hAnsi="Comic Sans MS" w:cs="Comic Sans MS"/>
          <w:sz w:val="24"/>
          <w:szCs w:val="24"/>
        </w:rPr>
        <w:t xml:space="preserve"> yazınız.</w:t>
      </w:r>
    </w:p>
    <w:p w:rsidR="00911B96" w:rsidRDefault="00911B96" w:rsidP="00A92AB7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56" type="#_x0000_t32" style="position:absolute;margin-left:161.4pt;margin-top:14.55pt;width:.05pt;height:12pt;z-index:251671552" o:connectortype="straight"/>
        </w:pict>
      </w:r>
      <w:r>
        <w:rPr>
          <w:noProof/>
          <w:lang w:eastAsia="tr-TR"/>
        </w:rPr>
        <w:pict>
          <v:shape id="_x0000_s1057" type="#_x0000_t32" style="position:absolute;margin-left:154.7pt;margin-top:41.55pt;width:18pt;height:0;z-index:2516746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161.45pt;margin-top:26.55pt;width:11.25pt;height:0;z-index:2516736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154.65pt;margin-top:14.55pt;width:.05pt;height:27pt;z-index:251672576" o:connectortype="straight"/>
        </w:pict>
      </w:r>
      <w:r>
        <w:rPr>
          <w:noProof/>
          <w:lang w:eastAsia="tr-TR"/>
        </w:rPr>
        <w:pict>
          <v:shape id="_x0000_s1060" type="#_x0000_t32" style="position:absolute;margin-left:91pt;margin-top:26.55pt;width:11.25pt;height:0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margin-left:84.2pt;margin-top:14.55pt;width:.05pt;height:27pt;z-index:251668480" o:connectortype="straight"/>
        </w:pict>
      </w:r>
      <w:r>
        <w:rPr>
          <w:noProof/>
          <w:lang w:eastAsia="tr-TR"/>
        </w:rPr>
        <w:pict>
          <v:shape id="_x0000_s1062" type="#_x0000_t32" style="position:absolute;margin-left:90.95pt;margin-top:14.55pt;width:.05pt;height:12pt;z-index:251667456" o:connectortype="straight"/>
        </w:pict>
      </w:r>
      <w:r>
        <w:rPr>
          <w:noProof/>
          <w:lang w:eastAsia="tr-TR"/>
        </w:rPr>
        <w:pict>
          <v:shape id="_x0000_s1063" type="#_x0000_t32" style="position:absolute;margin-left:84.25pt;margin-top:41.55pt;width:18pt;height:0;z-index:251670528" o:connectortype="straight">
            <v:stroke endarrow="block"/>
          </v:shape>
        </w:pict>
      </w:r>
      <w:r>
        <w:rPr>
          <w:rFonts w:ascii="Comic Sans MS" w:hAnsi="Comic Sans MS" w:cs="Comic Sans MS"/>
          <w:sz w:val="24"/>
          <w:szCs w:val="24"/>
        </w:rPr>
        <w:t>34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20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57</w:t>
      </w:r>
    </w:p>
    <w:p w:rsidR="00911B96" w:rsidRDefault="00911B96" w:rsidP="00A92AB7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64" type="#_x0000_t32" style="position:absolute;margin-left:4.75pt;margin-top:12.35pt;width:18pt;height:0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11.5pt;margin-top:-2.65pt;width:11.25pt;height:0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6" type="#_x0000_t32" style="position:absolute;margin-left:4.7pt;margin-top:-14.65pt;width:.05pt;height:27pt;z-index:251664384" o:connectortype="straight"/>
        </w:pict>
      </w:r>
      <w:r>
        <w:rPr>
          <w:noProof/>
          <w:lang w:eastAsia="tr-TR"/>
        </w:rPr>
        <w:pict>
          <v:shape id="_x0000_s1067" type="#_x0000_t32" style="position:absolute;margin-left:11.45pt;margin-top:-14.65pt;width:.05pt;height:12pt;z-index:251663360" o:connectortype="straight"/>
        </w:pict>
      </w:r>
    </w:p>
    <w:p w:rsidR="00911B96" w:rsidRDefault="00911B96" w:rsidP="00A92AB7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68" type="#_x0000_t32" style="position:absolute;margin-left:12.25pt;margin-top:18.3pt;width:.05pt;height:12pt;z-index:251679744" o:connectortype="straight"/>
        </w:pict>
      </w:r>
      <w:r>
        <w:rPr>
          <w:noProof/>
          <w:lang w:eastAsia="tr-TR"/>
        </w:rPr>
        <w:pict>
          <v:shape id="_x0000_s1069" type="#_x0000_t32" style="position:absolute;margin-left:5.55pt;margin-top:45.3pt;width:18pt;height:0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0" type="#_x0000_t32" style="position:absolute;margin-left:12.3pt;margin-top:30.3pt;width:11.25pt;height:0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5.5pt;margin-top:18.3pt;width:.05pt;height:27pt;z-index:251680768" o:connectortype="straight"/>
        </w:pict>
      </w:r>
      <w:r>
        <w:rPr>
          <w:noProof/>
          <w:lang w:eastAsia="tr-TR"/>
        </w:rPr>
        <w:pict>
          <v:shape id="_x0000_s1072" type="#_x0000_t32" style="position:absolute;margin-left:91.05pt;margin-top:30.3pt;width:11.25pt;height:0;z-index:2516776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3" type="#_x0000_t32" style="position:absolute;margin-left:84.25pt;margin-top:18.3pt;width:.05pt;height:27pt;z-index:251676672" o:connectortype="straight"/>
        </w:pict>
      </w:r>
      <w:r>
        <w:rPr>
          <w:noProof/>
          <w:lang w:eastAsia="tr-TR"/>
        </w:rPr>
        <w:pict>
          <v:shape id="_x0000_s1074" type="#_x0000_t32" style="position:absolute;margin-left:91pt;margin-top:18.3pt;width:.05pt;height:12pt;z-index:251675648" o:connectortype="straight"/>
        </w:pict>
      </w:r>
      <w:r>
        <w:rPr>
          <w:noProof/>
          <w:lang w:eastAsia="tr-TR"/>
        </w:rPr>
        <w:pict>
          <v:shape id="_x0000_s1075" type="#_x0000_t32" style="position:absolute;margin-left:84.3pt;margin-top:45.3pt;width:18pt;height:0;z-index:251678720" o:connectortype="straight">
            <v:stroke endarrow="block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12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94</w:t>
      </w:r>
    </w:p>
    <w:p w:rsidR="00911B96" w:rsidRDefault="00911B96" w:rsidP="00A92AB7">
      <w:pPr>
        <w:rPr>
          <w:rFonts w:ascii="Comic Sans MS" w:hAnsi="Comic Sans MS" w:cs="Comic Sans MS"/>
          <w:sz w:val="24"/>
          <w:szCs w:val="24"/>
        </w:rPr>
      </w:pPr>
    </w:p>
    <w:p w:rsidR="00911B96" w:rsidRPr="00A92AB7" w:rsidRDefault="00911B96" w:rsidP="00A92AB7">
      <w:pPr>
        <w:rPr>
          <w:rFonts w:ascii="Comic Sans MS" w:hAnsi="Comic Sans MS" w:cs="Comic Sans MS"/>
          <w:sz w:val="24"/>
          <w:szCs w:val="24"/>
        </w:rPr>
      </w:pPr>
    </w:p>
    <w:p w:rsidR="00911B96" w:rsidRDefault="00911B96" w:rsidP="00202805">
      <w:pPr>
        <w:pStyle w:val="ListParagraph"/>
        <w:numPr>
          <w:ilvl w:val="0"/>
          <w:numId w:val="1"/>
        </w:numPr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20’den başlayarak 2’şer ritmik 60’a kadar yazınız.</w:t>
      </w:r>
    </w:p>
    <w:p w:rsidR="00911B96" w:rsidRDefault="00911B96" w:rsidP="002855E5">
      <w:pPr>
        <w:rPr>
          <w:rFonts w:ascii="Comic Sans MS" w:hAnsi="Comic Sans MS" w:cs="Comic Sans MS"/>
          <w:sz w:val="24"/>
          <w:szCs w:val="24"/>
        </w:rPr>
      </w:pPr>
    </w:p>
    <w:p w:rsidR="00911B96" w:rsidRPr="002855E5" w:rsidRDefault="00911B96" w:rsidP="002855E5">
      <w:pPr>
        <w:rPr>
          <w:rFonts w:ascii="Comic Sans MS" w:hAnsi="Comic Sans MS" w:cs="Comic Sans MS"/>
          <w:sz w:val="24"/>
          <w:szCs w:val="24"/>
        </w:rPr>
      </w:pPr>
    </w:p>
    <w:p w:rsidR="00911B96" w:rsidRDefault="00911B96" w:rsidP="00202805">
      <w:pPr>
        <w:pStyle w:val="ListParagraph"/>
        <w:numPr>
          <w:ilvl w:val="0"/>
          <w:numId w:val="1"/>
        </w:numPr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100’den geriye doğru 5’er ritmik yazınız.</w:t>
      </w:r>
    </w:p>
    <w:p w:rsidR="00911B96" w:rsidRPr="002855E5" w:rsidRDefault="00911B96" w:rsidP="002855E5">
      <w:pPr>
        <w:rPr>
          <w:rFonts w:ascii="Comic Sans MS" w:hAnsi="Comic Sans MS" w:cs="Comic Sans MS"/>
          <w:sz w:val="24"/>
          <w:szCs w:val="24"/>
        </w:rPr>
      </w:pPr>
    </w:p>
    <w:p w:rsidR="00911B96" w:rsidRDefault="00911B96" w:rsidP="002855E5">
      <w:pPr>
        <w:rPr>
          <w:rFonts w:ascii="Comic Sans MS" w:hAnsi="Comic Sans MS" w:cs="Comic Sans MS"/>
          <w:sz w:val="24"/>
          <w:szCs w:val="24"/>
        </w:rPr>
      </w:pPr>
    </w:p>
    <w:p w:rsidR="00911B96" w:rsidRPr="002855E5" w:rsidRDefault="00911B96" w:rsidP="002855E5">
      <w:pPr>
        <w:rPr>
          <w:rFonts w:ascii="Comic Sans MS" w:hAnsi="Comic Sans MS" w:cs="Comic Sans MS"/>
          <w:sz w:val="24"/>
          <w:szCs w:val="24"/>
        </w:rPr>
      </w:pPr>
    </w:p>
    <w:p w:rsidR="00911B96" w:rsidRDefault="00911B96" w:rsidP="00202805">
      <w:pPr>
        <w:pStyle w:val="ListParagraph"/>
        <w:numPr>
          <w:ilvl w:val="0"/>
          <w:numId w:val="1"/>
        </w:numPr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3’er 3’er 30’a kadar yazınız.</w:t>
      </w:r>
    </w:p>
    <w:p w:rsidR="00911B96" w:rsidRPr="002855E5" w:rsidRDefault="00911B96" w:rsidP="002855E5">
      <w:pPr>
        <w:rPr>
          <w:rFonts w:ascii="Comic Sans MS" w:hAnsi="Comic Sans MS" w:cs="Comic Sans MS"/>
          <w:sz w:val="24"/>
          <w:szCs w:val="24"/>
        </w:rPr>
      </w:pPr>
    </w:p>
    <w:p w:rsidR="00911B96" w:rsidRDefault="00911B96" w:rsidP="002855E5">
      <w:pPr>
        <w:rPr>
          <w:rFonts w:ascii="Comic Sans MS" w:hAnsi="Comic Sans MS" w:cs="Comic Sans MS"/>
          <w:sz w:val="24"/>
          <w:szCs w:val="24"/>
        </w:rPr>
      </w:pPr>
    </w:p>
    <w:p w:rsidR="00911B96" w:rsidRPr="002855E5" w:rsidRDefault="00911B96" w:rsidP="002855E5">
      <w:pPr>
        <w:rPr>
          <w:rFonts w:ascii="Comic Sans MS" w:hAnsi="Comic Sans MS" w:cs="Comic Sans MS"/>
          <w:sz w:val="24"/>
          <w:szCs w:val="24"/>
        </w:rPr>
      </w:pPr>
    </w:p>
    <w:p w:rsidR="00911B96" w:rsidRDefault="00911B96" w:rsidP="007A600D">
      <w:pPr>
        <w:pStyle w:val="ListParagraph"/>
        <w:numPr>
          <w:ilvl w:val="0"/>
          <w:numId w:val="1"/>
        </w:numPr>
        <w:ind w:left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40’dan geriye doğru 4’er ritmik yazınız.</w:t>
      </w:r>
    </w:p>
    <w:p w:rsidR="00911B96" w:rsidRPr="007A600D" w:rsidRDefault="00911B96" w:rsidP="007A600D">
      <w:pPr>
        <w:rPr>
          <w:rFonts w:ascii="Comic Sans MS" w:hAnsi="Comic Sans MS" w:cs="Comic Sans MS"/>
          <w:sz w:val="24"/>
          <w:szCs w:val="24"/>
        </w:rPr>
      </w:pPr>
    </w:p>
    <w:p w:rsidR="00911B96" w:rsidRPr="00A92AB7" w:rsidRDefault="00911B96" w:rsidP="00A92AB7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</w:p>
    <w:p w:rsidR="00911B96" w:rsidRPr="00202805" w:rsidRDefault="00911B96" w:rsidP="0006435E">
      <w:pPr>
        <w:rPr>
          <w:rFonts w:ascii="Comic Sans MS" w:hAnsi="Comic Sans MS" w:cs="Comic Sans MS"/>
          <w:sz w:val="24"/>
          <w:szCs w:val="24"/>
        </w:rPr>
      </w:pPr>
    </w:p>
    <w:sectPr w:rsidR="00911B96" w:rsidRPr="00202805" w:rsidSect="007A600D">
      <w:type w:val="continuous"/>
      <w:pgSz w:w="11906" w:h="16838"/>
      <w:pgMar w:top="720" w:right="720" w:bottom="720" w:left="720" w:header="708" w:footer="708" w:gutter="0"/>
      <w:cols w:num="2" w:sep="1" w:space="71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B96" w:rsidRDefault="00911B96" w:rsidP="007A600D">
      <w:pPr>
        <w:spacing w:after="0" w:line="240" w:lineRule="auto"/>
      </w:pPr>
      <w:r>
        <w:separator/>
      </w:r>
    </w:p>
  </w:endnote>
  <w:endnote w:type="continuationSeparator" w:id="1">
    <w:p w:rsidR="00911B96" w:rsidRDefault="00911B96" w:rsidP="007A6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B96" w:rsidRDefault="00911B96" w:rsidP="007A600D">
      <w:pPr>
        <w:spacing w:after="0" w:line="240" w:lineRule="auto"/>
      </w:pPr>
      <w:r>
        <w:separator/>
      </w:r>
    </w:p>
  </w:footnote>
  <w:footnote w:type="continuationSeparator" w:id="1">
    <w:p w:rsidR="00911B96" w:rsidRDefault="00911B96" w:rsidP="007A6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07D17"/>
    <w:multiLevelType w:val="hybridMultilevel"/>
    <w:tmpl w:val="CFE86F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C19BB"/>
    <w:multiLevelType w:val="hybridMultilevel"/>
    <w:tmpl w:val="F440E5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86534"/>
    <w:multiLevelType w:val="hybridMultilevel"/>
    <w:tmpl w:val="CFE86F6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CD69F5"/>
    <w:multiLevelType w:val="hybridMultilevel"/>
    <w:tmpl w:val="67D49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2728A"/>
    <w:multiLevelType w:val="hybridMultilevel"/>
    <w:tmpl w:val="DC2634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408"/>
    <w:rsid w:val="0006435E"/>
    <w:rsid w:val="001B3863"/>
    <w:rsid w:val="00202805"/>
    <w:rsid w:val="002855E5"/>
    <w:rsid w:val="00627408"/>
    <w:rsid w:val="006B3539"/>
    <w:rsid w:val="006F5DBD"/>
    <w:rsid w:val="007A600D"/>
    <w:rsid w:val="00911B96"/>
    <w:rsid w:val="0092379F"/>
    <w:rsid w:val="00A92AB7"/>
    <w:rsid w:val="00C05799"/>
    <w:rsid w:val="00DF108E"/>
    <w:rsid w:val="00ED4FF2"/>
    <w:rsid w:val="00FC4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86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7408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7A6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600D"/>
  </w:style>
  <w:style w:type="paragraph" w:styleId="Footer">
    <w:name w:val="footer"/>
    <w:basedOn w:val="Normal"/>
    <w:link w:val="FooterChar"/>
    <w:uiPriority w:val="99"/>
    <w:semiHidden/>
    <w:rsid w:val="007A6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600D"/>
  </w:style>
  <w:style w:type="character" w:styleId="Hyperlink">
    <w:name w:val="Hyperlink"/>
    <w:basedOn w:val="DefaultParagraphFont"/>
    <w:uiPriority w:val="99"/>
    <w:rsid w:val="00C057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9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133</Words>
  <Characters>759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ABC</dc:creator>
  <cp:keywords>www.sorubak.com</cp:keywords>
  <dc:description>www.sorubak.com</dc:description>
  <cp:lastModifiedBy>edanur</cp:lastModifiedBy>
  <cp:revision>2</cp:revision>
  <dcterms:created xsi:type="dcterms:W3CDTF">2012-10-04T17:19:00Z</dcterms:created>
  <dcterms:modified xsi:type="dcterms:W3CDTF">2013-09-21T05:58:00Z</dcterms:modified>
  <cp:category>www.sorubak.com</cp:category>
</cp:coreProperties>
</file>