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91" w:rsidRPr="0050435B" w:rsidRDefault="00084C91">
      <w:pPr>
        <w:rPr>
          <w:sz w:val="32"/>
          <w:szCs w:val="32"/>
        </w:rPr>
      </w:pPr>
      <w:r w:rsidRPr="0050435B">
        <w:rPr>
          <w:sz w:val="32"/>
          <w:szCs w:val="32"/>
        </w:rPr>
        <w:t xml:space="preserve">Adı-Soyadı: </w:t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</w:r>
      <w:r w:rsidRPr="0050435B">
        <w:rPr>
          <w:sz w:val="32"/>
          <w:szCs w:val="32"/>
        </w:rPr>
        <w:tab/>
        <w:t>Sınıfı:</w:t>
      </w:r>
    </w:p>
    <w:p w:rsidR="00084C91" w:rsidRPr="001B4411" w:rsidRDefault="00084C91" w:rsidP="00740839">
      <w:pPr>
        <w:ind w:left="1416" w:firstLine="708"/>
        <w:rPr>
          <w:color w:val="FF0000"/>
          <w:sz w:val="32"/>
          <w:szCs w:val="32"/>
        </w:rPr>
      </w:pPr>
      <w:r w:rsidRPr="001B4411">
        <w:rPr>
          <w:color w:val="FF0000"/>
          <w:sz w:val="32"/>
          <w:szCs w:val="32"/>
        </w:rPr>
        <w:t>MATEMATİK DENEME SINAVI</w:t>
      </w:r>
    </w:p>
    <w:p w:rsidR="00084C91" w:rsidRPr="001B4411" w:rsidRDefault="00084C91" w:rsidP="0050435B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B4411">
        <w:rPr>
          <w:sz w:val="32"/>
          <w:szCs w:val="32"/>
        </w:rPr>
        <w:t xml:space="preserve"> 15  Sayısının yazılışı aşağıdakilerden hangisidir?</w:t>
      </w:r>
    </w:p>
    <w:p w:rsidR="00084C91" w:rsidRPr="001B4411" w:rsidRDefault="00084C91" w:rsidP="0050435B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1B4411">
        <w:rPr>
          <w:sz w:val="32"/>
          <w:szCs w:val="32"/>
        </w:rPr>
        <w:t>On yedi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b) On beş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c) On dört</w:t>
      </w:r>
    </w:p>
    <w:p w:rsidR="00084C91" w:rsidRPr="001B4411" w:rsidRDefault="00084C91" w:rsidP="0050435B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B4411">
        <w:rPr>
          <w:sz w:val="32"/>
          <w:szCs w:val="32"/>
        </w:rPr>
        <w:t>On İki sayısı aşağıdakilerden hangisidir?</w:t>
      </w:r>
    </w:p>
    <w:p w:rsidR="00084C91" w:rsidRPr="001B4411" w:rsidRDefault="00084C91" w:rsidP="00A661A6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1B4411">
        <w:rPr>
          <w:sz w:val="32"/>
          <w:szCs w:val="32"/>
        </w:rPr>
        <w:t>18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b) 15</w:t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</w:r>
      <w:r w:rsidRPr="001B4411">
        <w:rPr>
          <w:sz w:val="32"/>
          <w:szCs w:val="32"/>
        </w:rPr>
        <w:tab/>
        <w:t>c) 12</w:t>
      </w:r>
    </w:p>
    <w:p w:rsidR="00084C91" w:rsidRPr="001B4411" w:rsidRDefault="00084C91" w:rsidP="001B4411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B4411">
        <w:rPr>
          <w:sz w:val="32"/>
          <w:szCs w:val="32"/>
        </w:rPr>
        <w:t>44-43-42-41- ? – 39-38-37-36</w:t>
      </w:r>
    </w:p>
    <w:p w:rsidR="00084C91" w:rsidRPr="001B4411" w:rsidRDefault="00084C91" w:rsidP="001B4411">
      <w:pPr>
        <w:pStyle w:val="ListParagraph"/>
        <w:rPr>
          <w:sz w:val="28"/>
          <w:szCs w:val="28"/>
        </w:rPr>
      </w:pPr>
      <w:r w:rsidRPr="001B4411">
        <w:rPr>
          <w:sz w:val="28"/>
          <w:szCs w:val="28"/>
        </w:rPr>
        <w:t>Yukarıda soru işaretli yere aşağıdaki sayılardan hangisi gelmelidir ?</w:t>
      </w:r>
    </w:p>
    <w:p w:rsidR="00084C91" w:rsidRDefault="00084C91" w:rsidP="001B4411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1B4411">
        <w:rPr>
          <w:sz w:val="28"/>
          <w:szCs w:val="28"/>
        </w:rPr>
        <w:t>40</w:t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  <w:t>b) 45</w:t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</w:r>
      <w:r w:rsidRPr="001B4411">
        <w:rPr>
          <w:sz w:val="28"/>
          <w:szCs w:val="28"/>
        </w:rPr>
        <w:tab/>
        <w:t>c)39</w:t>
      </w:r>
    </w:p>
    <w:p w:rsidR="00084C91" w:rsidRDefault="00084C91" w:rsidP="001B4411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B4411">
        <w:rPr>
          <w:sz w:val="28"/>
          <w:szCs w:val="28"/>
        </w:rPr>
        <w:t xml:space="preserve">Aşağıdaki sayılar belli bir kurala göre dizilmiştir. Buna göre boş </w:t>
      </w:r>
      <w:r>
        <w:rPr>
          <w:sz w:val="28"/>
          <w:szCs w:val="28"/>
        </w:rPr>
        <w:t xml:space="preserve">bırakılan yere </w:t>
      </w:r>
      <w:r w:rsidRPr="001B4411">
        <w:rPr>
          <w:sz w:val="28"/>
          <w:szCs w:val="28"/>
        </w:rPr>
        <w:t xml:space="preserve">hangi </w:t>
      </w:r>
      <w:r>
        <w:rPr>
          <w:sz w:val="28"/>
          <w:szCs w:val="28"/>
        </w:rPr>
        <w:t xml:space="preserve"> sayı gelmelidir?</w:t>
      </w:r>
    </w:p>
    <w:p w:rsidR="00084C91" w:rsidRDefault="00084C91" w:rsidP="001B4411">
      <w:pPr>
        <w:pStyle w:val="ListParagraph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 21-20 -19-18-17-        -16-15-14-13 </w:t>
      </w:r>
    </w:p>
    <w:p w:rsidR="00084C91" w:rsidRDefault="00084C91" w:rsidP="00890197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16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b)14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c)23</w:t>
      </w:r>
    </w:p>
    <w:p w:rsidR="00084C91" w:rsidRDefault="00084C91" w:rsidP="00890197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E30AE">
        <w:rPr>
          <w:sz w:val="32"/>
          <w:szCs w:val="32"/>
          <w:u w:val="single"/>
        </w:rPr>
        <w:t>15</w:t>
      </w:r>
      <w:r w:rsidRPr="00890197">
        <w:rPr>
          <w:sz w:val="32"/>
          <w:szCs w:val="32"/>
        </w:rPr>
        <w:t xml:space="preserve"> Lirası olan Ayşe, aşağıdaki </w:t>
      </w:r>
      <w:r>
        <w:rPr>
          <w:sz w:val="32"/>
          <w:szCs w:val="32"/>
        </w:rPr>
        <w:t>oyuncaklardan hangilerini alabilir?</w:t>
      </w:r>
    </w:p>
    <w:p w:rsidR="00084C91" w:rsidRDefault="00084C91" w:rsidP="00890197">
      <w:pPr>
        <w:pStyle w:val="ListParagraph"/>
        <w:ind w:left="502"/>
        <w:rPr>
          <w:sz w:val="32"/>
          <w:szCs w:val="32"/>
        </w:rPr>
      </w:pPr>
      <w:r>
        <w:rPr>
          <w:sz w:val="32"/>
          <w:szCs w:val="32"/>
        </w:rPr>
        <w:t>Ördek: 6 Lira</w:t>
      </w:r>
      <w:r>
        <w:rPr>
          <w:sz w:val="32"/>
          <w:szCs w:val="32"/>
        </w:rPr>
        <w:tab/>
        <w:t>Horoz: 7 Lira</w:t>
      </w:r>
      <w:r>
        <w:rPr>
          <w:sz w:val="32"/>
          <w:szCs w:val="32"/>
        </w:rPr>
        <w:tab/>
        <w:t>Kedi: 8 Lira</w:t>
      </w:r>
      <w:r>
        <w:rPr>
          <w:sz w:val="32"/>
          <w:szCs w:val="32"/>
        </w:rPr>
        <w:tab/>
        <w:t>Araba: 5 Lira</w:t>
      </w:r>
    </w:p>
    <w:p w:rsidR="00084C91" w:rsidRDefault="00084C91" w:rsidP="00890197">
      <w:pPr>
        <w:pStyle w:val="ListParagraph"/>
        <w:ind w:left="502"/>
        <w:rPr>
          <w:sz w:val="32"/>
          <w:szCs w:val="32"/>
        </w:rPr>
      </w:pPr>
      <w:r>
        <w:rPr>
          <w:sz w:val="32"/>
          <w:szCs w:val="32"/>
        </w:rPr>
        <w:t xml:space="preserve">Top: 4 Lira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Bebek: 9 Lira </w:t>
      </w:r>
    </w:p>
    <w:p w:rsidR="00084C91" w:rsidRDefault="00084C91" w:rsidP="008E30AE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Ördek, Horoz</w:t>
      </w:r>
      <w:r>
        <w:rPr>
          <w:sz w:val="32"/>
          <w:szCs w:val="32"/>
        </w:rPr>
        <w:tab/>
      </w:r>
    </w:p>
    <w:p w:rsidR="00084C91" w:rsidRDefault="00084C91" w:rsidP="008E30AE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Bebek, Kedi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084C91" w:rsidRDefault="00084C91" w:rsidP="008E30AE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Ördek, Araba , Horoz</w:t>
      </w:r>
    </w:p>
    <w:p w:rsidR="00084C91" w:rsidRDefault="00084C91" w:rsidP="00121169">
      <w:pPr>
        <w:rPr>
          <w:rFonts w:ascii="Times New Roman" w:hAnsi="Times New Roman" w:cs="Times New Roman"/>
          <w:sz w:val="24"/>
          <w:szCs w:val="24"/>
        </w:rPr>
      </w:pPr>
      <w:r>
        <w:rPr>
          <w:sz w:val="32"/>
          <w:szCs w:val="32"/>
        </w:rPr>
        <w:t>7+4=11  ,  11+5= ?</w:t>
      </w:r>
      <w:r w:rsidRPr="0012116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C91" w:rsidRDefault="00084C91" w:rsidP="008E30AE">
      <w:pPr>
        <w:pStyle w:val="ListParagraph"/>
        <w:numPr>
          <w:ilvl w:val="0"/>
          <w:numId w:val="2"/>
        </w:numPr>
        <w:rPr>
          <w:sz w:val="32"/>
          <w:szCs w:val="32"/>
        </w:rPr>
      </w:pPr>
    </w:p>
    <w:p w:rsidR="00084C91" w:rsidRDefault="00084C91" w:rsidP="008E30AE">
      <w:pPr>
        <w:pStyle w:val="ListParagraph"/>
        <w:ind w:left="502"/>
        <w:rPr>
          <w:sz w:val="32"/>
          <w:szCs w:val="32"/>
        </w:rPr>
      </w:pPr>
      <w:r>
        <w:rPr>
          <w:sz w:val="32"/>
          <w:szCs w:val="32"/>
        </w:rPr>
        <w:t>Yukarıdaki işlemde soru işaretli yere hangi sayı gelmelidir?</w:t>
      </w:r>
    </w:p>
    <w:p w:rsidR="00084C91" w:rsidRDefault="00084C91" w:rsidP="008E30AE">
      <w:pPr>
        <w:pStyle w:val="ListParagraph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>15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b)16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17</w:t>
      </w:r>
    </w:p>
    <w:p w:rsidR="00084C91" w:rsidRDefault="00084C91" w:rsidP="003874CF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13 + ……= 18 işleminde verilmeyen sayı kaçtır?</w:t>
      </w:r>
    </w:p>
    <w:p w:rsidR="00084C91" w:rsidRDefault="00084C91" w:rsidP="003874CF">
      <w:pPr>
        <w:pStyle w:val="ListParagraph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5</w:t>
      </w:r>
    </w:p>
    <w:p w:rsidR="00084C91" w:rsidRDefault="00084C91" w:rsidP="00C44AE6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Ahmet’in 12 Lirası var. Doğum gününde dedesi de 7 Lira verdi. Ahmet’in kaç Lirası oldu?</w:t>
      </w:r>
    </w:p>
    <w:p w:rsidR="00084C91" w:rsidRDefault="00084C91" w:rsidP="00C44AE6">
      <w:pPr>
        <w:pStyle w:val="ListParagraph"/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>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b)18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c)19</w:t>
      </w:r>
    </w:p>
    <w:p w:rsidR="00084C91" w:rsidRDefault="00084C91" w:rsidP="00740839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Alper’in 15 oyuncak arabası, Bülent’in de 5 oyuncak arabası var . İkisinin toplam kaç oyuncak arabası vardır?</w:t>
      </w:r>
    </w:p>
    <w:p w:rsidR="00084C91" w:rsidRDefault="00084C91" w:rsidP="00740839">
      <w:pPr>
        <w:pStyle w:val="ListParagraph"/>
        <w:ind w:left="502"/>
        <w:rPr>
          <w:sz w:val="32"/>
          <w:szCs w:val="32"/>
        </w:rPr>
      </w:pPr>
      <w:r>
        <w:rPr>
          <w:sz w:val="32"/>
          <w:szCs w:val="32"/>
        </w:rPr>
        <w:t>a)20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c)18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32"/>
          <w:szCs w:val="32"/>
        </w:rPr>
        <w:t xml:space="preserve">10. </w:t>
      </w:r>
      <w:r w:rsidRPr="00740839">
        <w:rPr>
          <w:sz w:val="28"/>
          <w:szCs w:val="28"/>
        </w:rPr>
        <w:t xml:space="preserve">19 tane misketim var. Misketlerimden bir kısmını arkadaşıma  </w:t>
      </w:r>
      <w:r>
        <w:rPr>
          <w:sz w:val="28"/>
          <w:szCs w:val="28"/>
        </w:rPr>
        <w:t>v</w:t>
      </w:r>
      <w:r w:rsidRPr="00740839">
        <w:rPr>
          <w:sz w:val="28"/>
          <w:szCs w:val="28"/>
        </w:rPr>
        <w:t>erince 1</w:t>
      </w:r>
      <w:r>
        <w:rPr>
          <w:sz w:val="28"/>
          <w:szCs w:val="28"/>
        </w:rPr>
        <w:t>2 tane misketim kaldı .Arkadaşıma kaç misket verdim?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c)8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11.  1/A sınıfında 25 öğrenci, 1/B sınıfında ise 18 öğrenci vardır.  1/B sınıfına kaç öğrenci daha gelirse her iki sınıftaki öğrenci sayısı </w:t>
      </w:r>
      <w:r w:rsidRPr="00E55C23">
        <w:rPr>
          <w:sz w:val="28"/>
          <w:szCs w:val="28"/>
          <w:u w:val="single"/>
        </w:rPr>
        <w:t>eşit</w:t>
      </w:r>
      <w:r>
        <w:rPr>
          <w:sz w:val="28"/>
          <w:szCs w:val="28"/>
        </w:rPr>
        <w:t xml:space="preserve"> olur?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c)2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12. 1/B sınıfında 33 öğrenci vardır. Bunlardan 5’i hastalandı. 1/B sınıfında hastalanmayan  kaç öğrenci vardır?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c)22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13. Bir dosya kağıdını tam ortasından </w:t>
      </w:r>
      <w:r w:rsidRPr="007210B2">
        <w:rPr>
          <w:sz w:val="28"/>
          <w:szCs w:val="28"/>
          <w:u w:val="single"/>
        </w:rPr>
        <w:t>iki eş</w:t>
      </w:r>
      <w:r>
        <w:rPr>
          <w:sz w:val="28"/>
          <w:szCs w:val="28"/>
        </w:rPr>
        <w:t xml:space="preserve"> parçaya böldüğümüzde, kağıdın her bir parçasına ne denir?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Tam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>b) Bütün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Yarım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14</w:t>
      </w:r>
      <w:r w:rsidRPr="007210B2">
        <w:rPr>
          <w:sz w:val="28"/>
          <w:szCs w:val="28"/>
          <w:u w:val="single"/>
        </w:rPr>
        <w:t>. İki yarımı</w:t>
      </w:r>
      <w:r>
        <w:rPr>
          <w:sz w:val="28"/>
          <w:szCs w:val="28"/>
        </w:rPr>
        <w:t xml:space="preserve"> birleştirdiğimizde ortaya çıkan şekle ne denir?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Yarım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Bütün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c)Çeyrek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15. Bir </w:t>
      </w:r>
      <w:r w:rsidRPr="007210B2">
        <w:rPr>
          <w:sz w:val="28"/>
          <w:szCs w:val="28"/>
          <w:u w:val="single"/>
        </w:rPr>
        <w:t xml:space="preserve">bütün </w:t>
      </w:r>
      <w:r>
        <w:rPr>
          <w:sz w:val="28"/>
          <w:szCs w:val="28"/>
        </w:rPr>
        <w:t xml:space="preserve">ekmek , kaç </w:t>
      </w:r>
      <w:r w:rsidRPr="007210B2">
        <w:rPr>
          <w:sz w:val="28"/>
          <w:szCs w:val="28"/>
          <w:u w:val="single"/>
        </w:rPr>
        <w:t xml:space="preserve">yarım </w:t>
      </w:r>
      <w:r>
        <w:rPr>
          <w:sz w:val="28"/>
          <w:szCs w:val="28"/>
        </w:rPr>
        <w:t>ekmeğe ayrılabilir 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c)2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16. 20 Liranın yarısı kaç Lira’dır.?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a) 5 Lira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 Lira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c)10 Lira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17. Emre’nin 26 tane şekeri vardı. Şekerlerinin yarısını kardeşine verdi. Emre’nin kaç  şekeri kaldı?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13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28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18. Duygu’ya doğum gününde babası 25 Lira, annesi de 5 Lira harçlık verdi. Duygu bu paranın yarısını harcadı . Duygu’nun kaç Lirası kaldı?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c)18</w:t>
      </w: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19. Bir ağaçta 18 serçe vardı.Bu serçelerin yarısı uçtu. Ağaçta kaç serçe vardı?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c)11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>20. Ali’nin 20 misketi vardı . Misketlerinin yarısını Mehmet’e verdi. Mehmet de misketlerinin yarısını Selim’e verdi. Selim’in kaç misketi oldu?</w:t>
      </w: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  <w:t>a)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c)5</w:t>
      </w: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Başarılar</w:t>
      </w: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PY</w:t>
      </w: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Default="00084C91" w:rsidP="00740839">
      <w:pPr>
        <w:ind w:left="195"/>
        <w:rPr>
          <w:sz w:val="28"/>
          <w:szCs w:val="28"/>
        </w:rPr>
      </w:pPr>
    </w:p>
    <w:p w:rsidR="00084C91" w:rsidRPr="00740839" w:rsidRDefault="00084C91" w:rsidP="00740839">
      <w:pPr>
        <w:ind w:left="195"/>
        <w:rPr>
          <w:color w:val="FF0000"/>
          <w:sz w:val="28"/>
          <w:szCs w:val="28"/>
        </w:rPr>
      </w:pPr>
    </w:p>
    <w:p w:rsidR="00084C91" w:rsidRPr="001B4411" w:rsidRDefault="00084C91" w:rsidP="0050435B">
      <w:pPr>
        <w:ind w:left="708" w:firstLine="708"/>
        <w:rPr>
          <w:color w:val="FF0000"/>
          <w:sz w:val="32"/>
          <w:szCs w:val="32"/>
        </w:rPr>
      </w:pPr>
    </w:p>
    <w:sectPr w:rsidR="00084C91" w:rsidRPr="001B4411" w:rsidSect="002210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2DD0"/>
    <w:multiLevelType w:val="hybridMultilevel"/>
    <w:tmpl w:val="88F2135A"/>
    <w:lvl w:ilvl="0" w:tplc="239A2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012341"/>
    <w:multiLevelType w:val="hybridMultilevel"/>
    <w:tmpl w:val="6A26BEDC"/>
    <w:lvl w:ilvl="0" w:tplc="19425634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2" w:hanging="360"/>
      </w:pPr>
    </w:lvl>
    <w:lvl w:ilvl="2" w:tplc="041F001B">
      <w:start w:val="1"/>
      <w:numFmt w:val="lowerRoman"/>
      <w:lvlText w:val="%3."/>
      <w:lvlJc w:val="right"/>
      <w:pPr>
        <w:ind w:left="2512" w:hanging="180"/>
      </w:pPr>
    </w:lvl>
    <w:lvl w:ilvl="3" w:tplc="041F000F">
      <w:start w:val="1"/>
      <w:numFmt w:val="decimal"/>
      <w:lvlText w:val="%4."/>
      <w:lvlJc w:val="left"/>
      <w:pPr>
        <w:ind w:left="3232" w:hanging="360"/>
      </w:pPr>
    </w:lvl>
    <w:lvl w:ilvl="4" w:tplc="041F0019">
      <w:start w:val="1"/>
      <w:numFmt w:val="lowerLetter"/>
      <w:lvlText w:val="%5."/>
      <w:lvlJc w:val="left"/>
      <w:pPr>
        <w:ind w:left="3952" w:hanging="360"/>
      </w:pPr>
    </w:lvl>
    <w:lvl w:ilvl="5" w:tplc="041F001B">
      <w:start w:val="1"/>
      <w:numFmt w:val="lowerRoman"/>
      <w:lvlText w:val="%6."/>
      <w:lvlJc w:val="right"/>
      <w:pPr>
        <w:ind w:left="4672" w:hanging="180"/>
      </w:pPr>
    </w:lvl>
    <w:lvl w:ilvl="6" w:tplc="041F000F">
      <w:start w:val="1"/>
      <w:numFmt w:val="decimal"/>
      <w:lvlText w:val="%7."/>
      <w:lvlJc w:val="left"/>
      <w:pPr>
        <w:ind w:left="5392" w:hanging="360"/>
      </w:pPr>
    </w:lvl>
    <w:lvl w:ilvl="7" w:tplc="041F0019">
      <w:start w:val="1"/>
      <w:numFmt w:val="lowerLetter"/>
      <w:lvlText w:val="%8."/>
      <w:lvlJc w:val="left"/>
      <w:pPr>
        <w:ind w:left="6112" w:hanging="360"/>
      </w:pPr>
    </w:lvl>
    <w:lvl w:ilvl="8" w:tplc="041F001B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D26282"/>
    <w:multiLevelType w:val="hybridMultilevel"/>
    <w:tmpl w:val="84320BE0"/>
    <w:lvl w:ilvl="0" w:tplc="1FFE94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EC43688"/>
    <w:multiLevelType w:val="hybridMultilevel"/>
    <w:tmpl w:val="9B1AB342"/>
    <w:lvl w:ilvl="0" w:tplc="C83E9D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6B12DC"/>
    <w:multiLevelType w:val="hybridMultilevel"/>
    <w:tmpl w:val="A8B6E2D0"/>
    <w:lvl w:ilvl="0" w:tplc="34668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397998"/>
    <w:multiLevelType w:val="hybridMultilevel"/>
    <w:tmpl w:val="3900301E"/>
    <w:lvl w:ilvl="0" w:tplc="0E9CBE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BD24017"/>
    <w:multiLevelType w:val="hybridMultilevel"/>
    <w:tmpl w:val="4806706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F55022D"/>
    <w:multiLevelType w:val="hybridMultilevel"/>
    <w:tmpl w:val="CE58AC7C"/>
    <w:lvl w:ilvl="0" w:tplc="6CAA18B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117CA"/>
    <w:multiLevelType w:val="hybridMultilevel"/>
    <w:tmpl w:val="3460B230"/>
    <w:lvl w:ilvl="0" w:tplc="F59AB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B5450D"/>
    <w:multiLevelType w:val="hybridMultilevel"/>
    <w:tmpl w:val="4E94EF48"/>
    <w:lvl w:ilvl="0" w:tplc="6480E4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B450BDA"/>
    <w:multiLevelType w:val="hybridMultilevel"/>
    <w:tmpl w:val="C6E02504"/>
    <w:lvl w:ilvl="0" w:tplc="BCFE10F4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2" w:hanging="360"/>
      </w:pPr>
    </w:lvl>
    <w:lvl w:ilvl="2" w:tplc="041F001B">
      <w:start w:val="1"/>
      <w:numFmt w:val="lowerRoman"/>
      <w:lvlText w:val="%3."/>
      <w:lvlJc w:val="right"/>
      <w:pPr>
        <w:ind w:left="2512" w:hanging="180"/>
      </w:pPr>
    </w:lvl>
    <w:lvl w:ilvl="3" w:tplc="041F000F">
      <w:start w:val="1"/>
      <w:numFmt w:val="decimal"/>
      <w:lvlText w:val="%4."/>
      <w:lvlJc w:val="left"/>
      <w:pPr>
        <w:ind w:left="3232" w:hanging="360"/>
      </w:pPr>
    </w:lvl>
    <w:lvl w:ilvl="4" w:tplc="041F0019">
      <w:start w:val="1"/>
      <w:numFmt w:val="lowerLetter"/>
      <w:lvlText w:val="%5."/>
      <w:lvlJc w:val="left"/>
      <w:pPr>
        <w:ind w:left="3952" w:hanging="360"/>
      </w:pPr>
    </w:lvl>
    <w:lvl w:ilvl="5" w:tplc="041F001B">
      <w:start w:val="1"/>
      <w:numFmt w:val="lowerRoman"/>
      <w:lvlText w:val="%6."/>
      <w:lvlJc w:val="right"/>
      <w:pPr>
        <w:ind w:left="4672" w:hanging="180"/>
      </w:pPr>
    </w:lvl>
    <w:lvl w:ilvl="6" w:tplc="041F000F">
      <w:start w:val="1"/>
      <w:numFmt w:val="decimal"/>
      <w:lvlText w:val="%7."/>
      <w:lvlJc w:val="left"/>
      <w:pPr>
        <w:ind w:left="5392" w:hanging="360"/>
      </w:pPr>
    </w:lvl>
    <w:lvl w:ilvl="7" w:tplc="041F0019">
      <w:start w:val="1"/>
      <w:numFmt w:val="lowerLetter"/>
      <w:lvlText w:val="%8."/>
      <w:lvlJc w:val="left"/>
      <w:pPr>
        <w:ind w:left="6112" w:hanging="360"/>
      </w:pPr>
    </w:lvl>
    <w:lvl w:ilvl="8" w:tplc="041F001B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35B"/>
    <w:rsid w:val="00084C91"/>
    <w:rsid w:val="00121169"/>
    <w:rsid w:val="00165CDE"/>
    <w:rsid w:val="001B4411"/>
    <w:rsid w:val="002210B2"/>
    <w:rsid w:val="002614A4"/>
    <w:rsid w:val="003874CF"/>
    <w:rsid w:val="00467197"/>
    <w:rsid w:val="004A565D"/>
    <w:rsid w:val="0050435B"/>
    <w:rsid w:val="00536885"/>
    <w:rsid w:val="007210B2"/>
    <w:rsid w:val="00740839"/>
    <w:rsid w:val="00890197"/>
    <w:rsid w:val="008E30AE"/>
    <w:rsid w:val="00A661A6"/>
    <w:rsid w:val="00A8008A"/>
    <w:rsid w:val="00B3005B"/>
    <w:rsid w:val="00C44AE6"/>
    <w:rsid w:val="00E55C23"/>
    <w:rsid w:val="00FD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B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435B"/>
    <w:pPr>
      <w:ind w:left="720"/>
    </w:pPr>
  </w:style>
  <w:style w:type="character" w:styleId="Hyperlink">
    <w:name w:val="Hyperlink"/>
    <w:basedOn w:val="DefaultParagraphFont"/>
    <w:uiPriority w:val="99"/>
    <w:rsid w:val="001211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4</Pages>
  <Words>390</Words>
  <Characters>2225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12</cp:revision>
  <dcterms:created xsi:type="dcterms:W3CDTF">2012-09-18T17:44:00Z</dcterms:created>
  <dcterms:modified xsi:type="dcterms:W3CDTF">2013-08-08T07:16:00Z</dcterms:modified>
  <cp:category>www.sorubak.com</cp:category>
</cp:coreProperties>
</file>