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1996" w:rsidRPr="00E90628" w:rsidRDefault="005D1996" w:rsidP="001522A7">
      <w:pPr>
        <w:ind w:left="-709" w:right="-709" w:hanging="1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33" o:spid="_x0000_s1026" type="#_x0000_t62" style="position:absolute;left:0;text-align:left;margin-left:39.4pt;margin-top:4.15pt;width:33.75pt;height:28.5pt;z-index:251629568;visibility:visible;v-text-anchor:middle" adj="20932,26063" filled="f" strokecolor="#8064a2" strokeweight="1pt">
            <v:textbox>
              <w:txbxContent>
                <w:p w:rsidR="005D1996" w:rsidRPr="004C5E74" w:rsidRDefault="005D1996" w:rsidP="004C5E74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15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öşeleri Yuvarlanmış Dikdörtgen Belirtme Çizgisi 6" o:spid="_x0000_s1027" type="#_x0000_t62" style="position:absolute;left:0;text-align:left;margin-left:167.65pt;margin-top:14.65pt;width:33.75pt;height:28.5pt;z-index:251655168;visibility:visible;v-text-anchor:middle" adj="-4726,30611" filled="f" strokecolor="#8064a2" strokeweight="1pt">
            <v:textbox>
              <w:txbxContent>
                <w:p w:rsidR="005D1996" w:rsidRPr="004C5E74" w:rsidRDefault="005D1996" w:rsidP="004F6B8A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30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öşeleri Yuvarlanmış Dikdörtgen Belirtme Çizgisi 32" o:spid="_x0000_s1028" type="#_x0000_t62" style="position:absolute;left:0;text-align:left;margin-left:82.15pt;margin-top:-.35pt;width:33.75pt;height:28.5pt;z-index:251628544;visibility:visible;v-text-anchor:middle" adj="9674,29474" filled="f" strokecolor="#8064a2" strokeweight="1pt">
            <v:textbox>
              <w:txbxContent>
                <w:p w:rsidR="005D1996" w:rsidRPr="004C5E74" w:rsidRDefault="005D1996" w:rsidP="004C5E74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…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öşeleri Yuvarlanmış Dikdörtgen Belirtme Çizgisi 31" o:spid="_x0000_s1029" type="#_x0000_t62" style="position:absolute;left:0;text-align:left;margin-left:124.15pt;margin-top:4.15pt;width:36.75pt;height:28.5pt;z-index:251627520;visibility:visible;v-text-anchor:middle" adj="-4595,34021" filled="f" strokecolor="#8064a2" strokeweight="1pt">
            <v:textbox>
              <w:txbxContent>
                <w:p w:rsidR="005D1996" w:rsidRPr="004C5E74" w:rsidRDefault="005D1996" w:rsidP="004C5E74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25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öşeleri Yuvarlanmış Dikdörtgen Belirtme Çizgisi 30" o:spid="_x0000_s1030" type="#_x0000_t62" style="position:absolute;left:0;text-align:left;margin-left:.4pt;margin-top:13.15pt;width:33.75pt;height:28.5pt;z-index:251626496;visibility:visible;v-text-anchor:middle" adj="20932,26063" filled="f" strokecolor="#8064a2" strokeweight="1pt">
            <v:textbox>
              <w:txbxContent>
                <w:p w:rsidR="005D1996" w:rsidRPr="004C5E74" w:rsidRDefault="005D1996" w:rsidP="004C5E74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58" o:spid="_x0000_s1031" style="position:absolute;left:0;text-align:left;margin-left:-45.35pt;margin-top:-45.35pt;width:543.75pt;height:42.75pt;z-index:251653120;visibility:visible;v-text-anchor:middle" arcsize="10923f" filled="f" strokecolor="#4bacc6" strokeweight="1pt">
            <v:textbox>
              <w:txbxContent>
                <w:p w:rsidR="005D1996" w:rsidRDefault="005D1996" w:rsidP="00773375">
                  <w:r w:rsidRPr="002063AE">
                    <w:rPr>
                      <w:sz w:val="28"/>
                      <w:szCs w:val="28"/>
                    </w:rPr>
                    <w:t xml:space="preserve"> 2.SINIF – MATEMATİK DEĞERLENDİRME TESTİ – 2                                                                                                                             </w:t>
                  </w:r>
                  <w:r>
                    <w:t xml:space="preserve">İsim :                                  Soyisim :                                                                                 Konu : Ritmik Saymalar                </w:t>
                  </w:r>
                </w:p>
                <w:p w:rsidR="005D1996" w:rsidRDefault="005D1996" w:rsidP="00773375">
                  <w:pPr>
                    <w:jc w:val="center"/>
                  </w:pPr>
                </w:p>
              </w:txbxContent>
            </v:textbox>
          </v:roundrect>
        </w:pict>
      </w:r>
      <w:r w:rsidRPr="00E90628">
        <w:rPr>
          <w:rFonts w:ascii="Comic Sans MS" w:hAnsi="Comic Sans MS" w:cs="Comic Sans MS"/>
          <w:b/>
          <w:bCs/>
        </w:rPr>
        <w:t>1.</w:t>
      </w:r>
      <w:r w:rsidRPr="00E90628">
        <w:rPr>
          <w:rFonts w:ascii="Comic Sans MS" w:hAnsi="Comic Sans MS" w:cs="Comic Sans MS"/>
        </w:rPr>
        <w:t>)</w:t>
      </w:r>
    </w:p>
    <w:p w:rsidR="005D1996" w:rsidRDefault="005D1996" w:rsidP="001522A7">
      <w:pPr>
        <w:ind w:left="-709" w:right="-709" w:hanging="1"/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5" o:spid="_x0000_s1032" type="#_x0000_t75" alt="13192474-gl-ckliche-kinder-auf-bunten-schreibtisch-mit-buntstift" style="position:absolute;left:0;text-align:left;margin-left:27.3pt;margin-top:8.35pt;width:139.2pt;height:49.1pt;z-index:251654144;visibility:visible">
            <v:imagedata r:id="rId6" o:title=""/>
          </v:shape>
        </w:pict>
      </w:r>
    </w:p>
    <w:p w:rsidR="005D1996" w:rsidRDefault="005D1996" w:rsidP="00E90628">
      <w:pPr>
        <w:ind w:left="-709" w:right="-354" w:hanging="1"/>
        <w:rPr>
          <w:rFonts w:ascii="Comic Sans MS" w:hAnsi="Comic Sans MS" w:cs="Comic Sans MS"/>
        </w:rPr>
      </w:pPr>
    </w:p>
    <w:p w:rsidR="005D1996" w:rsidRDefault="005D1996" w:rsidP="00E90628">
      <w:pPr>
        <w:ind w:left="-709" w:right="-354" w:hanging="1"/>
        <w:rPr>
          <w:rFonts w:ascii="Comic Sans MS" w:hAnsi="Comic Sans MS" w:cs="Comic Sans MS"/>
        </w:rPr>
      </w:pPr>
      <w:r>
        <w:rPr>
          <w:rFonts w:ascii="Comic Sans MS" w:hAnsi="Comic Sans MS" w:cs="Comic Sans MS"/>
        </w:rPr>
        <w:t>Yukarıdaki çocuklar ritmik sayma yapıyorlar. Ortadaki çocuk hangi sayıyı söylemelidir?</w:t>
      </w:r>
    </w:p>
    <w:p w:rsidR="005D1996" w:rsidRDefault="005D1996" w:rsidP="00E90628">
      <w:pPr>
        <w:ind w:left="-709" w:right="-354" w:hanging="1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line id="Düz Bağlayıcı 23" o:spid="_x0000_s1033" style="position:absolute;left:0;text-align:left;flip:x;z-index:251622400;visibility:visible" from="-45.35pt,23.3pt" to="227.65pt,23.3pt" strokecolor="windowText" strokeweight="1pt">
            <v:stroke dashstyle="dashDot"/>
            <v:shadow on="t" color="black" opacity="24903f" origin=",.5" offset="0,.55556mm"/>
          </v:line>
        </w:pict>
      </w:r>
      <w:r>
        <w:rPr>
          <w:rFonts w:ascii="Comic Sans MS" w:hAnsi="Comic Sans MS" w:cs="Comic Sans MS"/>
        </w:rPr>
        <w:t>A.20                           B.18                           C.16</w:t>
      </w:r>
    </w:p>
    <w:p w:rsidR="005D1996" w:rsidRDefault="005D1996" w:rsidP="002063AE">
      <w:pPr>
        <w:ind w:left="-709" w:right="-354" w:hanging="1"/>
        <w:rPr>
          <w:b/>
          <w:bCs/>
          <w:noProof/>
          <w:lang w:eastAsia="tr-TR"/>
        </w:rPr>
      </w:pPr>
      <w:r w:rsidRPr="00AD0A51">
        <w:rPr>
          <w:rFonts w:ascii="Comic Sans MS" w:hAnsi="Comic Sans MS" w:cs="Comic Sans MS"/>
          <w:b/>
          <w:bCs/>
        </w:rPr>
        <w:t>2.)</w:t>
      </w:r>
      <w:r w:rsidRPr="00E83436">
        <w:rPr>
          <w:noProof/>
          <w:lang w:eastAsia="tr-TR"/>
        </w:rPr>
        <w:pict>
          <v:shape id="Diyagram 70" o:spid="_x0000_i1025" type="#_x0000_t75" style="width:246pt;height:82.5pt;visibility:visible">
            <v:imagedata r:id="rId7" o:title="" cropleft="-24260f" cropright="-24376f"/>
            <o:lock v:ext="edit" aspectratio="f"/>
          </v:shape>
        </w:pict>
      </w:r>
    </w:p>
    <w:p w:rsidR="005D1996" w:rsidRPr="002063AE" w:rsidRDefault="005D1996" w:rsidP="002063AE">
      <w:pPr>
        <w:ind w:left="-709" w:right="-354" w:hanging="1"/>
        <w:rPr>
          <w:rFonts w:ascii="Comic Sans MS" w:hAnsi="Comic Sans MS" w:cs="Comic Sans MS"/>
        </w:rPr>
      </w:pPr>
      <w:r w:rsidRPr="002063AE">
        <w:rPr>
          <w:rFonts w:ascii="Comic Sans MS" w:hAnsi="Comic Sans MS" w:cs="Comic Sans MS"/>
        </w:rPr>
        <w:t>Yukarıdaki ritmik saymada ?yerine kaç gelmelidir?</w:t>
      </w:r>
    </w:p>
    <w:p w:rsidR="005D1996" w:rsidRDefault="005D1996" w:rsidP="001522A7">
      <w:pPr>
        <w:ind w:left="-709" w:right="-709" w:hanging="1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line id="Düz Bağlayıcı 24" o:spid="_x0000_s1034" style="position:absolute;left:0;text-align:left;flip:x;z-index:251623424;visibility:visible" from="-45.35pt,20.25pt" to="227.65pt,20.25pt" strokecolor="windowText" strokeweight="1pt">
            <v:stroke dashstyle="dashDot"/>
            <v:shadow on="t" color="black" opacity="24903f" origin=",.5" offset="0,.55556mm"/>
          </v:line>
        </w:pict>
      </w:r>
      <w:r>
        <w:rPr>
          <w:rFonts w:ascii="Comic Sans MS" w:hAnsi="Comic Sans MS" w:cs="Comic Sans MS"/>
        </w:rPr>
        <w:t>A.17                            B.18                          C.14</w:t>
      </w:r>
    </w:p>
    <w:p w:rsidR="005D1996" w:rsidRDefault="005D1996" w:rsidP="002063AE">
      <w:pPr>
        <w:ind w:left="-709" w:right="-709"/>
        <w:rPr>
          <w:b/>
          <w:bCs/>
          <w:noProof/>
          <w:lang w:eastAsia="tr-TR"/>
        </w:rPr>
      </w:pPr>
      <w:r>
        <w:rPr>
          <w:noProof/>
          <w:lang w:eastAsia="tr-TR"/>
        </w:rPr>
        <w:pict>
          <v:shape id="Köşeleri Yuvarlanmış Dikdörtgen Belirtme Çizgisi 34" o:spid="_x0000_s1035" type="#_x0000_t62" style="position:absolute;left:0;text-align:left;margin-left:19.9pt;margin-top:-.35pt;width:198pt;height:47.25pt;z-index:251631616;visibility:visible;v-text-anchor:middle" adj="-3245,7540" filled="f" strokecolor="#4f81bd" strokeweight="1pt">
            <v:textbox>
              <w:txbxContent>
                <w:p w:rsidR="005D1996" w:rsidRPr="002063AE" w:rsidRDefault="005D1996" w:rsidP="003A1B16">
                  <w:pPr>
                    <w:jc w:val="center"/>
                    <w:rPr>
                      <w:sz w:val="28"/>
                      <w:szCs w:val="28"/>
                    </w:rPr>
                  </w:pPr>
                  <w:r w:rsidRPr="002063AE">
                    <w:rPr>
                      <w:sz w:val="28"/>
                      <w:szCs w:val="28"/>
                    </w:rPr>
                    <w:t xml:space="preserve">Sınıfımızda 3’erli 9 sıra vardır.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81" o:spid="_x0000_s1036" type="#_x0000_t75" alt="Description: http://www.mikethefanboy.com/wp/wp-content/uploads/2012/02/girl_writing_letter.jpg" style="position:absolute;left:0;text-align:left;margin-left:-24.45pt;margin-top:-.25pt;width:51.15pt;height:39.75pt;z-index:251656192;visibility:visible">
            <v:imagedata r:id="rId8" o:title=""/>
          </v:shape>
        </w:pict>
      </w:r>
      <w:r w:rsidRPr="00AD0A51">
        <w:rPr>
          <w:rFonts w:ascii="Comic Sans MS" w:hAnsi="Comic Sans MS" w:cs="Comic Sans MS"/>
          <w:b/>
          <w:bCs/>
        </w:rPr>
        <w:t>3.)</w:t>
      </w:r>
    </w:p>
    <w:p w:rsidR="005D1996" w:rsidRDefault="005D1996" w:rsidP="002063AE">
      <w:pPr>
        <w:ind w:left="-709" w:right="-709"/>
        <w:rPr>
          <w:b/>
          <w:bCs/>
          <w:noProof/>
          <w:lang w:eastAsia="tr-TR"/>
        </w:rPr>
      </w:pPr>
    </w:p>
    <w:p w:rsidR="005D1996" w:rsidRDefault="005D1996" w:rsidP="002063AE">
      <w:pPr>
        <w:ind w:right="-709" w:hanging="709"/>
        <w:rPr>
          <w:rFonts w:ascii="Comic Sans MS" w:hAnsi="Comic Sans MS" w:cs="Comic Sans MS"/>
        </w:rPr>
      </w:pPr>
      <w:r>
        <w:rPr>
          <w:rFonts w:ascii="Comic Sans MS" w:hAnsi="Comic Sans MS" w:cs="Comic Sans MS"/>
        </w:rPr>
        <w:t>Buna göre Ela’nın sınıfında kaç öğrenci vardır</w:t>
      </w:r>
      <w:r w:rsidRPr="00AD0A51">
        <w:rPr>
          <w:rFonts w:ascii="Comic Sans MS" w:hAnsi="Comic Sans MS" w:cs="Comic Sans MS"/>
        </w:rPr>
        <w:t>?</w:t>
      </w:r>
    </w:p>
    <w:p w:rsidR="005D1996" w:rsidRDefault="005D1996" w:rsidP="00633EF3">
      <w:pPr>
        <w:ind w:left="-567" w:right="-709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line id="Düz Bağlayıcı 25" o:spid="_x0000_s1037" style="position:absolute;left:0;text-align:left;flip:x;z-index:251624448;visibility:visible" from="-45.35pt,24.45pt" to="227.65pt,24.45pt" strokecolor="windowText" strokeweight="1pt">
            <v:stroke dashstyle="dashDot"/>
            <v:shadow on="t" color="black" opacity="24903f" origin=",.5" offset="0,.55556mm"/>
          </v:line>
        </w:pict>
      </w:r>
      <w:r>
        <w:rPr>
          <w:rFonts w:ascii="Comic Sans MS" w:hAnsi="Comic Sans MS" w:cs="Comic Sans MS"/>
        </w:rPr>
        <w:t>A.24                        B. 27                         C.30</w:t>
      </w:r>
    </w:p>
    <w:p w:rsidR="005D1996" w:rsidRDefault="005D1996" w:rsidP="00AD0A51">
      <w:pPr>
        <w:ind w:left="-567" w:right="-709"/>
        <w:rPr>
          <w:rFonts w:ascii="Comic Sans MS" w:hAnsi="Comic Sans MS" w:cs="Comic Sans MS"/>
        </w:rPr>
      </w:pPr>
    </w:p>
    <w:p w:rsidR="005D1996" w:rsidRPr="00632832" w:rsidRDefault="005D1996" w:rsidP="005A383C">
      <w:pPr>
        <w:ind w:left="-567" w:right="-709"/>
        <w:rPr>
          <w:rFonts w:ascii="Comic Sans MS" w:hAnsi="Comic Sans MS" w:cs="Comic Sans MS"/>
          <w:b/>
          <w:bCs/>
        </w:rPr>
      </w:pPr>
      <w:r>
        <w:rPr>
          <w:noProof/>
          <w:lang w:eastAsia="tr-TR"/>
        </w:rPr>
        <w:pict>
          <v:rect id="Dikdörtgen 82" o:spid="_x0000_s1038" style="position:absolute;left:0;text-align:left;margin-left:146.65pt;margin-top:1.7pt;width:17.25pt;height:16.5pt;z-index:251657216;visibility:visible;v-text-anchor:middle" strokecolor="#8064a2" strokeweight="2pt"/>
        </w:pict>
      </w:r>
      <w:r>
        <w:rPr>
          <w:noProof/>
          <w:lang w:eastAsia="tr-TR"/>
        </w:rPr>
        <w:pict>
          <v:rect id="Dikdörtgen 83" o:spid="_x0000_s1039" style="position:absolute;left:0;text-align:left;margin-left:89.65pt;margin-top:1.7pt;width:17.25pt;height:16.5pt;z-index:251658240;visibility:visible;v-text-anchor:middle" fillcolor="window" strokecolor="#8064a2" strokeweight="2pt"/>
        </w:pict>
      </w:r>
      <w:r>
        <w:rPr>
          <w:rFonts w:ascii="Comic Sans MS" w:hAnsi="Comic Sans MS" w:cs="Comic Sans MS"/>
          <w:b/>
          <w:bCs/>
        </w:rPr>
        <w:t xml:space="preserve">4.)           9 – 12 -     - 18 – </w:t>
      </w:r>
    </w:p>
    <w:p w:rsidR="005D1996" w:rsidRPr="00250F79" w:rsidRDefault="005D1996" w:rsidP="00250F79">
      <w:pPr>
        <w:ind w:left="-709" w:right="-709"/>
        <w:rPr>
          <w:rFonts w:ascii="Comic Sans MS" w:hAnsi="Comic Sans MS" w:cs="Comic Sans MS"/>
        </w:rPr>
      </w:pPr>
      <w:r w:rsidRPr="00250F79">
        <w:rPr>
          <w:rFonts w:ascii="Comic Sans MS" w:hAnsi="Comic Sans MS" w:cs="Comic Sans MS"/>
        </w:rPr>
        <w:t>Yukarıdaki boş kutulara sırası ile hangi sayılar gelmelidir?</w:t>
      </w:r>
    </w:p>
    <w:p w:rsidR="005D1996" w:rsidRDefault="005D1996" w:rsidP="001522A7">
      <w:pPr>
        <w:ind w:left="-709" w:right="-709" w:hanging="1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line id="Düz Bağlayıcı 26" o:spid="_x0000_s1040" style="position:absolute;left:0;text-align:left;flip:x;z-index:251625472;visibility:visible" from="-45.35pt,24.15pt" to="227.65pt,24.15pt" strokecolor="windowText" strokeweight="1pt">
            <v:stroke dashstyle="dashDot"/>
            <v:shadow on="t" color="black" opacity="24903f" origin=",.5" offset="0,.55556mm"/>
          </v:line>
        </w:pict>
      </w:r>
      <w:r w:rsidRPr="00633EF3">
        <w:rPr>
          <w:rFonts w:ascii="Comic Sans MS" w:hAnsi="Comic Sans MS" w:cs="Comic Sans MS"/>
        </w:rPr>
        <w:t xml:space="preserve">A. </w:t>
      </w:r>
      <w:r>
        <w:rPr>
          <w:rFonts w:ascii="Comic Sans MS" w:hAnsi="Comic Sans MS" w:cs="Comic Sans MS"/>
        </w:rPr>
        <w:t>15 - 24       B.  13 – 14                C.15 - 21</w:t>
      </w:r>
    </w:p>
    <w:p w:rsidR="005D1996" w:rsidRDefault="005D1996" w:rsidP="00250F79">
      <w:pPr>
        <w:ind w:left="-709" w:right="-709" w:hanging="1"/>
        <w:rPr>
          <w:noProof/>
          <w:lang w:eastAsia="tr-TR"/>
        </w:rPr>
      </w:pPr>
      <w:r>
        <w:rPr>
          <w:noProof/>
          <w:lang w:eastAsia="tr-TR"/>
        </w:rPr>
        <w:pict>
          <v:roundrect id="Yuvarlatılmış Dikdörtgen 67" o:spid="_x0000_s1041" style="position:absolute;left:0;text-align:left;margin-left:118.9pt;margin-top:.95pt;width:99pt;height:83.25pt;z-index:251643904;visibility:visible;v-text-anchor:middle" arcsize="10923f" filled="f" strokecolor="#4bacc6" strokeweight="1pt">
            <v:textbox>
              <w:txbxContent>
                <w:p w:rsidR="005D1996" w:rsidRPr="00250F79" w:rsidRDefault="005D1996" w:rsidP="00250F79">
                  <w:r w:rsidRPr="00250F79">
                    <w:t>Yandaki sayma</w:t>
                  </w:r>
                  <w:r>
                    <w:t xml:space="preserve">- </w:t>
                  </w:r>
                  <w:r w:rsidRPr="00250F79">
                    <w:t>da boş bırakılan yerlere sırası ile</w:t>
                  </w:r>
                  <w:r>
                    <w:t xml:space="preserve"> ne gelmelidir?</w:t>
                  </w:r>
                </w:p>
              </w:txbxContent>
            </v:textbox>
          </v:roundrect>
        </w:pict>
      </w:r>
      <w:r w:rsidRPr="00633EF3">
        <w:rPr>
          <w:rFonts w:ascii="Comic Sans MS" w:hAnsi="Comic Sans MS" w:cs="Comic Sans MS"/>
          <w:b/>
          <w:bCs/>
        </w:rPr>
        <w:t>5.)</w:t>
      </w:r>
      <w:r w:rsidRPr="00C408E0">
        <w:rPr>
          <w:noProof/>
          <w:lang w:eastAsia="tr-TR"/>
        </w:rPr>
        <w:pict>
          <v:shape id="Resim 84" o:spid="_x0000_i1026" type="#_x0000_t75" style="width:130.5pt;height:65.25pt;visibility:visible">
            <v:imagedata r:id="rId9" o:title=""/>
          </v:shape>
        </w:pict>
      </w:r>
    </w:p>
    <w:p w:rsidR="005D1996" w:rsidRDefault="005D1996" w:rsidP="00250F79">
      <w:pPr>
        <w:ind w:left="-567" w:right="-709"/>
        <w:jc w:val="center"/>
        <w:rPr>
          <w:rFonts w:ascii="Comic Sans MS" w:hAnsi="Comic Sans MS" w:cs="Comic Sans MS"/>
        </w:rPr>
      </w:pPr>
      <w:r w:rsidRPr="00633EF3">
        <w:rPr>
          <w:rFonts w:ascii="Comic Sans MS" w:hAnsi="Comic Sans MS" w:cs="Comic Sans MS"/>
        </w:rPr>
        <w:t xml:space="preserve">A. </w:t>
      </w:r>
      <w:r>
        <w:rPr>
          <w:rFonts w:ascii="Comic Sans MS" w:hAnsi="Comic Sans MS" w:cs="Comic Sans MS"/>
        </w:rPr>
        <w:t>60 – 40 – 20                 B. 60 – 20 – 40                          C. 40 – 20 - 60</w:t>
      </w:r>
    </w:p>
    <w:p w:rsidR="005D1996" w:rsidRDefault="005D1996" w:rsidP="00250F79">
      <w:pPr>
        <w:ind w:right="-709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shape id="Köşeleri Yuvarlanmış Dikdörtgen Belirtme Çizgisi 87" o:spid="_x0000_s1042" type="#_x0000_t62" style="position:absolute;margin-left:49.9pt;margin-top:-.35pt;width:33.35pt;height:26.25pt;z-index:251661312;visibility:visible;v-text-anchor:middle" adj="30102,23066" filled="f" strokecolor="#9bbb59" strokeweight="1pt">
            <v:textbox>
              <w:txbxContent>
                <w:p w:rsidR="005D1996" w:rsidRPr="006321A1" w:rsidRDefault="005D1996" w:rsidP="006321A1">
                  <w:pPr>
                    <w:jc w:val="center"/>
                    <w:rPr>
                      <w:sz w:val="28"/>
                      <w:szCs w:val="28"/>
                    </w:rPr>
                  </w:pPr>
                  <w:r w:rsidRPr="006321A1">
                    <w:rPr>
                      <w:sz w:val="28"/>
                      <w:szCs w:val="28"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öşeleri Yuvarlanmış Dikdörtgen Belirtme Çizgisi 85" o:spid="_x0000_s1043" type="#_x0000_t62" style="position:absolute;margin-left:134.65pt;margin-top:1.9pt;width:33.35pt;height:26.25pt;z-index:251659264;visibility:visible;v-text-anchor:middle" adj="-6330,23683" filled="f" strokecolor="#9bbb59" strokeweight="1pt">
            <v:textbox>
              <w:txbxContent>
                <w:p w:rsidR="005D1996" w:rsidRPr="006321A1" w:rsidRDefault="005D1996" w:rsidP="006321A1">
                  <w:pPr>
                    <w:jc w:val="center"/>
                    <w:rPr>
                      <w:sz w:val="28"/>
                      <w:szCs w:val="28"/>
                    </w:rPr>
                  </w:pPr>
                  <w:r w:rsidRPr="006321A1">
                    <w:rPr>
                      <w:sz w:val="28"/>
                      <w:szCs w:val="28"/>
                    </w:rPr>
                    <w:t>6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ép 23" o:spid="_x0000_s1044" type="#_x0000_t75" alt="ht-turma-monica-cebolinha-monica.png" style="position:absolute;margin-left:85.1pt;margin-top:-.3pt;width:45.75pt;height:50.95pt;z-index:251630592;visibility:visible">
            <v:imagedata r:id="rId10" o:title=""/>
          </v:shape>
        </w:pict>
      </w:r>
      <w:r>
        <w:rPr>
          <w:noProof/>
          <w:lang w:eastAsia="tr-TR"/>
        </w:rPr>
        <w:pict>
          <v:line id="Düz Bağlayıcı 22" o:spid="_x0000_s1045" style="position:absolute;z-index:251621376;visibility:visible" from="-16.85pt,-2.8pt" to="-16.85pt,715.7pt" strokeweight="1pt">
            <v:stroke dashstyle="dashDot"/>
            <v:shadow on="t" color="black" opacity="24903f" origin=",.5" offset="0,.55556mm"/>
          </v:line>
        </w:pict>
      </w:r>
    </w:p>
    <w:p w:rsidR="005D1996" w:rsidRDefault="005D1996" w:rsidP="00250F79">
      <w:pPr>
        <w:ind w:right="-709"/>
        <w:rPr>
          <w:rFonts w:ascii="Comic Sans MS" w:hAnsi="Comic Sans MS" w:cs="Comic Sans MS"/>
          <w:b/>
          <w:bCs/>
        </w:rPr>
      </w:pPr>
      <w:r>
        <w:rPr>
          <w:noProof/>
          <w:lang w:eastAsia="tr-TR"/>
        </w:rPr>
        <w:pict>
          <v:shape id="Köşeleri Yuvarlanmış Dikdörtgen Belirtme Çizgisi 88" o:spid="_x0000_s1046" type="#_x0000_t62" style="position:absolute;margin-left:54.4pt;margin-top:.5pt;width:33.35pt;height:26.25pt;z-index:251662336;visibility:visible;v-text-anchor:middle" adj="32045,6403" filled="f" strokecolor="#9bbb59" strokeweight="1pt">
            <v:textbox>
              <w:txbxContent>
                <w:p w:rsidR="005D1996" w:rsidRPr="006321A1" w:rsidRDefault="005D1996" w:rsidP="006321A1">
                  <w:pPr>
                    <w:jc w:val="center"/>
                    <w:rPr>
                      <w:sz w:val="28"/>
                      <w:szCs w:val="28"/>
                    </w:rPr>
                  </w:pPr>
                  <w:r w:rsidRPr="006321A1">
                    <w:rPr>
                      <w:sz w:val="28"/>
                      <w:szCs w:val="28"/>
                    </w:rPr>
                    <w:t>9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öşeleri Yuvarlanmış Dikdörtgen Belirtme Çizgisi 86" o:spid="_x0000_s1047" type="#_x0000_t62" style="position:absolute;margin-left:142.9pt;margin-top:5pt;width:33.35pt;height:26.25pt;z-index:251660288;visibility:visible;v-text-anchor:middle" adj="-13130,849" filled="f" strokecolor="#9bbb59" strokeweight="1pt">
            <v:textbox>
              <w:txbxContent>
                <w:p w:rsidR="005D1996" w:rsidRPr="006321A1" w:rsidRDefault="005D1996" w:rsidP="006321A1">
                  <w:pPr>
                    <w:jc w:val="center"/>
                    <w:rPr>
                      <w:sz w:val="28"/>
                      <w:szCs w:val="28"/>
                    </w:rPr>
                  </w:pPr>
                  <w:r w:rsidRPr="006321A1">
                    <w:rPr>
                      <w:sz w:val="28"/>
                      <w:szCs w:val="28"/>
                    </w:rPr>
                    <w:t>12</w:t>
                  </w:r>
                </w:p>
              </w:txbxContent>
            </v:textbox>
          </v:shape>
        </w:pict>
      </w:r>
      <w:r w:rsidRPr="004C5E74">
        <w:rPr>
          <w:rFonts w:ascii="Comic Sans MS" w:hAnsi="Comic Sans MS" w:cs="Comic Sans MS"/>
          <w:b/>
          <w:bCs/>
        </w:rPr>
        <w:t>6.</w:t>
      </w:r>
    </w:p>
    <w:p w:rsidR="005D1996" w:rsidRPr="006321A1" w:rsidRDefault="005D1996" w:rsidP="00633EF3">
      <w:pPr>
        <w:ind w:right="-709" w:hanging="1"/>
        <w:rPr>
          <w:rFonts w:ascii="Comic Sans MS" w:hAnsi="Comic Sans MS" w:cs="Comic Sans MS"/>
        </w:rPr>
      </w:pPr>
      <w:r w:rsidRPr="006321A1">
        <w:rPr>
          <w:rFonts w:ascii="Comic Sans MS" w:hAnsi="Comic Sans MS" w:cs="Comic Sans MS"/>
        </w:rPr>
        <w:t>Yukarıda Ada ile Arda karşılıklı ritmik sayma yapıyorlar.</w:t>
      </w:r>
      <w:r>
        <w:rPr>
          <w:rFonts w:ascii="Comic Sans MS" w:hAnsi="Comic Sans MS" w:cs="Comic Sans MS"/>
        </w:rPr>
        <w:t xml:space="preserve"> Buna göre, Arda ile Ada kaçar kaçar saymaktadırlar?</w:t>
      </w:r>
    </w:p>
    <w:p w:rsidR="005D1996" w:rsidRDefault="005D1996" w:rsidP="00633EF3">
      <w:pPr>
        <w:ind w:right="-709" w:hanging="1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>A.Birer                  B. İkişer              C. Üçer</w:t>
      </w:r>
    </w:p>
    <w:p w:rsidR="005D1996" w:rsidRDefault="005D1996" w:rsidP="004C5E74">
      <w:pPr>
        <w:ind w:right="-709"/>
        <w:rPr>
          <w:rFonts w:ascii="Comic Sans MS" w:hAnsi="Comic Sans MS" w:cs="Comic Sans MS"/>
          <w:b/>
          <w:bCs/>
          <w:noProof/>
          <w:lang w:eastAsia="tr-TR"/>
        </w:rPr>
      </w:pPr>
      <w:r>
        <w:rPr>
          <w:noProof/>
          <w:lang w:eastAsia="tr-TR"/>
        </w:rPr>
        <w:pict>
          <v:shape id="Köşeleri Yuvarlanmış Dikdörtgen Belirtme Çizgisi 92" o:spid="_x0000_s1048" type="#_x0000_t62" style="position:absolute;margin-left:37.9pt;margin-top:6.15pt;width:42.75pt;height:31.5pt;z-index:251666432;visibility:visible;v-text-anchor:middle" adj="28658,10414" filled="f" strokecolor="#4bacc6" strokeweight="1pt">
            <v:textbox>
              <w:txbxContent>
                <w:p w:rsidR="005D1996" w:rsidRPr="00120119" w:rsidRDefault="005D1996" w:rsidP="00120119">
                  <w:pPr>
                    <w:jc w:val="center"/>
                    <w:rPr>
                      <w:sz w:val="32"/>
                      <w:szCs w:val="32"/>
                    </w:rPr>
                  </w:pPr>
                  <w:r w:rsidRPr="00120119">
                    <w:rPr>
                      <w:sz w:val="32"/>
                      <w:szCs w:val="32"/>
                    </w:rPr>
                    <w:t>8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öşeleri Yuvarlanmış Dikdörtgen Belirtme Çizgisi 91" o:spid="_x0000_s1049" type="#_x0000_t62" style="position:absolute;margin-left:167.65pt;margin-top:6.15pt;width:42.75pt;height:31.5pt;z-index:251665408;visibility:visible;v-text-anchor:middle" adj="-12268,6300" filled="f" strokecolor="#4bacc6" strokeweight="1pt">
            <v:textbox>
              <w:txbxContent>
                <w:p w:rsidR="005D1996" w:rsidRPr="00120119" w:rsidRDefault="005D1996" w:rsidP="00120119">
                  <w:pPr>
                    <w:jc w:val="center"/>
                    <w:rPr>
                      <w:sz w:val="32"/>
                      <w:szCs w:val="32"/>
                    </w:rPr>
                  </w:pPr>
                  <w:r w:rsidRPr="00120119">
                    <w:rPr>
                      <w:sz w:val="32"/>
                      <w:szCs w:val="32"/>
                    </w:rPr>
                    <w:t>16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Image 2" o:spid="_x0000_s1050" type="#_x0000_t75" alt="élèves.jpg" style="position:absolute;margin-left:85.2pt;margin-top:8.4pt;width:84.75pt;height:66.4pt;z-index:251663360;visibility:visible">
            <v:imagedata r:id="rId11" o:title=""/>
          </v:shape>
        </w:pict>
      </w:r>
      <w:r>
        <w:rPr>
          <w:noProof/>
          <w:lang w:eastAsia="tr-TR"/>
        </w:rPr>
        <w:pict>
          <v:line id="Düz Bağlayıcı 38" o:spid="_x0000_s1051" style="position:absolute;flip:x;z-index:251633664;visibility:visible" from="-16.85pt,3.05pt" to="256.15pt,3.05pt" strokecolor="windowText" strokeweight="1pt">
            <v:stroke dashstyle="dashDot"/>
            <v:shadow on="t" color="black" opacity="24903f" origin=",.5" offset="0,.55556mm"/>
          </v:line>
        </w:pict>
      </w:r>
    </w:p>
    <w:p w:rsidR="005D1996" w:rsidRDefault="005D1996" w:rsidP="004C5E74">
      <w:pPr>
        <w:ind w:right="-709"/>
        <w:rPr>
          <w:rFonts w:ascii="Comic Sans MS" w:hAnsi="Comic Sans MS" w:cs="Comic Sans MS"/>
          <w:b/>
          <w:bCs/>
          <w:noProof/>
          <w:lang w:eastAsia="tr-TR"/>
        </w:rPr>
      </w:pPr>
      <w:r>
        <w:rPr>
          <w:noProof/>
          <w:lang w:eastAsia="tr-TR"/>
        </w:rPr>
        <w:pict>
          <v:shape id="Köşeleri Yuvarlanmış Dikdörtgen Belirtme Çizgisi 93" o:spid="_x0000_s1052" type="#_x0000_t62" style="position:absolute;margin-left:37.9pt;margin-top:15.25pt;width:42.75pt;height:31.5pt;z-index:251667456;visibility:visible;v-text-anchor:middle" adj="33584,-900" filled="f" strokecolor="#4bacc6" strokeweight="1pt">
            <v:textbox>
              <w:txbxContent>
                <w:p w:rsidR="005D1996" w:rsidRPr="00120119" w:rsidRDefault="005D1996" w:rsidP="00120119">
                  <w:pPr>
                    <w:jc w:val="center"/>
                    <w:rPr>
                      <w:sz w:val="32"/>
                      <w:szCs w:val="32"/>
                    </w:rPr>
                  </w:pPr>
                  <w:r w:rsidRPr="00120119">
                    <w:rPr>
                      <w:sz w:val="32"/>
                      <w:szCs w:val="32"/>
                    </w:rPr>
                    <w:t>12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öşeleri Yuvarlanmış Dikdörtgen Belirtme Çizgisi 90" o:spid="_x0000_s1053" type="#_x0000_t62" style="position:absolute;margin-left:175.9pt;margin-top:15.25pt;width:42.75pt;height:31.5pt;z-index:251664384;visibility:visible;v-text-anchor:middle" adj="-9616,-386" filled="f" strokecolor="#4bacc6" strokeweight="1pt">
            <v:textbox>
              <w:txbxContent>
                <w:p w:rsidR="005D1996" w:rsidRPr="00120119" w:rsidRDefault="005D1996" w:rsidP="00120119">
                  <w:pPr>
                    <w:jc w:val="center"/>
                    <w:rPr>
                      <w:sz w:val="28"/>
                      <w:szCs w:val="28"/>
                    </w:rPr>
                  </w:pPr>
                  <w:r w:rsidRPr="00120119">
                    <w:rPr>
                      <w:sz w:val="28"/>
                      <w:szCs w:val="28"/>
                    </w:rPr>
                    <w:t>20</w:t>
                  </w:r>
                </w:p>
              </w:txbxContent>
            </v:textbox>
          </v:shape>
        </w:pict>
      </w:r>
      <w:r w:rsidRPr="004C5E74">
        <w:rPr>
          <w:rFonts w:ascii="Comic Sans MS" w:hAnsi="Comic Sans MS" w:cs="Comic Sans MS"/>
          <w:b/>
          <w:bCs/>
          <w:noProof/>
          <w:lang w:eastAsia="tr-TR"/>
        </w:rPr>
        <w:t>7.)</w:t>
      </w:r>
    </w:p>
    <w:p w:rsidR="005D1996" w:rsidRDefault="005D1996" w:rsidP="004C5E74">
      <w:pPr>
        <w:ind w:right="-709"/>
        <w:rPr>
          <w:rFonts w:ascii="Comic Sans MS" w:hAnsi="Comic Sans MS" w:cs="Comic Sans MS"/>
          <w:b/>
          <w:bCs/>
          <w:noProof/>
          <w:lang w:eastAsia="tr-TR"/>
        </w:rPr>
      </w:pPr>
    </w:p>
    <w:p w:rsidR="005D1996" w:rsidRDefault="005D1996" w:rsidP="004C5E74">
      <w:pPr>
        <w:ind w:right="-709"/>
        <w:rPr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>Yukarıdaki çocuklar kaçar ritmik sayma yapmaktadırlar?</w:t>
      </w:r>
    </w:p>
    <w:p w:rsidR="005D1996" w:rsidRDefault="005D1996" w:rsidP="004C5E74">
      <w:pPr>
        <w:ind w:right="-709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>A.sekizer           B. dörderC.ikişer</w:t>
      </w:r>
    </w:p>
    <w:p w:rsidR="005D1996" w:rsidRDefault="005D1996" w:rsidP="004C5E74">
      <w:pPr>
        <w:ind w:right="-709"/>
        <w:rPr>
          <w:rFonts w:ascii="Comic Sans MS" w:hAnsi="Comic Sans MS" w:cs="Comic Sans MS"/>
          <w:noProof/>
          <w:lang w:eastAsia="tr-TR"/>
        </w:rPr>
      </w:pPr>
      <w:r>
        <w:rPr>
          <w:noProof/>
          <w:lang w:eastAsia="tr-TR"/>
        </w:rPr>
        <w:pict>
          <v:shape id="Köşeleri Yuvarlanmış Dikdörtgen Belirtme Çizgisi 36" o:spid="_x0000_s1054" type="#_x0000_t62" style="position:absolute;margin-left:37.9pt;margin-top:14.6pt;width:3in;height:62.25pt;z-index:251632640;visibility:visible;v-text-anchor:middle" adj="-1520,8510" filled="f" strokecolor="#c0504d" strokeweight="1pt">
            <v:textbox>
              <w:txbxContent>
                <w:p w:rsidR="005D1996" w:rsidRPr="004E0CE7" w:rsidRDefault="005D1996" w:rsidP="0041668E">
                  <w:pPr>
                    <w:jc w:val="center"/>
                    <w:rPr>
                      <w:sz w:val="24"/>
                      <w:szCs w:val="24"/>
                    </w:rPr>
                  </w:pPr>
                  <w:r w:rsidRPr="004E0CE7">
                    <w:rPr>
                      <w:sz w:val="24"/>
                      <w:szCs w:val="24"/>
                    </w:rPr>
                    <w:t>12’den başlayıp 12 de dahil olmak üzere üçer saydığımda 4. Sırada hangi sayı olur?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0 Resim" o:spid="_x0000_s1055" type="#_x0000_t75" alt="pepe.jpg" style="position:absolute;margin-left:7.9pt;margin-top:14.2pt;width:36.9pt;height:49.35pt;z-index:251637760;visibility:visible">
            <v:imagedata r:id="rId12" o:title="" cropleft="10051f" cropright="7035f"/>
          </v:shape>
        </w:pict>
      </w:r>
      <w:r>
        <w:rPr>
          <w:noProof/>
          <w:lang w:eastAsia="tr-TR"/>
        </w:rPr>
        <w:pict>
          <v:line id="Düz Bağlayıcı 39" o:spid="_x0000_s1056" style="position:absolute;flip:x;z-index:251634688;visibility:visible" from="-16.85pt,5.45pt" to="256.15pt,5.45pt" strokecolor="windowText" strokeweight="1pt">
            <v:stroke dashstyle="dashDot"/>
            <v:shadow on="t" color="black" opacity="24903f" origin=",.5" offset="0,.55556mm"/>
          </v:line>
        </w:pict>
      </w:r>
    </w:p>
    <w:p w:rsidR="005D1996" w:rsidRDefault="005D1996" w:rsidP="004C5E74">
      <w:pPr>
        <w:ind w:right="-709"/>
        <w:rPr>
          <w:rFonts w:ascii="Comic Sans MS" w:hAnsi="Comic Sans MS" w:cs="Comic Sans MS"/>
          <w:b/>
          <w:bCs/>
          <w:noProof/>
          <w:lang w:eastAsia="tr-TR"/>
        </w:rPr>
      </w:pPr>
      <w:r w:rsidRPr="00A20C42">
        <w:rPr>
          <w:rFonts w:ascii="Comic Sans MS" w:hAnsi="Comic Sans MS" w:cs="Comic Sans MS"/>
          <w:b/>
          <w:bCs/>
          <w:noProof/>
          <w:lang w:eastAsia="tr-TR"/>
        </w:rPr>
        <w:t>8.)</w:t>
      </w:r>
    </w:p>
    <w:p w:rsidR="005D1996" w:rsidRDefault="005D1996" w:rsidP="004C5E74">
      <w:pPr>
        <w:ind w:right="-709"/>
        <w:rPr>
          <w:rFonts w:ascii="Comic Sans MS" w:hAnsi="Comic Sans MS" w:cs="Comic Sans MS"/>
          <w:b/>
          <w:bCs/>
          <w:noProof/>
          <w:lang w:eastAsia="tr-TR"/>
        </w:rPr>
      </w:pPr>
    </w:p>
    <w:p w:rsidR="005D1996" w:rsidRDefault="005D1996" w:rsidP="004C5E74">
      <w:pPr>
        <w:ind w:right="-709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>A.21                         B.18                         C.24</w:t>
      </w:r>
    </w:p>
    <w:p w:rsidR="005D1996" w:rsidRDefault="005D1996" w:rsidP="004C5E74">
      <w:pPr>
        <w:ind w:right="-709"/>
        <w:rPr>
          <w:rFonts w:ascii="Comic Sans MS" w:hAnsi="Comic Sans MS" w:cs="Comic Sans MS"/>
          <w:noProof/>
          <w:lang w:eastAsia="tr-TR"/>
        </w:rPr>
      </w:pPr>
      <w:r>
        <w:rPr>
          <w:noProof/>
          <w:lang w:eastAsia="tr-TR"/>
        </w:rPr>
        <w:pict>
          <v:shape id="_x0000_s1057" type="#_x0000_t75" alt="c413606_m" style="position:absolute;margin-left:30.4pt;margin-top:8.35pt;width:196.5pt;height:70.15pt;z-index:251668480;visibility:visible">
            <v:imagedata r:id="rId13" o:title=""/>
          </v:shape>
        </w:pict>
      </w:r>
      <w:r>
        <w:rPr>
          <w:noProof/>
          <w:lang w:eastAsia="tr-TR"/>
        </w:rPr>
        <w:pict>
          <v:line id="Düz Bağlayıcı 40" o:spid="_x0000_s1058" style="position:absolute;flip:x;z-index:251635712;visibility:visible" from="-16.85pt,3.85pt" to="256.15pt,3.85pt" strokecolor="windowText" strokeweight="1pt">
            <v:stroke dashstyle="dashDot"/>
            <v:shadow on="t" color="black" opacity="24903f" origin=",.5" offset="0,.55556mm"/>
          </v:line>
        </w:pict>
      </w:r>
    </w:p>
    <w:p w:rsidR="005D1996" w:rsidRPr="004E0CE7" w:rsidRDefault="005D1996" w:rsidP="004C5E74">
      <w:pPr>
        <w:ind w:right="-709"/>
        <w:rPr>
          <w:rFonts w:ascii="Comic Sans MS" w:hAnsi="Comic Sans MS" w:cs="Comic Sans MS"/>
          <w:noProof/>
          <w:lang w:eastAsia="tr-TR"/>
        </w:rPr>
      </w:pPr>
      <w:r>
        <w:rPr>
          <w:noProof/>
          <w:lang w:eastAsia="tr-TR"/>
        </w:rPr>
        <w:pict>
          <v:rect id="Dikdörtgen 100" o:spid="_x0000_s1059" style="position:absolute;margin-left:190.9pt;margin-top:15.15pt;width:27.75pt;height:21.75pt;z-index:251673600;visibility:visible;v-text-anchor:middle" filled="f" strokecolor="#c0504d" strokeweight="1pt">
            <v:textbox>
              <w:txbxContent>
                <w:p w:rsidR="005D1996" w:rsidRDefault="005D1996" w:rsidP="00C439FF">
                  <w:pPr>
                    <w:jc w:val="center"/>
                  </w:pPr>
                  <w:r>
                    <w:t>24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99" o:spid="_x0000_s1060" style="position:absolute;margin-left:154.9pt;margin-top:15.15pt;width:27.75pt;height:21.75pt;z-index:251672576;visibility:visible;v-text-anchor:middle" filled="f" strokecolor="#c0504d" strokeweight="1pt">
            <v:textbox>
              <w:txbxContent>
                <w:p w:rsidR="005D1996" w:rsidRDefault="005D1996" w:rsidP="00C439FF">
                  <w:pPr>
                    <w:jc w:val="center"/>
                  </w:pPr>
                  <w:r>
                    <w:t>22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98" o:spid="_x0000_s1061" style="position:absolute;margin-left:116.25pt;margin-top:15.15pt;width:27.75pt;height:21.75pt;z-index:251671552;visibility:visible;v-text-anchor:middle" filled="f" strokecolor="#c0504d" strokeweight="1pt">
            <v:textbox>
              <w:txbxContent>
                <w:p w:rsidR="005D1996" w:rsidRDefault="005D1996" w:rsidP="00C439FF">
                  <w:pPr>
                    <w:jc w:val="center"/>
                  </w:pPr>
                  <w:r>
                    <w:t>18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97" o:spid="_x0000_s1062" style="position:absolute;margin-left:77.65pt;margin-top:15.15pt;width:27.75pt;height:21.75pt;z-index:251670528;visibility:visible;v-text-anchor:middle" filled="f" strokecolor="#c0504d" strokeweight="1pt">
            <v:textbox>
              <w:txbxContent>
                <w:p w:rsidR="005D1996" w:rsidRDefault="005D1996" w:rsidP="00C439FF">
                  <w:pPr>
                    <w:jc w:val="center"/>
                  </w:pPr>
                  <w:r>
                    <w:t>15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96" o:spid="_x0000_s1063" style="position:absolute;margin-left:37.9pt;margin-top:15.2pt;width:27.75pt;height:21.75pt;z-index:251669504;visibility:visible;v-text-anchor:middle" filled="f" strokecolor="#c0504d" strokeweight="1pt">
            <v:textbox>
              <w:txbxContent>
                <w:p w:rsidR="005D1996" w:rsidRDefault="005D1996" w:rsidP="00C439FF">
                  <w:pPr>
                    <w:jc w:val="center"/>
                  </w:pPr>
                  <w:r>
                    <w:t>12</w:t>
                  </w:r>
                </w:p>
              </w:txbxContent>
            </v:textbox>
          </v:rect>
        </w:pict>
      </w:r>
      <w:r w:rsidRPr="0041668E">
        <w:rPr>
          <w:rFonts w:ascii="Comic Sans MS" w:hAnsi="Comic Sans MS" w:cs="Comic Sans MS"/>
          <w:b/>
          <w:bCs/>
          <w:noProof/>
          <w:lang w:eastAsia="tr-TR"/>
        </w:rPr>
        <w:t>9.)</w:t>
      </w:r>
    </w:p>
    <w:p w:rsidR="005D1996" w:rsidRDefault="005D1996" w:rsidP="004C5E74">
      <w:pPr>
        <w:ind w:right="-709"/>
        <w:rPr>
          <w:rFonts w:ascii="Comic Sans MS" w:hAnsi="Comic Sans MS" w:cs="Comic Sans MS"/>
          <w:noProof/>
          <w:lang w:eastAsia="tr-TR"/>
        </w:rPr>
      </w:pPr>
    </w:p>
    <w:p w:rsidR="005D1996" w:rsidRDefault="005D1996" w:rsidP="004C5E74">
      <w:pPr>
        <w:ind w:right="-709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 xml:space="preserve">              Ela      Cem      Ali       Nil     Can</w:t>
      </w:r>
    </w:p>
    <w:p w:rsidR="005D1996" w:rsidRDefault="005D1996" w:rsidP="004C5E74">
      <w:pPr>
        <w:ind w:right="-709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 xml:space="preserve">Yukarıdaki öğrenciler üçer ritmik sayma yapmışlar. Hangi çocuk </w:t>
      </w:r>
      <w:r w:rsidRPr="00C439FF">
        <w:rPr>
          <w:rFonts w:ascii="Comic Sans MS" w:hAnsi="Comic Sans MS" w:cs="Comic Sans MS"/>
          <w:b/>
          <w:bCs/>
          <w:noProof/>
          <w:lang w:eastAsia="tr-TR"/>
        </w:rPr>
        <w:t>yanlış</w:t>
      </w:r>
      <w:r>
        <w:rPr>
          <w:rFonts w:ascii="Comic Sans MS" w:hAnsi="Comic Sans MS" w:cs="Comic Sans MS"/>
          <w:noProof/>
          <w:lang w:eastAsia="tr-TR"/>
        </w:rPr>
        <w:t xml:space="preserve"> söylemiştir?</w:t>
      </w:r>
    </w:p>
    <w:p w:rsidR="005D1996" w:rsidRDefault="005D1996" w:rsidP="004C5E74">
      <w:pPr>
        <w:ind w:right="-709"/>
        <w:rPr>
          <w:rFonts w:ascii="Comic Sans MS" w:hAnsi="Comic Sans MS" w:cs="Comic Sans MS"/>
          <w:noProof/>
          <w:lang w:eastAsia="tr-TR"/>
        </w:rPr>
      </w:pPr>
      <w:r>
        <w:rPr>
          <w:noProof/>
          <w:lang w:eastAsia="tr-TR"/>
        </w:rPr>
        <w:pict>
          <v:roundrect id="Yuvarlatılmış Dikdörtgen 102" o:spid="_x0000_s1064" style="position:absolute;margin-left:71.65pt;margin-top:26.55pt;width:176.25pt;height:81pt;z-index:251675648;visibility:visible;v-text-anchor:middle" arcsize="10923f" filled="f" strokecolor="#4f81bd" strokeweight="1pt">
            <v:textbox>
              <w:txbxContent>
                <w:p w:rsidR="005D1996" w:rsidRPr="00E52007" w:rsidRDefault="005D1996" w:rsidP="00E52007">
                  <w:pPr>
                    <w:jc w:val="center"/>
                    <w:rPr>
                      <w:sz w:val="24"/>
                      <w:szCs w:val="24"/>
                    </w:rPr>
                  </w:pPr>
                  <w:r w:rsidRPr="00E52007">
                    <w:rPr>
                      <w:sz w:val="24"/>
                      <w:szCs w:val="24"/>
                    </w:rPr>
                    <w:t>Yandaki otobüste çocuklar koltuklara ikişer oturuyor. 10 koltuk olduğuna göre otobüste kaç çocuk vardır?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line id="Düz Bağlayıcı 41" o:spid="_x0000_s1065" style="position:absolute;flip:x;z-index:251636736;visibility:visible" from="-16.85pt,20.05pt" to="256.15pt,20.05pt" strokecolor="windowText" strokeweight="1pt">
            <v:stroke dashstyle="dashDot"/>
            <v:shadow on="t" color="black" opacity="24903f" origin=",.5" offset="0,.55556mm"/>
          </v:line>
        </w:pict>
      </w:r>
      <w:r>
        <w:rPr>
          <w:rFonts w:ascii="Comic Sans MS" w:hAnsi="Comic Sans MS" w:cs="Comic Sans MS"/>
          <w:noProof/>
          <w:lang w:eastAsia="tr-TR"/>
        </w:rPr>
        <w:t>A. Ali                      B. Nil                   C. Can</w:t>
      </w:r>
    </w:p>
    <w:p w:rsidR="005D1996" w:rsidRPr="00C439FF" w:rsidRDefault="005D1996" w:rsidP="00C439FF">
      <w:pPr>
        <w:ind w:right="-709"/>
        <w:rPr>
          <w:noProof/>
          <w:lang w:eastAsia="tr-TR"/>
        </w:rPr>
      </w:pPr>
      <w:r>
        <w:rPr>
          <w:noProof/>
          <w:lang w:eastAsia="tr-TR"/>
        </w:rPr>
        <w:pict>
          <v:shape id="Resim 14" o:spid="_x0000_s1066" type="#_x0000_t75" alt="Clipart Happy School Bus Driver And Children Royalty Free Vector Illustration by Hit Toon" href="http://www.clipartof.com/portfolio/ctsankov/illustration/happy-school-bus-driver-and-children-1116144.ht" style="position:absolute;margin-left:240.75pt;margin-top:16.95pt;width:73.5pt;height:63pt;z-index:251674624;visibility:visible;mso-position-horizontal-relative:margin" o:button="t">
            <v:fill o:detectmouseclick="t"/>
            <v:imagedata r:id="rId14" r:href="rId15" cropbottom="10713f"/>
            <w10:wrap anchorx="margin"/>
          </v:shape>
        </w:pict>
      </w:r>
      <w:r w:rsidRPr="0041668E">
        <w:rPr>
          <w:rFonts w:ascii="Comic Sans MS" w:hAnsi="Comic Sans MS" w:cs="Comic Sans MS"/>
          <w:b/>
          <w:bCs/>
          <w:noProof/>
          <w:lang w:eastAsia="tr-TR"/>
        </w:rPr>
        <w:t>10.)</w:t>
      </w:r>
    </w:p>
    <w:p w:rsidR="005D1996" w:rsidRDefault="005D1996" w:rsidP="004C5E74">
      <w:pPr>
        <w:ind w:right="-709"/>
        <w:rPr>
          <w:rFonts w:ascii="Comic Sans MS" w:hAnsi="Comic Sans MS" w:cs="Comic Sans MS"/>
          <w:noProof/>
          <w:lang w:eastAsia="tr-TR"/>
        </w:rPr>
      </w:pPr>
    </w:p>
    <w:p w:rsidR="005D1996" w:rsidRDefault="005D1996" w:rsidP="004C5E74">
      <w:pPr>
        <w:ind w:right="-709"/>
        <w:rPr>
          <w:rFonts w:ascii="Comic Sans MS" w:hAnsi="Comic Sans MS" w:cs="Comic Sans MS"/>
          <w:noProof/>
          <w:lang w:eastAsia="tr-TR"/>
        </w:rPr>
      </w:pPr>
    </w:p>
    <w:p w:rsidR="005D1996" w:rsidRDefault="005D1996" w:rsidP="00E52007">
      <w:pPr>
        <w:ind w:left="-709" w:right="-709"/>
        <w:rPr>
          <w:rFonts w:ascii="Comic Sans MS" w:hAnsi="Comic Sans MS" w:cs="Comic Sans MS"/>
          <w:b/>
          <w:bCs/>
          <w:noProof/>
          <w:lang w:eastAsia="tr-TR"/>
        </w:rPr>
      </w:pPr>
      <w:r>
        <w:rPr>
          <w:rFonts w:ascii="Comic Sans MS" w:hAnsi="Comic Sans MS" w:cs="Comic Sans MS"/>
          <w:b/>
          <w:bCs/>
          <w:noProof/>
          <w:lang w:eastAsia="tr-TR"/>
        </w:rPr>
        <w:t>11.</w:t>
      </w:r>
      <w:r w:rsidRPr="00E52007">
        <w:rPr>
          <w:rFonts w:ascii="Comic Sans MS" w:hAnsi="Comic Sans MS" w:cs="Comic Sans MS"/>
          <w:noProof/>
          <w:lang w:eastAsia="tr-TR"/>
        </w:rPr>
        <w:t>A.</w:t>
      </w:r>
      <w:r>
        <w:rPr>
          <w:rFonts w:ascii="Comic Sans MS" w:hAnsi="Comic Sans MS" w:cs="Comic Sans MS"/>
          <w:noProof/>
          <w:lang w:eastAsia="tr-TR"/>
        </w:rPr>
        <w:t xml:space="preserve"> 10                          B. 20                      C. 15</w:t>
      </w:r>
    </w:p>
    <w:p w:rsidR="005D1996" w:rsidRDefault="005D1996" w:rsidP="00E52007">
      <w:pPr>
        <w:ind w:left="-709" w:right="-709"/>
        <w:rPr>
          <w:noProof/>
          <w:lang w:eastAsia="tr-TR"/>
        </w:rPr>
      </w:pPr>
      <w:r>
        <w:rPr>
          <w:noProof/>
          <w:lang w:eastAsia="tr-TR"/>
        </w:rPr>
        <w:pict>
          <v:shape id="Köşeleri Yuvarlanmış Dikdörtgen Belirtme Çizgisi 103" o:spid="_x0000_s1067" type="#_x0000_t62" style="position:absolute;left:0;text-align:left;margin-left:37.15pt;margin-top:-22.1pt;width:183.75pt;height:42.75pt;z-index:251676672;visibility:visible;v-text-anchor:middle" adj="-2605,8763" filled="f" strokecolor="#9bbb59" strokeweight="1pt">
            <v:textbox>
              <w:txbxContent>
                <w:p w:rsidR="005D1996" w:rsidRPr="009575C7" w:rsidRDefault="005D1996" w:rsidP="009575C7">
                  <w:pPr>
                    <w:jc w:val="center"/>
                    <w:rPr>
                      <w:sz w:val="24"/>
                      <w:szCs w:val="24"/>
                    </w:rPr>
                  </w:pPr>
                  <w:r w:rsidRPr="009575C7">
                    <w:rPr>
                      <w:sz w:val="24"/>
                      <w:szCs w:val="24"/>
                    </w:rPr>
                    <w:t>10 – 20 – 30 – 40 – 50 – 60 – 70 –</w:t>
                  </w:r>
                  <w:r>
                    <w:rPr>
                      <w:sz w:val="24"/>
                      <w:szCs w:val="24"/>
                    </w:rPr>
                    <w:t xml:space="preserve"> 80 – 90 – 100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3" o:spid="_x0000_s1068" type="#_x0000_t75" alt="http://t3.gstatic.com/images?q=tbn:ANd9GcSpHQhUwlpDZs9GsaQwfPazs2k4szj9wGCfM9uzAxjT19RYbUCAHw" style="position:absolute;left:0;text-align:left;margin-left:-4.85pt;margin-top:-31.15pt;width:36pt;height:51.8pt;z-index:251638784;visibility:visible">
            <v:imagedata r:id="rId16" o:title="" cropleft="30019f"/>
          </v:shape>
        </w:pict>
      </w:r>
      <w:r w:rsidRPr="005D442A">
        <w:rPr>
          <w:rFonts w:ascii="Comic Sans MS" w:hAnsi="Comic Sans MS" w:cs="Comic Sans MS"/>
          <w:b/>
          <w:bCs/>
        </w:rPr>
        <w:t>1</w:t>
      </w:r>
      <w:r>
        <w:rPr>
          <w:rFonts w:ascii="Comic Sans MS" w:hAnsi="Comic Sans MS" w:cs="Comic Sans MS"/>
          <w:b/>
          <w:bCs/>
        </w:rPr>
        <w:t>1</w:t>
      </w:r>
      <w:r w:rsidRPr="005D442A">
        <w:rPr>
          <w:rFonts w:ascii="Comic Sans MS" w:hAnsi="Comic Sans MS" w:cs="Comic Sans MS"/>
          <w:b/>
          <w:bCs/>
        </w:rPr>
        <w:t>.)</w:t>
      </w:r>
    </w:p>
    <w:p w:rsidR="005D1996" w:rsidRPr="00E52007" w:rsidRDefault="005D1996" w:rsidP="009575C7">
      <w:pPr>
        <w:ind w:left="-709" w:right="-709"/>
        <w:rPr>
          <w:rFonts w:ascii="Comic Sans MS" w:hAnsi="Comic Sans MS" w:cs="Comic Sans MS"/>
          <w:b/>
          <w:bCs/>
          <w:noProof/>
          <w:lang w:eastAsia="tr-TR"/>
        </w:rPr>
      </w:pPr>
      <w:r>
        <w:rPr>
          <w:rFonts w:ascii="Comic Sans MS" w:hAnsi="Comic Sans MS" w:cs="Comic Sans MS"/>
          <w:b/>
          <w:bCs/>
          <w:noProof/>
          <w:lang w:eastAsia="tr-TR"/>
        </w:rPr>
        <w:t>Şirin’e kaçar kaçar ritmik sayma yapmaktadır?</w:t>
      </w:r>
    </w:p>
    <w:p w:rsidR="005D1996" w:rsidRDefault="005D1996" w:rsidP="001522A7">
      <w:pPr>
        <w:ind w:left="-709" w:right="-709" w:hanging="1"/>
        <w:rPr>
          <w:rFonts w:ascii="Comic Sans MS" w:hAnsi="Comic Sans MS" w:cs="Comic Sans MS"/>
        </w:rPr>
      </w:pPr>
      <w:r>
        <w:rPr>
          <w:rFonts w:ascii="Comic Sans MS" w:hAnsi="Comic Sans MS" w:cs="Comic Sans MS"/>
        </w:rPr>
        <w:t>A. onar                    B. beşer                   C. ikişer</w:t>
      </w:r>
    </w:p>
    <w:p w:rsidR="005D1996" w:rsidRDefault="005D1996" w:rsidP="001522A7">
      <w:pPr>
        <w:ind w:left="-709" w:right="-709" w:hanging="1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line id="Düz Bağlayıcı 63" o:spid="_x0000_s1069" style="position:absolute;left:0;text-align:left;flip:x;z-index:251640832;visibility:visible" from="-46.1pt,13.25pt" to="226.9pt,13.25pt" strokecolor="windowText" strokeweight="1pt">
            <v:stroke dashstyle="dashDot"/>
            <v:shadow on="t" color="black" opacity="24903f" origin=",.5" offset="0,.55556mm"/>
          </v:line>
        </w:pict>
      </w:r>
    </w:p>
    <w:p w:rsidR="005D1996" w:rsidRDefault="005D1996" w:rsidP="001522A7">
      <w:pPr>
        <w:ind w:left="-709" w:right="-709" w:hanging="1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shape id="15 Resim" o:spid="_x0000_s1070" type="#_x0000_t75" alt="stock-vector-collection-of-fun-cartoon-farm-animals-59786332.jpg" style="position:absolute;left:0;text-align:left;margin-left:-11.6pt;margin-top:15pt;width:145.5pt;height:118.5pt;z-index:251644928;visibility:visible">
            <v:imagedata r:id="rId17" o:title=""/>
          </v:shape>
        </w:pict>
      </w:r>
      <w:r>
        <w:rPr>
          <w:noProof/>
          <w:lang w:eastAsia="tr-TR"/>
        </w:rPr>
        <w:pict>
          <v:roundrect id="Yuvarlatılmış Dikdörtgen 69" o:spid="_x0000_s1071" style="position:absolute;left:0;text-align:left;margin-left:130.9pt;margin-top:10.5pt;width:90pt;height:123pt;z-index:251645952;visibility:visible;v-text-anchor:middle" arcsize="10923f" filled="f" strokecolor="#c0504d" strokeweight="1pt">
            <v:textbox>
              <w:txbxContent>
                <w:p w:rsidR="005D1996" w:rsidRPr="009575C7" w:rsidRDefault="005D1996" w:rsidP="00EE63CB">
                  <w:pPr>
                    <w:jc w:val="center"/>
                    <w:rPr>
                      <w:sz w:val="24"/>
                      <w:szCs w:val="24"/>
                    </w:rPr>
                  </w:pPr>
                  <w:r w:rsidRPr="009575C7">
                    <w:rPr>
                      <w:sz w:val="24"/>
                      <w:szCs w:val="24"/>
                    </w:rPr>
                    <w:t>Yandaki hayvanları üçer üçer sayarsak kaç gruba ayrılır?</w:t>
                  </w:r>
                </w:p>
              </w:txbxContent>
            </v:textbox>
          </v:roundrect>
        </w:pict>
      </w:r>
    </w:p>
    <w:p w:rsidR="005D1996" w:rsidRDefault="005D1996" w:rsidP="009575C7">
      <w:pPr>
        <w:ind w:left="-709" w:right="-709"/>
        <w:rPr>
          <w:b/>
          <w:bCs/>
          <w:noProof/>
          <w:lang w:eastAsia="tr-TR"/>
        </w:rPr>
      </w:pPr>
      <w:r w:rsidRPr="00E4214D">
        <w:rPr>
          <w:rFonts w:ascii="Comic Sans MS" w:hAnsi="Comic Sans MS" w:cs="Comic Sans MS"/>
          <w:b/>
          <w:bCs/>
        </w:rPr>
        <w:t>1</w:t>
      </w:r>
      <w:r>
        <w:rPr>
          <w:rFonts w:ascii="Comic Sans MS" w:hAnsi="Comic Sans MS" w:cs="Comic Sans MS"/>
          <w:b/>
          <w:bCs/>
        </w:rPr>
        <w:t>2</w:t>
      </w:r>
      <w:r w:rsidRPr="00E4214D">
        <w:rPr>
          <w:rFonts w:ascii="Comic Sans MS" w:hAnsi="Comic Sans MS" w:cs="Comic Sans MS"/>
          <w:b/>
          <w:bCs/>
        </w:rPr>
        <w:t>.)</w:t>
      </w:r>
    </w:p>
    <w:p w:rsidR="005D1996" w:rsidRDefault="005D1996" w:rsidP="00E4214D">
      <w:pPr>
        <w:ind w:left="-567" w:right="-709"/>
        <w:rPr>
          <w:rFonts w:ascii="Comic Sans MS" w:hAnsi="Comic Sans MS" w:cs="Comic Sans MS"/>
        </w:rPr>
      </w:pPr>
    </w:p>
    <w:p w:rsidR="005D1996" w:rsidRDefault="005D1996" w:rsidP="00E4214D">
      <w:pPr>
        <w:ind w:left="-567" w:right="-709"/>
        <w:rPr>
          <w:rFonts w:ascii="Comic Sans MS" w:hAnsi="Comic Sans MS" w:cs="Comic Sans MS"/>
        </w:rPr>
      </w:pPr>
    </w:p>
    <w:p w:rsidR="005D1996" w:rsidRDefault="005D1996" w:rsidP="00E4214D">
      <w:pPr>
        <w:ind w:left="-567" w:right="-709"/>
        <w:rPr>
          <w:rFonts w:ascii="Comic Sans MS" w:hAnsi="Comic Sans MS" w:cs="Comic Sans MS"/>
        </w:rPr>
      </w:pPr>
    </w:p>
    <w:p w:rsidR="005D1996" w:rsidRDefault="005D1996" w:rsidP="00E4214D">
      <w:pPr>
        <w:ind w:left="-567" w:right="-709"/>
        <w:rPr>
          <w:rFonts w:ascii="Comic Sans MS" w:hAnsi="Comic Sans MS" w:cs="Comic Sans MS"/>
        </w:rPr>
      </w:pPr>
    </w:p>
    <w:p w:rsidR="005D1996" w:rsidRDefault="005D1996" w:rsidP="00063D7B">
      <w:pPr>
        <w:ind w:left="-567" w:right="-709"/>
        <w:rPr>
          <w:rFonts w:ascii="Comic Sans MS" w:hAnsi="Comic Sans MS" w:cs="Comic Sans MS"/>
        </w:rPr>
      </w:pPr>
      <w:r>
        <w:rPr>
          <w:rFonts w:ascii="Comic Sans MS" w:hAnsi="Comic Sans MS" w:cs="Comic Sans MS"/>
        </w:rPr>
        <w:t>A. 5                           B. 4                        C. 6</w:t>
      </w:r>
    </w:p>
    <w:p w:rsidR="005D1996" w:rsidRDefault="005D1996" w:rsidP="00E4214D">
      <w:pPr>
        <w:ind w:left="-567" w:right="-709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roundrect id="Yuvarlatılmış Dikdörtgen 74" o:spid="_x0000_s1072" style="position:absolute;left:0;text-align:left;margin-left:89.65pt;margin-top:12pt;width:131.25pt;height:72.75pt;z-index:251646976;visibility:visible;v-text-anchor:middle" arcsize="10923f" filled="f" strokecolor="#9bbb59" strokeweight="1pt">
            <v:textbox>
              <w:txbxContent>
                <w:p w:rsidR="005D1996" w:rsidRPr="00EC4F30" w:rsidRDefault="005D1996" w:rsidP="00552DC0">
                  <w:pPr>
                    <w:jc w:val="center"/>
                    <w:rPr>
                      <w:sz w:val="24"/>
                      <w:szCs w:val="24"/>
                    </w:rPr>
                  </w:pPr>
                  <w:r w:rsidRPr="00EC4F30">
                    <w:rPr>
                      <w:sz w:val="24"/>
                      <w:szCs w:val="24"/>
                    </w:rPr>
                    <w:t>Yandaki bardakları ikişer ikişer kırarsak kaç seferde kırarız?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line id="Düz Bağlayıcı 64" o:spid="_x0000_s1073" style="position:absolute;left:0;text-align:left;flip:x;z-index:251641856;visibility:visible" from="-46.1pt,4.65pt" to="226.9pt,4.65pt" strokecolor="windowText" strokeweight="1pt">
            <v:stroke dashstyle="dashDot"/>
            <v:shadow on="t" color="black" opacity="24903f" origin=",.5" offset="0,.55556mm"/>
          </v:line>
        </w:pict>
      </w:r>
    </w:p>
    <w:p w:rsidR="005D1996" w:rsidRDefault="005D1996" w:rsidP="009575C7">
      <w:pPr>
        <w:ind w:left="-709" w:right="-709"/>
        <w:rPr>
          <w:rFonts w:ascii="Comic Sans MS" w:hAnsi="Comic Sans MS" w:cs="Comic Sans MS"/>
        </w:rPr>
      </w:pPr>
      <w:r w:rsidRPr="00E4214D">
        <w:rPr>
          <w:rFonts w:ascii="Comic Sans MS" w:hAnsi="Comic Sans MS" w:cs="Comic Sans MS"/>
          <w:b/>
          <w:bCs/>
        </w:rPr>
        <w:t>1</w:t>
      </w:r>
      <w:r>
        <w:rPr>
          <w:rFonts w:ascii="Comic Sans MS" w:hAnsi="Comic Sans MS" w:cs="Comic Sans MS"/>
          <w:b/>
          <w:bCs/>
        </w:rPr>
        <w:t>3</w:t>
      </w:r>
      <w:r w:rsidRPr="00E4214D">
        <w:rPr>
          <w:rFonts w:ascii="Comic Sans MS" w:hAnsi="Comic Sans MS" w:cs="Comic Sans MS"/>
          <w:b/>
          <w:bCs/>
        </w:rPr>
        <w:t>.)</w:t>
      </w:r>
      <w:r w:rsidRPr="00C408E0">
        <w:rPr>
          <w:rFonts w:ascii="Comic Sans MS" w:hAnsi="Comic Sans MS" w:cs="Comic Sans MS"/>
          <w:noProof/>
          <w:lang w:eastAsia="tr-TR"/>
        </w:rPr>
        <w:pict>
          <v:shape id="Resim 73" o:spid="_x0000_i1027" type="#_x0000_t75" style="width:97.5pt;height:56.25pt;visibility:visible">
            <v:imagedata r:id="rId18" o:title=""/>
          </v:shape>
        </w:pict>
      </w:r>
    </w:p>
    <w:p w:rsidR="005D1996" w:rsidRDefault="005D1996" w:rsidP="009575C7">
      <w:pPr>
        <w:ind w:left="-567" w:right="-709"/>
        <w:rPr>
          <w:rFonts w:ascii="Comic Sans MS" w:hAnsi="Comic Sans MS" w:cs="Comic Sans MS"/>
        </w:rPr>
      </w:pPr>
      <w:r>
        <w:rPr>
          <w:rFonts w:ascii="Comic Sans MS" w:hAnsi="Comic Sans MS" w:cs="Comic Sans MS"/>
        </w:rPr>
        <w:t>A.5                           B.7                          C.6</w:t>
      </w:r>
    </w:p>
    <w:p w:rsidR="005D1996" w:rsidRPr="00E4214D" w:rsidRDefault="005D1996" w:rsidP="009575C7">
      <w:pPr>
        <w:ind w:left="-567" w:right="-709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line id="Düz Bağlayıcı 65" o:spid="_x0000_s1074" style="position:absolute;left:0;text-align:left;flip:x;z-index:251642880;visibility:visible" from="-45.35pt,15.85pt" to="227.65pt,15.85pt" strokecolor="windowText" strokeweight="1pt">
            <v:stroke dashstyle="dashDot"/>
            <v:shadow on="t" color="black" opacity="24903f" origin=",.5" offset="0,.55556mm"/>
          </v:line>
        </w:pict>
      </w:r>
    </w:p>
    <w:p w:rsidR="005D1996" w:rsidRDefault="005D1996" w:rsidP="001522A7">
      <w:pPr>
        <w:ind w:left="-709" w:right="-709" w:hanging="1"/>
      </w:pPr>
      <w:r>
        <w:rPr>
          <w:noProof/>
          <w:lang w:eastAsia="tr-TR"/>
        </w:rPr>
        <w:pict>
          <v:shape id="Resim 9" o:spid="_x0000_s1075" type="#_x0000_t75" style="position:absolute;left:0;text-align:left;margin-left:-17.6pt;margin-top:10.5pt;width:55pt;height:49.45pt;z-index:251677696;visibility:visible">
            <v:imagedata r:id="rId19" o:title=""/>
          </v:shape>
        </w:pict>
      </w:r>
      <w:r>
        <w:rPr>
          <w:noProof/>
          <w:lang w:eastAsia="tr-TR"/>
        </w:rPr>
        <w:pict>
          <v:shape id="Köşeleri Yuvarlanmış Dikdörtgen Belirtme Çizgisi 76" o:spid="_x0000_s1076" type="#_x0000_t62" style="position:absolute;left:0;text-align:left;margin-left:31.15pt;margin-top:6.5pt;width:192.75pt;height:49.5pt;z-index:251648000;visibility:visible;v-text-anchor:middle" adj="-1635,10882" filled="f" strokecolor="#4f81bd" strokeweight="1pt">
            <v:textbox>
              <w:txbxContent>
                <w:p w:rsidR="005D1996" w:rsidRPr="00063D7B" w:rsidRDefault="005D1996" w:rsidP="00552DC0">
                  <w:pPr>
                    <w:jc w:val="center"/>
                    <w:rPr>
                      <w:sz w:val="24"/>
                      <w:szCs w:val="24"/>
                    </w:rPr>
                  </w:pPr>
                  <w:r w:rsidRPr="00063D7B">
                    <w:rPr>
                      <w:sz w:val="24"/>
                      <w:szCs w:val="24"/>
                    </w:rPr>
                    <w:t>Dörder sayarken 36’dan önce ve sonra hangi sayıları söyleriz?</w:t>
                  </w:r>
                </w:p>
              </w:txbxContent>
            </v:textbox>
          </v:shape>
        </w:pict>
      </w:r>
    </w:p>
    <w:p w:rsidR="005D1996" w:rsidRDefault="005D1996" w:rsidP="00EC4F30">
      <w:pPr>
        <w:ind w:left="-709" w:right="-709"/>
        <w:rPr>
          <w:b/>
          <w:bCs/>
          <w:noProof/>
          <w:lang w:eastAsia="tr-TR"/>
        </w:rPr>
      </w:pPr>
      <w:r w:rsidRPr="00A70CB3">
        <w:rPr>
          <w:rFonts w:ascii="Comic Sans MS" w:hAnsi="Comic Sans MS" w:cs="Comic Sans MS"/>
          <w:b/>
          <w:bCs/>
        </w:rPr>
        <w:t>1</w:t>
      </w:r>
      <w:r>
        <w:rPr>
          <w:rFonts w:ascii="Comic Sans MS" w:hAnsi="Comic Sans MS" w:cs="Comic Sans MS"/>
          <w:b/>
          <w:bCs/>
        </w:rPr>
        <w:t>4</w:t>
      </w:r>
      <w:r w:rsidRPr="00A70CB3">
        <w:rPr>
          <w:rFonts w:ascii="Comic Sans MS" w:hAnsi="Comic Sans MS" w:cs="Comic Sans MS"/>
          <w:b/>
          <w:bCs/>
        </w:rPr>
        <w:t>.)</w:t>
      </w:r>
    </w:p>
    <w:p w:rsidR="005D1996" w:rsidRDefault="005D1996" w:rsidP="00EC4F30">
      <w:pPr>
        <w:ind w:left="-567" w:right="-709"/>
        <w:rPr>
          <w:rFonts w:ascii="Comic Sans MS" w:hAnsi="Comic Sans MS" w:cs="Comic Sans MS"/>
          <w:b/>
          <w:bCs/>
        </w:rPr>
      </w:pPr>
    </w:p>
    <w:p w:rsidR="005D1996" w:rsidRDefault="005D1996" w:rsidP="001522A7">
      <w:pPr>
        <w:ind w:left="-709" w:right="-709" w:hanging="1"/>
        <w:rPr>
          <w:rFonts w:ascii="Comic Sans MS" w:hAnsi="Comic Sans MS" w:cs="Comic Sans MS"/>
        </w:rPr>
      </w:pPr>
      <w:r w:rsidRPr="00063D7B">
        <w:rPr>
          <w:rFonts w:ascii="Comic Sans MS" w:hAnsi="Comic Sans MS" w:cs="Comic Sans MS"/>
        </w:rPr>
        <w:t xml:space="preserve">A.32 – 40       B. 38 – 42     C. 35 </w:t>
      </w:r>
      <w:r>
        <w:rPr>
          <w:rFonts w:ascii="Comic Sans MS" w:hAnsi="Comic Sans MS" w:cs="Comic Sans MS"/>
        </w:rPr>
        <w:t>–</w:t>
      </w:r>
      <w:r w:rsidRPr="00063D7B">
        <w:rPr>
          <w:rFonts w:ascii="Comic Sans MS" w:hAnsi="Comic Sans MS" w:cs="Comic Sans MS"/>
        </w:rPr>
        <w:t xml:space="preserve"> 37</w:t>
      </w:r>
    </w:p>
    <w:p w:rsidR="005D1996" w:rsidRPr="00063D7B" w:rsidRDefault="005D1996" w:rsidP="001522A7">
      <w:pPr>
        <w:ind w:left="-709" w:right="-709" w:hanging="1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line id="Düz Bağlayıcı 78" o:spid="_x0000_s1077" style="position:absolute;left:0;text-align:left;flip:x;z-index:251650048;visibility:visible" from="-46.1pt,12.75pt" to="226.9pt,12.75pt" strokecolor="windowText" strokeweight="1pt">
            <v:stroke dashstyle="dashDot"/>
            <v:shadow on="t" color="black" opacity="24903f" origin=",.5" offset="0,.55556mm"/>
          </v:line>
        </w:pict>
      </w:r>
    </w:p>
    <w:p w:rsidR="005D1996" w:rsidRDefault="005D1996" w:rsidP="001522A7">
      <w:pPr>
        <w:ind w:left="-709" w:right="-709" w:hanging="1"/>
        <w:rPr>
          <w:rFonts w:ascii="Comic Sans MS" w:hAnsi="Comic Sans MS" w:cs="Comic Sans MS"/>
          <w:b/>
          <w:bCs/>
        </w:rPr>
      </w:pPr>
      <w:r>
        <w:rPr>
          <w:noProof/>
          <w:lang w:eastAsia="tr-TR"/>
        </w:rPr>
        <w:pict>
          <v:shape id="Köşeleri Yuvarlanmış Dikdörtgen Belirtme Çizgisi 107" o:spid="_x0000_s1078" type="#_x0000_t62" style="position:absolute;left:0;text-align:left;margin-left:37.15pt;margin-top:9.9pt;width:183.75pt;height:61.5pt;z-index:251679744;visibility:visible;v-text-anchor:middle" adj="-1723,6194" filled="f" strokecolor="#c0504d" strokeweight="1pt">
            <v:textbox>
              <w:txbxContent>
                <w:p w:rsidR="005D1996" w:rsidRPr="00063D7B" w:rsidRDefault="005D1996" w:rsidP="00063D7B">
                  <w:pPr>
                    <w:jc w:val="center"/>
                    <w:rPr>
                      <w:sz w:val="24"/>
                      <w:szCs w:val="24"/>
                    </w:rPr>
                  </w:pPr>
                  <w:r w:rsidRPr="00063D7B">
                    <w:rPr>
                      <w:sz w:val="24"/>
                      <w:szCs w:val="24"/>
                    </w:rPr>
                    <w:t>Üçer üçer sayma yapsak, aşağıdaki sayılardan hangisini deftere yazmayız çocuklar?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ép 5" o:spid="_x0000_s1079" type="#_x0000_t75" alt="bucherwurm_17-527064028.jpg" style="position:absolute;left:0;text-align:left;margin-left:-18.3pt;margin-top:9.85pt;width:52.7pt;height:51.25pt;z-index:251678720;visibility:visible">
            <v:imagedata r:id="rId20" o:title=""/>
          </v:shape>
        </w:pict>
      </w:r>
    </w:p>
    <w:p w:rsidR="005D1996" w:rsidRDefault="005D1996" w:rsidP="001522A7">
      <w:pPr>
        <w:ind w:left="-709" w:right="-709" w:hanging="1"/>
        <w:rPr>
          <w:rFonts w:ascii="Comic Sans MS" w:hAnsi="Comic Sans MS" w:cs="Comic Sans MS"/>
          <w:b/>
          <w:bCs/>
        </w:rPr>
      </w:pPr>
      <w:r>
        <w:rPr>
          <w:rFonts w:ascii="Comic Sans MS" w:hAnsi="Comic Sans MS" w:cs="Comic Sans MS"/>
          <w:b/>
          <w:bCs/>
        </w:rPr>
        <w:t>15.)</w:t>
      </w:r>
    </w:p>
    <w:p w:rsidR="005D1996" w:rsidRDefault="005D1996" w:rsidP="001522A7">
      <w:pPr>
        <w:ind w:left="-709" w:right="-709" w:hanging="1"/>
        <w:rPr>
          <w:rFonts w:ascii="Comic Sans MS" w:hAnsi="Comic Sans MS" w:cs="Comic Sans MS"/>
          <w:b/>
          <w:bCs/>
        </w:rPr>
      </w:pPr>
    </w:p>
    <w:p w:rsidR="005D1996" w:rsidRDefault="005D1996" w:rsidP="001176EC">
      <w:pPr>
        <w:ind w:left="-709" w:right="-709" w:hanging="1"/>
        <w:rPr>
          <w:rFonts w:ascii="Comic Sans MS" w:hAnsi="Comic Sans MS" w:cs="Comic Sans MS"/>
        </w:rPr>
      </w:pPr>
      <w:r w:rsidRPr="00063D7B">
        <w:rPr>
          <w:rFonts w:ascii="Comic Sans MS" w:hAnsi="Comic Sans MS" w:cs="Comic Sans MS"/>
        </w:rPr>
        <w:t>A. 27     B. 21     C.19</w:t>
      </w:r>
    </w:p>
    <w:p w:rsidR="005D1996" w:rsidRPr="00866948" w:rsidRDefault="005D1996" w:rsidP="001176EC">
      <w:pPr>
        <w:ind w:left="-709" w:right="-709" w:hanging="1"/>
        <w:rPr>
          <w:rFonts w:ascii="Comic Sans MS" w:hAnsi="Comic Sans MS" w:cs="Comic Sans MS"/>
        </w:rPr>
      </w:pPr>
      <w:r>
        <w:rPr>
          <w:noProof/>
          <w:lang w:eastAsia="tr-TR"/>
        </w:rPr>
        <w:pict>
          <v:line id="Düz Bağlayıcı 61" o:spid="_x0000_s1080" style="position:absolute;left:0;text-align:left;z-index:251639808;visibility:visible" from="-15.35pt,-46.1pt" to="-15.35pt,747.4pt" strokecolor="windowText" strokeweight="1pt">
            <v:stroke dashstyle="dashDot"/>
            <v:shadow on="t" color="black" opacity="24903f" origin=",.5" offset="0,.55556mm"/>
          </v:line>
        </w:pict>
      </w:r>
      <w:r>
        <w:rPr>
          <w:rFonts w:ascii="Comic Sans MS" w:hAnsi="Comic Sans MS" w:cs="Comic Sans MS"/>
          <w:b/>
          <w:bCs/>
        </w:rPr>
        <w:t xml:space="preserve">16.)     </w:t>
      </w:r>
      <w:r w:rsidRPr="00C408E0">
        <w:rPr>
          <w:rFonts w:ascii="Comic Sans MS" w:hAnsi="Comic Sans MS" w:cs="Comic Sans MS"/>
          <w:b/>
          <w:bCs/>
          <w:noProof/>
          <w:lang w:eastAsia="tr-TR"/>
        </w:rPr>
        <w:pict>
          <v:shape id="Diyagram 110" o:spid="_x0000_i1028" type="#_x0000_t75" style="width:163.5pt;height:75pt;visibility:visible">
            <v:imagedata r:id="rId21" o:title="" croptop="-28052f" cropbottom="-28215f"/>
            <o:lock v:ext="edit" aspectratio="f"/>
          </v:shape>
        </w:pict>
      </w:r>
    </w:p>
    <w:p w:rsidR="005D1996" w:rsidRPr="00866948" w:rsidRDefault="005D1996" w:rsidP="00866948">
      <w:pPr>
        <w:ind w:left="-143" w:right="-709"/>
        <w:rPr>
          <w:rFonts w:ascii="Comic Sans MS" w:hAnsi="Comic Sans MS" w:cs="Comic Sans MS"/>
        </w:rPr>
      </w:pPr>
      <w:r w:rsidRPr="00866948">
        <w:rPr>
          <w:rFonts w:ascii="Comic Sans MS" w:hAnsi="Comic Sans MS" w:cs="Comic Sans MS"/>
        </w:rPr>
        <w:t>Yukarıdaki ritmik saymada en son yere kaç gelmelidir?</w:t>
      </w:r>
    </w:p>
    <w:p w:rsidR="005D1996" w:rsidRPr="00866948" w:rsidRDefault="005D1996" w:rsidP="00A70CB3">
      <w:pPr>
        <w:ind w:left="-142" w:right="-709" w:hanging="1"/>
        <w:rPr>
          <w:rFonts w:ascii="Comic Sans MS" w:hAnsi="Comic Sans MS" w:cs="Comic Sans MS"/>
        </w:rPr>
      </w:pPr>
      <w:r w:rsidRPr="00866948">
        <w:rPr>
          <w:rFonts w:ascii="Comic Sans MS" w:hAnsi="Comic Sans MS" w:cs="Comic Sans MS"/>
        </w:rPr>
        <w:t>A.28      B.29      C.30</w:t>
      </w:r>
    </w:p>
    <w:p w:rsidR="005D1996" w:rsidRDefault="005D1996" w:rsidP="00A70CB3">
      <w:pPr>
        <w:ind w:left="-142" w:right="-709" w:hanging="1"/>
        <w:rPr>
          <w:noProof/>
          <w:lang w:eastAsia="tr-TR"/>
        </w:rPr>
      </w:pPr>
      <w:r>
        <w:rPr>
          <w:noProof/>
          <w:lang w:eastAsia="tr-TR"/>
        </w:rPr>
        <w:pict>
          <v:shape id="Köşeleri Yuvarlanmış Dikdörtgen Belirtme Çizgisi 113" o:spid="_x0000_s1081" type="#_x0000_t62" style="position:absolute;left:0;text-align:left;margin-left:60.4pt;margin-top:11pt;width:192.75pt;height:49.5pt;z-index:251681792;visibility:visible;v-text-anchor:middle" adj="-2475,16118" filled="f" strokecolor="#4f81bd" strokeweight="1pt">
            <v:textbox>
              <w:txbxContent>
                <w:p w:rsidR="005D1996" w:rsidRPr="00063D7B" w:rsidRDefault="005D1996" w:rsidP="00866948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Aşağıdaki sayılardan hangisini beşer saymada söylemeyiz?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ép 3" o:spid="_x0000_s1082" type="#_x0000_t75" alt="fiú.jpg" style="position:absolute;left:0;text-align:left;margin-left:13.65pt;margin-top:9.6pt;width:63.05pt;height:49.35pt;rotation:-167922fd;z-index:251680768;visibility:visible">
            <v:imagedata r:id="rId22" o:title="" chromakey="white"/>
          </v:shape>
        </w:pict>
      </w:r>
      <w:r>
        <w:rPr>
          <w:noProof/>
          <w:lang w:eastAsia="tr-TR"/>
        </w:rPr>
        <w:pict>
          <v:line id="Düz Bağlayıcı 80" o:spid="_x0000_s1083" style="position:absolute;left:0;text-align:left;flip:x;z-index:251652096;visibility:visible" from="-15.35pt,-.25pt" to="253.9pt,-.25pt" strokecolor="windowText" strokeweight="1pt">
            <v:stroke dashstyle="dashDot"/>
            <v:shadow on="t" color="black" opacity="24903f" origin=",.5" offset="0,.55556mm"/>
          </v:line>
        </w:pict>
      </w:r>
    </w:p>
    <w:p w:rsidR="005D1996" w:rsidRDefault="005D1996" w:rsidP="00A70CB3">
      <w:pPr>
        <w:ind w:left="-142" w:right="-709"/>
        <w:rPr>
          <w:rFonts w:ascii="Comic Sans MS" w:hAnsi="Comic Sans MS" w:cs="Comic Sans MS"/>
          <w:b/>
          <w:bCs/>
          <w:noProof/>
          <w:lang w:eastAsia="tr-TR"/>
        </w:rPr>
      </w:pPr>
      <w:r w:rsidRPr="00EE63CB">
        <w:rPr>
          <w:rFonts w:ascii="Comic Sans MS" w:hAnsi="Comic Sans MS" w:cs="Comic Sans MS"/>
          <w:b/>
          <w:bCs/>
          <w:noProof/>
          <w:lang w:eastAsia="tr-TR"/>
        </w:rPr>
        <w:t>17.)</w:t>
      </w:r>
    </w:p>
    <w:p w:rsidR="005D1996" w:rsidRDefault="005D1996" w:rsidP="00A70CB3">
      <w:pPr>
        <w:ind w:left="-142" w:right="-709"/>
        <w:rPr>
          <w:rFonts w:ascii="Comic Sans MS" w:hAnsi="Comic Sans MS" w:cs="Comic Sans MS"/>
          <w:b/>
          <w:bCs/>
          <w:noProof/>
          <w:lang w:eastAsia="tr-TR"/>
        </w:rPr>
      </w:pPr>
    </w:p>
    <w:p w:rsidR="005D1996" w:rsidRDefault="005D1996" w:rsidP="00A70CB3">
      <w:pPr>
        <w:ind w:left="-142" w:right="-709"/>
        <w:rPr>
          <w:rFonts w:ascii="Comic Sans MS" w:hAnsi="Comic Sans MS" w:cs="Comic Sans MS"/>
          <w:noProof/>
          <w:lang w:eastAsia="tr-TR"/>
        </w:rPr>
      </w:pPr>
      <w:r>
        <w:rPr>
          <w:noProof/>
          <w:lang w:eastAsia="tr-TR"/>
        </w:rPr>
        <w:pict>
          <v:line id="Düz Bağlayıcı 79" o:spid="_x0000_s1084" style="position:absolute;left:0;text-align:left;flip:x;z-index:251651072;visibility:visible" from="-15.35pt,24.05pt" to="253.15pt,24.05pt" strokecolor="windowText" strokeweight="1pt">
            <v:stroke dashstyle="dashDot"/>
            <v:shadow on="t" color="black" opacity="24903f" origin=",.5" offset="0,.55556mm"/>
          </v:line>
        </w:pict>
      </w:r>
      <w:r w:rsidRPr="00866948">
        <w:rPr>
          <w:rFonts w:ascii="Comic Sans MS" w:hAnsi="Comic Sans MS" w:cs="Comic Sans MS"/>
          <w:noProof/>
          <w:lang w:eastAsia="tr-TR"/>
        </w:rPr>
        <w:t>A. 20              B. 35              C.44</w:t>
      </w:r>
    </w:p>
    <w:p w:rsidR="005D1996" w:rsidRPr="005A0CE4" w:rsidRDefault="005D1996" w:rsidP="005A0CE4">
      <w:pPr>
        <w:ind w:left="-142" w:right="-709"/>
        <w:rPr>
          <w:rFonts w:ascii="Comic Sans MS" w:hAnsi="Comic Sans MS" w:cs="Comic Sans MS"/>
          <w:noProof/>
          <w:lang w:eastAsia="tr-TR"/>
        </w:rPr>
      </w:pPr>
      <w:r>
        <w:rPr>
          <w:noProof/>
          <w:lang w:eastAsia="tr-TR"/>
        </w:rPr>
        <w:pict>
          <v:shape id="Köşeleri Yuvarlanmış Dikdörtgen Belirtme Çizgisi 8" o:spid="_x0000_s1085" type="#_x0000_t62" style="position:absolute;left:0;text-align:left;margin-left:106.15pt;margin-top:.95pt;width:46.5pt;height:28.5pt;z-index:251685888;visibility:visible;v-text-anchor:middle" adj="13119,29893" filled="f" strokecolor="#8064a2" strokeweight="1pt">
            <v:textbox>
              <w:txbxContent>
                <w:p w:rsidR="005D1996" w:rsidRPr="001176EC" w:rsidRDefault="005D1996" w:rsidP="001176EC">
                  <w:pPr>
                    <w:jc w:val="center"/>
                    <w:rPr>
                      <w:sz w:val="36"/>
                      <w:szCs w:val="36"/>
                    </w:rPr>
                  </w:pPr>
                  <w:r w:rsidRPr="001176EC">
                    <w:rPr>
                      <w:sz w:val="36"/>
                      <w:szCs w:val="36"/>
                    </w:rPr>
                    <w:t>3</w:t>
                  </w:r>
                  <w:r>
                    <w:rPr>
                      <w:sz w:val="36"/>
                      <w:szCs w:val="36"/>
                    </w:rPr>
                    <w:t>8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öşeleri Yuvarlanmış Dikdörtgen Belirtme Çizgisi 4" o:spid="_x0000_s1086" type="#_x0000_t62" style="position:absolute;left:0;text-align:left;margin-left:192.4pt;margin-top:19.7pt;width:46.5pt;height:36pt;z-index:251683840;visibility:visible;v-text-anchor:middle" adj="-6043,18643" filled="f" strokecolor="#8064a2" strokeweight="1pt">
            <v:textbox>
              <w:txbxContent>
                <w:p w:rsidR="005D1996" w:rsidRPr="001176EC" w:rsidRDefault="005D1996" w:rsidP="001176EC">
                  <w:pPr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36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öşeleri Yuvarlanmış Dikdörtgen Belirtme Çizgisi 7" o:spid="_x0000_s1087" type="#_x0000_t62" style="position:absolute;left:0;text-align:left;margin-left:19.15pt;margin-top:19.7pt;width:46.5pt;height:36pt;z-index:251684864;visibility:visible;v-text-anchor:middle" adj="28447,19993" filled="f" strokecolor="#8064a2" strokeweight="1pt">
            <v:textbox>
              <w:txbxContent>
                <w:p w:rsidR="005D1996" w:rsidRPr="001176EC" w:rsidRDefault="005D1996" w:rsidP="001176EC">
                  <w:pPr>
                    <w:jc w:val="center"/>
                    <w:rPr>
                      <w:sz w:val="36"/>
                      <w:szCs w:val="36"/>
                    </w:rPr>
                  </w:pPr>
                  <w:r w:rsidRPr="001176EC">
                    <w:rPr>
                      <w:sz w:val="36"/>
                      <w:szCs w:val="36"/>
                    </w:rPr>
                    <w:t>32</w:t>
                  </w:r>
                </w:p>
              </w:txbxContent>
            </v:textbox>
          </v:shape>
        </w:pict>
      </w:r>
    </w:p>
    <w:p w:rsidR="005D1996" w:rsidRPr="00866948" w:rsidRDefault="005D1996" w:rsidP="00866948">
      <w:pPr>
        <w:ind w:left="-142" w:right="-709"/>
        <w:rPr>
          <w:noProof/>
          <w:lang w:eastAsia="tr-TR"/>
        </w:rPr>
      </w:pPr>
      <w:r>
        <w:rPr>
          <w:noProof/>
          <w:lang w:eastAsia="tr-TR"/>
        </w:rPr>
        <w:pict>
          <v:shape id="_x0000_s1088" type="#_x0000_t75" alt="students-at-school" style="position:absolute;left:0;text-align:left;margin-left:71.65pt;margin-top:4.15pt;width:116pt;height:41.25pt;z-index:251682816;visibility:visible">
            <v:imagedata r:id="rId23" o:title=""/>
          </v:shape>
        </w:pict>
      </w:r>
      <w:r w:rsidRPr="00EE63CB">
        <w:rPr>
          <w:rFonts w:ascii="Comic Sans MS" w:hAnsi="Comic Sans MS" w:cs="Comic Sans MS"/>
          <w:b/>
          <w:bCs/>
          <w:noProof/>
          <w:lang w:eastAsia="tr-TR"/>
        </w:rPr>
        <w:t xml:space="preserve">18.) </w:t>
      </w:r>
    </w:p>
    <w:p w:rsidR="005D1996" w:rsidRDefault="005D1996" w:rsidP="00EE63CB">
      <w:pPr>
        <w:ind w:right="-709"/>
        <w:rPr>
          <w:rFonts w:ascii="Comic Sans MS" w:hAnsi="Comic Sans MS" w:cs="Comic Sans MS"/>
          <w:noProof/>
          <w:lang w:eastAsia="tr-TR"/>
        </w:rPr>
      </w:pPr>
    </w:p>
    <w:p w:rsidR="005D1996" w:rsidRDefault="005D1996" w:rsidP="00EE63CB">
      <w:pPr>
        <w:ind w:right="-709"/>
        <w:rPr>
          <w:rFonts w:ascii="Comic Sans MS" w:hAnsi="Comic Sans MS" w:cs="Comic Sans MS"/>
          <w:b/>
          <w:bCs/>
          <w:noProof/>
          <w:lang w:eastAsia="tr-TR"/>
        </w:rPr>
      </w:pPr>
      <w:r>
        <w:rPr>
          <w:rFonts w:ascii="Comic Sans MS" w:hAnsi="Comic Sans MS" w:cs="Comic Sans MS"/>
          <w:b/>
          <w:bCs/>
          <w:noProof/>
          <w:lang w:eastAsia="tr-TR"/>
        </w:rPr>
        <w:t xml:space="preserve">                Mert   Efe    Nur</w:t>
      </w:r>
    </w:p>
    <w:p w:rsidR="005D1996" w:rsidRDefault="005D1996" w:rsidP="00EE63CB">
      <w:pPr>
        <w:ind w:right="-709"/>
        <w:rPr>
          <w:rFonts w:ascii="Comic Sans MS" w:hAnsi="Comic Sans MS" w:cs="Comic Sans MS"/>
          <w:noProof/>
          <w:lang w:eastAsia="tr-TR"/>
        </w:rPr>
      </w:pPr>
      <w:r w:rsidRPr="001176EC">
        <w:rPr>
          <w:rFonts w:ascii="Comic Sans MS" w:hAnsi="Comic Sans MS" w:cs="Comic Sans MS"/>
          <w:noProof/>
          <w:lang w:eastAsia="tr-TR"/>
        </w:rPr>
        <w:t>Öğrencilerden hangisinin söylediği sayı dörder saymada söylenmez?</w:t>
      </w:r>
    </w:p>
    <w:p w:rsidR="005D1996" w:rsidRPr="001176EC" w:rsidRDefault="005D1996" w:rsidP="00EE63CB">
      <w:pPr>
        <w:ind w:right="-709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>A. Mert                B. Efe                  C. Nur</w:t>
      </w:r>
    </w:p>
    <w:p w:rsidR="005D1996" w:rsidRDefault="005D1996" w:rsidP="00EE63CB">
      <w:pPr>
        <w:ind w:right="-709"/>
        <w:rPr>
          <w:rFonts w:ascii="Comic Sans MS" w:hAnsi="Comic Sans MS" w:cs="Comic Sans MS"/>
          <w:b/>
          <w:bCs/>
          <w:noProof/>
          <w:lang w:eastAsia="tr-TR"/>
        </w:rPr>
      </w:pPr>
      <w:r>
        <w:rPr>
          <w:noProof/>
          <w:lang w:eastAsia="tr-TR"/>
        </w:rPr>
        <w:pict>
          <v:shape id="Resim 7" o:spid="_x0000_s1089" type="#_x0000_t75" alt="pencils_and_poster" style="position:absolute;margin-left:22.9pt;margin-top:10.4pt;width:231pt;height:64.5pt;z-index:251686912;visibility:visible">
            <v:imagedata r:id="rId24" o:title=""/>
          </v:shape>
        </w:pict>
      </w:r>
      <w:r>
        <w:rPr>
          <w:noProof/>
          <w:lang w:eastAsia="tr-TR"/>
        </w:rPr>
        <w:pict>
          <v:line id="Düz Bağlayıcı 77" o:spid="_x0000_s1090" style="position:absolute;flip:x;z-index:251649024;visibility:visible" from="-15.35pt,1.4pt" to="253.9pt,1.4pt" strokecolor="windowText" strokeweight="1pt">
            <v:stroke dashstyle="dashDot"/>
            <v:shadow on="t" color="black" opacity="24903f" origin=",.5" offset="0,.55556mm"/>
          </v:line>
        </w:pict>
      </w:r>
    </w:p>
    <w:p w:rsidR="005D1996" w:rsidRDefault="005D1996" w:rsidP="00EE63CB">
      <w:pPr>
        <w:ind w:right="-709"/>
        <w:rPr>
          <w:rFonts w:ascii="Comic Sans MS" w:hAnsi="Comic Sans MS" w:cs="Comic Sans MS"/>
          <w:noProof/>
          <w:lang w:eastAsia="tr-TR"/>
        </w:rPr>
      </w:pPr>
      <w:r>
        <w:rPr>
          <w:noProof/>
          <w:lang w:eastAsia="tr-TR"/>
        </w:rPr>
        <w:pict>
          <v:roundrect id="Yuvarlatılmış Dikdörtgen 13" o:spid="_x0000_s1091" style="position:absolute;margin-left:172.9pt;margin-top:7.55pt;width:33.75pt;height:27pt;z-index:251691008;visibility:visible;v-text-anchor:middle" arcsize="10923f" filled="f" strokecolor="#4bacc6" strokeweight="1pt">
            <v:textbox>
              <w:txbxContent>
                <w:p w:rsidR="005D1996" w:rsidRPr="001176EC" w:rsidRDefault="005D1996" w:rsidP="001176EC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…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Yuvarlatılmış Dikdörtgen 12" o:spid="_x0000_s1092" style="position:absolute;margin-left:139.15pt;margin-top:7.55pt;width:33.75pt;height:27pt;z-index:251689984;visibility:visible;v-text-anchor:middle" arcsize="10923f" filled="f" strokecolor="#4bacc6" strokeweight="1pt">
            <v:textbox>
              <w:txbxContent>
                <w:p w:rsidR="005D1996" w:rsidRPr="001176EC" w:rsidRDefault="005D1996" w:rsidP="001176EC">
                  <w:pPr>
                    <w:jc w:val="center"/>
                    <w:rPr>
                      <w:sz w:val="28"/>
                      <w:szCs w:val="28"/>
                    </w:rPr>
                  </w:pPr>
                  <w:r w:rsidRPr="001176EC">
                    <w:rPr>
                      <w:sz w:val="28"/>
                      <w:szCs w:val="28"/>
                    </w:rPr>
                    <w:t>1</w:t>
                  </w:r>
                  <w:r>
                    <w:rPr>
                      <w:sz w:val="28"/>
                      <w:szCs w:val="28"/>
                    </w:rPr>
                    <w:t>8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Yuvarlatılmış Dikdörtgen 11" o:spid="_x0000_s1093" style="position:absolute;margin-left:105.4pt;margin-top:7.55pt;width:33.75pt;height:27pt;z-index:251688960;visibility:visible;v-text-anchor:middle" arcsize="10923f" filled="f" strokecolor="#4bacc6" strokeweight="1pt">
            <v:textbox>
              <w:txbxContent>
                <w:p w:rsidR="005D1996" w:rsidRPr="001176EC" w:rsidRDefault="005D1996" w:rsidP="001176EC">
                  <w:pPr>
                    <w:jc w:val="center"/>
                    <w:rPr>
                      <w:sz w:val="28"/>
                      <w:szCs w:val="28"/>
                    </w:rPr>
                  </w:pPr>
                  <w:r w:rsidRPr="001176EC">
                    <w:rPr>
                      <w:sz w:val="28"/>
                      <w:szCs w:val="28"/>
                    </w:rPr>
                    <w:t>1</w:t>
                  </w:r>
                  <w:r>
                    <w:rPr>
                      <w:sz w:val="28"/>
                      <w:szCs w:val="28"/>
                    </w:rPr>
                    <w:t>5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Yuvarlatılmış Dikdörtgen 10" o:spid="_x0000_s1094" style="position:absolute;margin-left:71.65pt;margin-top:7.55pt;width:33.75pt;height:27pt;z-index:251687936;visibility:visible;v-text-anchor:middle" arcsize="10923f" filled="f" strokecolor="#4bacc6" strokeweight="1pt">
            <v:textbox>
              <w:txbxContent>
                <w:p w:rsidR="005D1996" w:rsidRPr="001176EC" w:rsidRDefault="005D1996" w:rsidP="001176EC">
                  <w:pPr>
                    <w:jc w:val="center"/>
                    <w:rPr>
                      <w:sz w:val="28"/>
                      <w:szCs w:val="28"/>
                    </w:rPr>
                  </w:pPr>
                  <w:r w:rsidRPr="001176EC">
                    <w:rPr>
                      <w:sz w:val="28"/>
                      <w:szCs w:val="28"/>
                    </w:rPr>
                    <w:t>12</w:t>
                  </w:r>
                </w:p>
              </w:txbxContent>
            </v:textbox>
          </v:roundrect>
        </w:pict>
      </w:r>
      <w:r w:rsidRPr="00552DC0">
        <w:rPr>
          <w:rFonts w:ascii="Comic Sans MS" w:hAnsi="Comic Sans MS" w:cs="Comic Sans MS"/>
          <w:b/>
          <w:bCs/>
          <w:noProof/>
          <w:lang w:eastAsia="tr-TR"/>
        </w:rPr>
        <w:t>19.)</w:t>
      </w:r>
    </w:p>
    <w:p w:rsidR="005D1996" w:rsidRDefault="005D1996" w:rsidP="00EE63CB">
      <w:pPr>
        <w:ind w:right="-709"/>
        <w:rPr>
          <w:rFonts w:ascii="Comic Sans MS" w:hAnsi="Comic Sans MS" w:cs="Comic Sans MS"/>
          <w:noProof/>
          <w:lang w:eastAsia="tr-TR"/>
        </w:rPr>
      </w:pPr>
    </w:p>
    <w:p w:rsidR="005D1996" w:rsidRPr="001176EC" w:rsidRDefault="005D1996" w:rsidP="00EE63CB">
      <w:pPr>
        <w:ind w:right="-709"/>
        <w:rPr>
          <w:rFonts w:ascii="Comic Sans MS" w:hAnsi="Comic Sans MS" w:cs="Comic Sans MS"/>
          <w:noProof/>
          <w:lang w:eastAsia="tr-TR"/>
        </w:rPr>
      </w:pPr>
      <w:r w:rsidRPr="001176EC">
        <w:rPr>
          <w:rFonts w:ascii="Comic Sans MS" w:hAnsi="Comic Sans MS" w:cs="Comic Sans MS"/>
          <w:noProof/>
          <w:lang w:eastAsia="tr-TR"/>
        </w:rPr>
        <w:t>Yukarıdaki tahtada boş yere hangi sayı yazılmalıdır?</w:t>
      </w:r>
    </w:p>
    <w:p w:rsidR="005D1996" w:rsidRPr="001176EC" w:rsidRDefault="005D1996" w:rsidP="00EE63CB">
      <w:pPr>
        <w:ind w:right="-709"/>
        <w:rPr>
          <w:rFonts w:ascii="Comic Sans MS" w:hAnsi="Comic Sans MS" w:cs="Comic Sans MS"/>
          <w:noProof/>
          <w:lang w:eastAsia="tr-TR"/>
        </w:rPr>
      </w:pPr>
      <w:r>
        <w:rPr>
          <w:noProof/>
          <w:lang w:eastAsia="tr-TR"/>
        </w:rPr>
        <w:pict>
          <v:line id="Düz Bağlayıcı 14" o:spid="_x0000_s1095" style="position:absolute;flip:x;z-index:251692032;visibility:visible" from="-15.35pt,22.5pt" to="253.9pt,22.5pt" strokecolor="windowText" strokeweight="1pt">
            <v:stroke dashstyle="dashDot"/>
            <v:shadow on="t" color="black" opacity="24903f" origin=",.5" offset="0,.55556mm"/>
          </v:line>
        </w:pict>
      </w:r>
      <w:r w:rsidRPr="001176EC">
        <w:rPr>
          <w:rFonts w:ascii="Comic Sans MS" w:hAnsi="Comic Sans MS" w:cs="Comic Sans MS"/>
          <w:noProof/>
          <w:lang w:eastAsia="tr-TR"/>
        </w:rPr>
        <w:t>A.19     B.20     C.21</w:t>
      </w:r>
    </w:p>
    <w:p w:rsidR="005D1996" w:rsidRDefault="005D1996" w:rsidP="00EE63CB">
      <w:pPr>
        <w:ind w:right="-709"/>
        <w:rPr>
          <w:rFonts w:ascii="Comic Sans MS" w:hAnsi="Comic Sans MS" w:cs="Comic Sans MS"/>
          <w:b/>
          <w:bCs/>
          <w:noProof/>
          <w:lang w:eastAsia="tr-TR"/>
        </w:rPr>
      </w:pPr>
      <w:r>
        <w:rPr>
          <w:noProof/>
          <w:lang w:eastAsia="tr-TR"/>
        </w:rPr>
        <w:pict>
          <v:shape id="Köşeleri Yuvarlanmış Dikdörtgen Belirtme Çizgisi 16" o:spid="_x0000_s1096" type="#_x0000_t62" style="position:absolute;margin-left:60.4pt;margin-top:3.9pt;width:188.25pt;height:45pt;z-index:251694080;visibility:visible;v-text-anchor:middle" adj="-1015,12780" filled="f" strokecolor="#9bbb59" strokeweight="1pt">
            <v:textbox>
              <w:txbxContent>
                <w:p w:rsidR="005D1996" w:rsidRDefault="005D1996" w:rsidP="005A0CE4">
                  <w:pPr>
                    <w:jc w:val="center"/>
                  </w:pPr>
                  <w:bookmarkStart w:id="0" w:name="_GoBack"/>
                  <w:r>
                    <w:t>Beşer beşer sayarken 25’den önce ve sonra hangi sayıyı söyleriz?</w:t>
                  </w:r>
                  <w:bookmarkEnd w:id="0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Kép 21" o:spid="_x0000_s1097" type="#_x0000_t75" alt="clip-art-bubblegum-kids-972822.jpg" style="position:absolute;margin-left:17.65pt;margin-top:3.85pt;width:41.5pt;height:37pt;z-index:251693056;visibility:visible">
            <v:imagedata r:id="rId25" o:title=""/>
          </v:shape>
        </w:pict>
      </w:r>
      <w:r w:rsidRPr="00552DC0">
        <w:rPr>
          <w:rFonts w:ascii="Comic Sans MS" w:hAnsi="Comic Sans MS" w:cs="Comic Sans MS"/>
          <w:b/>
          <w:bCs/>
          <w:noProof/>
          <w:lang w:eastAsia="tr-TR"/>
        </w:rPr>
        <w:t>20.)</w:t>
      </w:r>
    </w:p>
    <w:p w:rsidR="005D1996" w:rsidRDefault="005D1996" w:rsidP="00552DC0">
      <w:pPr>
        <w:ind w:right="-709"/>
        <w:rPr>
          <w:rFonts w:ascii="Comic Sans MS" w:hAnsi="Comic Sans MS" w:cs="Comic Sans MS"/>
          <w:noProof/>
          <w:lang w:eastAsia="tr-TR"/>
        </w:rPr>
      </w:pPr>
    </w:p>
    <w:p w:rsidR="005D1996" w:rsidRDefault="005D1996" w:rsidP="00552DC0">
      <w:pPr>
        <w:ind w:right="-709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>A. 24 – 26             B. 20 – 30             C. 30 – 35</w:t>
      </w:r>
    </w:p>
    <w:p w:rsidR="005D1996" w:rsidRPr="00DB5A7D" w:rsidRDefault="005D1996" w:rsidP="00552DC0">
      <w:pPr>
        <w:ind w:right="-709"/>
        <w:rPr>
          <w:rFonts w:ascii="Comic Sans MS" w:hAnsi="Comic Sans MS" w:cs="Comic Sans MS"/>
          <w:noProof/>
          <w:lang w:eastAsia="tr-TR"/>
        </w:rPr>
      </w:pPr>
      <w:hyperlink r:id="rId26" w:history="1">
        <w:r w:rsidRPr="00F124E7">
          <w:rPr>
            <w:rStyle w:val="Hyperlink"/>
            <w:rFonts w:ascii="Comic Sans MS" w:hAnsi="Comic Sans MS" w:cs="Comic Sans MS"/>
            <w:noProof/>
            <w:lang w:eastAsia="tr-TR"/>
          </w:rPr>
          <w:t>www.sorubak.com</w:t>
        </w:r>
      </w:hyperlink>
      <w:r>
        <w:rPr>
          <w:rFonts w:ascii="Comic Sans MS" w:hAnsi="Comic Sans MS" w:cs="Comic Sans MS"/>
          <w:noProof/>
          <w:lang w:eastAsia="tr-TR"/>
        </w:rPr>
        <w:t xml:space="preserve"> </w:t>
      </w:r>
    </w:p>
    <w:sectPr w:rsidR="005D1996" w:rsidRPr="00DB5A7D" w:rsidSect="00826612">
      <w:pgSz w:w="11906" w:h="16838"/>
      <w:pgMar w:top="1417" w:right="1417" w:bottom="1417" w:left="141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D1996" w:rsidRDefault="005D1996" w:rsidP="00F062B2">
      <w:pPr>
        <w:spacing w:after="0" w:line="240" w:lineRule="auto"/>
      </w:pPr>
      <w:r>
        <w:separator/>
      </w:r>
    </w:p>
  </w:endnote>
  <w:endnote w:type="continuationSeparator" w:id="1">
    <w:p w:rsidR="005D1996" w:rsidRDefault="005D1996" w:rsidP="00F062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D1996" w:rsidRDefault="005D1996" w:rsidP="00F062B2">
      <w:pPr>
        <w:spacing w:after="0" w:line="240" w:lineRule="auto"/>
      </w:pPr>
      <w:r>
        <w:separator/>
      </w:r>
    </w:p>
  </w:footnote>
  <w:footnote w:type="continuationSeparator" w:id="1">
    <w:p w:rsidR="005D1996" w:rsidRDefault="005D1996" w:rsidP="00F062B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062B2"/>
    <w:rsid w:val="00004B16"/>
    <w:rsid w:val="00063D7B"/>
    <w:rsid w:val="000B47B6"/>
    <w:rsid w:val="001176EC"/>
    <w:rsid w:val="00120119"/>
    <w:rsid w:val="001522A7"/>
    <w:rsid w:val="002063AE"/>
    <w:rsid w:val="00233350"/>
    <w:rsid w:val="00244C57"/>
    <w:rsid w:val="00250F79"/>
    <w:rsid w:val="003420B5"/>
    <w:rsid w:val="00391415"/>
    <w:rsid w:val="003A1B16"/>
    <w:rsid w:val="00402931"/>
    <w:rsid w:val="0041668E"/>
    <w:rsid w:val="004C328C"/>
    <w:rsid w:val="004C5E74"/>
    <w:rsid w:val="004E0CE7"/>
    <w:rsid w:val="004F6B8A"/>
    <w:rsid w:val="00552DC0"/>
    <w:rsid w:val="005A0CE4"/>
    <w:rsid w:val="005A383C"/>
    <w:rsid w:val="005D1996"/>
    <w:rsid w:val="005D442A"/>
    <w:rsid w:val="006321A1"/>
    <w:rsid w:val="00632832"/>
    <w:rsid w:val="00633EF3"/>
    <w:rsid w:val="006A5A7A"/>
    <w:rsid w:val="0075612A"/>
    <w:rsid w:val="00773375"/>
    <w:rsid w:val="00826612"/>
    <w:rsid w:val="00866948"/>
    <w:rsid w:val="009575C7"/>
    <w:rsid w:val="00994497"/>
    <w:rsid w:val="00A20C42"/>
    <w:rsid w:val="00A70CB3"/>
    <w:rsid w:val="00AC3CAF"/>
    <w:rsid w:val="00AD0A51"/>
    <w:rsid w:val="00B021CB"/>
    <w:rsid w:val="00B31565"/>
    <w:rsid w:val="00B45B70"/>
    <w:rsid w:val="00C336E5"/>
    <w:rsid w:val="00C408E0"/>
    <w:rsid w:val="00C427C2"/>
    <w:rsid w:val="00C439FF"/>
    <w:rsid w:val="00D21335"/>
    <w:rsid w:val="00DB5A7D"/>
    <w:rsid w:val="00E4214D"/>
    <w:rsid w:val="00E52007"/>
    <w:rsid w:val="00E83436"/>
    <w:rsid w:val="00E90628"/>
    <w:rsid w:val="00EC4F30"/>
    <w:rsid w:val="00ED7DA7"/>
    <w:rsid w:val="00EE63CB"/>
    <w:rsid w:val="00F062B2"/>
    <w:rsid w:val="00F124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1415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F062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F062B2"/>
  </w:style>
  <w:style w:type="paragraph" w:styleId="Footer">
    <w:name w:val="footer"/>
    <w:basedOn w:val="Normal"/>
    <w:link w:val="FooterChar"/>
    <w:uiPriority w:val="99"/>
    <w:rsid w:val="00F062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F062B2"/>
  </w:style>
  <w:style w:type="paragraph" w:styleId="BalloonText">
    <w:name w:val="Balloon Text"/>
    <w:basedOn w:val="Normal"/>
    <w:link w:val="BalloonTextChar"/>
    <w:uiPriority w:val="99"/>
    <w:semiHidden/>
    <w:rsid w:val="00EE63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E63CB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DB5A7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2.emf"/><Relationship Id="rId26" Type="http://schemas.openxmlformats.org/officeDocument/2006/relationships/hyperlink" Target="http://www.sorubak.com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8.png"/><Relationship Id="rId5" Type="http://schemas.openxmlformats.org/officeDocument/2006/relationships/endnotes" Target="endnotes.xml"/><Relationship Id="rId15" Type="http://schemas.openxmlformats.org/officeDocument/2006/relationships/image" Target="http://images.clipartof.com/thumbnails/1116144-Clipart-Happy-School-Bus-Driver-And-Children-Royalty-Free-Vector-Illustration.jpg" TargetMode="External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jpe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483</TotalTime>
  <Pages>3</Pages>
  <Words>325</Words>
  <Characters>1853</Characters>
  <Application>Microsoft Office Outlook</Application>
  <DocSecurity>0</DocSecurity>
  <Lines>0</Lines>
  <Paragraphs>0</Paragraphs>
  <ScaleCrop>false</ScaleCrop>
  <Manager>www.sorubak.com</Manager>
  <Company>Hewlett-Packard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eymen</dc:creator>
  <cp:keywords>www.sorubak.com</cp:keywords>
  <dc:description>www.sorubak.com</dc:description>
  <cp:lastModifiedBy>edanur</cp:lastModifiedBy>
  <cp:revision>10</cp:revision>
  <dcterms:created xsi:type="dcterms:W3CDTF">2013-09-25T17:50:00Z</dcterms:created>
  <dcterms:modified xsi:type="dcterms:W3CDTF">2013-09-27T10:01:00Z</dcterms:modified>
  <cp:category>www.sorubak.com</cp:category>
</cp:coreProperties>
</file>