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A1" w:rsidRPr="00570808" w:rsidRDefault="00363DA1">
      <w:pPr>
        <w:rPr>
          <w:sz w:val="28"/>
          <w:szCs w:val="28"/>
        </w:rPr>
      </w:pPr>
      <w:r w:rsidRPr="00570808">
        <w:rPr>
          <w:sz w:val="28"/>
          <w:szCs w:val="28"/>
        </w:rPr>
        <w:t>İKİŞER İLERİYE VE GERİYE RİTMİK SAYMA ÇALIŞMASI</w:t>
      </w:r>
    </w:p>
    <w:p w:rsidR="00363DA1" w:rsidRPr="00570808" w:rsidRDefault="00363DA1">
      <w:pPr>
        <w:rPr>
          <w:sz w:val="24"/>
          <w:szCs w:val="24"/>
        </w:rPr>
      </w:pPr>
      <w:r w:rsidRPr="00570808">
        <w:rPr>
          <w:sz w:val="24"/>
          <w:szCs w:val="24"/>
        </w:rPr>
        <w:t>36’dan başlayıp, 74’ e kadar ikişer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  <w:r w:rsidRPr="004E1578">
              <w:rPr>
                <w:sz w:val="48"/>
                <w:szCs w:val="48"/>
              </w:rPr>
              <w:t>36</w:t>
            </w: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363DA1" w:rsidRDefault="00363DA1"/>
    <w:p w:rsidR="00363DA1" w:rsidRPr="00570808" w:rsidRDefault="00363DA1">
      <w:pPr>
        <w:rPr>
          <w:sz w:val="24"/>
          <w:szCs w:val="24"/>
        </w:rPr>
      </w:pPr>
      <w:r w:rsidRPr="00570808">
        <w:rPr>
          <w:sz w:val="24"/>
          <w:szCs w:val="24"/>
        </w:rPr>
        <w:t>12’den başlayıp, 50’ ye kadar ikişer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  <w:r w:rsidRPr="004E1578">
              <w:rPr>
                <w:sz w:val="48"/>
                <w:szCs w:val="48"/>
              </w:rPr>
              <w:t>12</w:t>
            </w: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363DA1" w:rsidRDefault="00363DA1" w:rsidP="00513360">
      <w:r>
        <w:rPr>
          <w:noProof/>
          <w:lang w:eastAsia="tr-TR"/>
        </w:rPr>
        <w:pict>
          <v:group id="_x0000_s1026" style="position:absolute;margin-left:-18pt;margin-top:565.8pt;width:477.15pt;height:180pt;z-index:251658752;mso-position-horizontal-relative:text;mso-position-vertical-relative:text" coordorigin="1774,1597" coordsize="8643,3600">
            <v:group id="_x0000_s1027" style="position:absolute;left:1774;top:1597;width:8643;height:3240" coordorigin="1774,1597" coordsize="8643,3240">
              <v:group id="_x0000_s1028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1774;top:1597;width:360;height:540" filled="f" stroked="f">
                  <v:textbox style="mso-next-textbox:#_x0000_s1029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030" type="#_x0000_t202" style="position:absolute;left:2137;top:1597;width:360;height:540" filled="f" stroked="f">
                  <v:textbox style="mso-next-textbox:#_x0000_s1030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031" type="#_x0000_t202" style="position:absolute;left:2497;top:1597;width:360;height:540" filled="f" stroked="f">
                  <v:textbox style="mso-next-textbox:#_x0000_s1031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32" type="#_x0000_t202" style="position:absolute;left:2857;top:1597;width:360;height:540" filled="f" stroked="f">
                  <v:textbox style="mso-next-textbox:#_x0000_s1032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3" type="#_x0000_t202" style="position:absolute;left:3217;top:1597;width:360;height:540" filled="f" stroked="f">
                  <v:textbox style="mso-next-textbox:#_x0000_s1033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4" type="#_x0000_t202" style="position:absolute;left:3577;top:1597;width:360;height:540" filled="f" stroked="f">
                  <v:textbox style="mso-next-textbox:#_x0000_s1034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line id="_x0000_s1035" style="position:absolute" from="3473,2137" to="3473,3397"/>
                <v:line id="_x0000_s1036" style="position:absolute" from="2753,2137" to="2753,4117"/>
                <v:line id="_x0000_s1037" style="position:absolute" from="3814,2137" to="3814,3037"/>
                <v:line id="_x0000_s1038" style="position:absolute" from="3113,3757" to="4676,3757">
                  <v:stroke endarrow="block"/>
                </v:line>
                <v:line id="_x0000_s1039" style="position:absolute" from="3795,3037" to="4695,3037">
                  <v:stroke endarrow="block"/>
                </v:line>
                <v:line id="_x0000_s1040" style="position:absolute" from="3094,2137" to="3094,3757"/>
                <v:line id="_x0000_s1041" style="position:absolute" from="3435,3397" to="4695,3397">
                  <v:stroke endarrow="block"/>
                </v:line>
                <v:line id="_x0000_s1042" style="position:absolute" from="2715,4117" to="4695,4117">
                  <v:stroke endarrow="block"/>
                </v:line>
                <v:line id="_x0000_s1043" style="position:absolute" from="2355,4477" to="4695,4477">
                  <v:stroke endarrow="block"/>
                </v:line>
                <v:line id="_x0000_s1044" style="position:absolute" from="2374,2137" to="2374,4477"/>
                <v:line id="_x0000_s1045" style="position:absolute" from="1995,2137" to="1995,4837"/>
                <v:line id="_x0000_s1046" style="position:absolute" from="1957,4837" to="4657,4837">
                  <v:stroke endarrow="block"/>
                </v:line>
              </v:group>
              <v:shape id="_x0000_s1047" type="#_x0000_t202" style="position:absolute;left:8257;top:1774;width:1980;height:540" stroked="f">
                <v:textbox style="mso-next-textbox:#_x0000_s1047">
                  <w:txbxContent>
                    <w:p w:rsidR="00363DA1" w:rsidRDefault="00363DA1" w:rsidP="00513360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048" type="#_x0000_t202" style="position:absolute;left:5197;top:1774;width:1980;height:540" stroked="f">
                <v:textbox style="mso-next-textbox:#_x0000_s1048">
                  <w:txbxContent>
                    <w:p w:rsidR="00363DA1" w:rsidRDefault="00363DA1" w:rsidP="00513360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049" style="position:absolute" from="4837,3037" to="10417,3037">
                <v:stroke dashstyle="dash"/>
              </v:line>
              <v:line id="_x0000_s1050" style="position:absolute" from="4837,3397" to="10417,3397">
                <v:stroke dashstyle="dash"/>
              </v:line>
              <v:line id="_x0000_s1051" style="position:absolute" from="4837,3757" to="10417,3757">
                <v:stroke dashstyle="dash"/>
              </v:line>
              <v:line id="_x0000_s1052" style="position:absolute" from="4837,4117" to="10417,4117">
                <v:stroke dashstyle="dash"/>
              </v:line>
              <v:line id="_x0000_s1053" style="position:absolute" from="4837,4477" to="10417,4477">
                <v:stroke dashstyle="dash"/>
              </v:line>
              <v:line id="_x0000_s1054" style="position:absolute" from="4837,4837" to="10417,4837">
                <v:stroke dashstyle="dash"/>
              </v:line>
            </v:group>
            <v:rect id="_x0000_s1055" style="position:absolute;left:6997;top:1774;width:540;height:3240" stroked="f"/>
            <v:rect id="_x0000_s1056" style="position:absolute;left:4818;top:1957;width:540;height:3240" stroked="f"/>
          </v:group>
        </w:pict>
      </w:r>
      <w:r>
        <w:rPr>
          <w:noProof/>
          <w:lang w:eastAsia="tr-TR"/>
        </w:rPr>
        <w:pict>
          <v:group id="_x0000_s1057" style="position:absolute;margin-left:-18pt;margin-top:385.8pt;width:477.15pt;height:180pt;z-index:251657728;mso-position-horizontal-relative:text;mso-position-vertical-relative:text" coordorigin="1774,1597" coordsize="8643,3600">
            <v:group id="_x0000_s1058" style="position:absolute;left:1774;top:1597;width:8643;height:3240" coordorigin="1774,1597" coordsize="8643,3240">
              <v:group id="_x0000_s1059" style="position:absolute;left:1774;top:1597;width:2921;height:3240" coordorigin="1774,1597" coordsize="2921,3240">
                <v:shape id="_x0000_s1060" type="#_x0000_t202" style="position:absolute;left:1774;top:1597;width:360;height:540" filled="f" stroked="f">
                  <v:textbox style="mso-next-textbox:#_x0000_s1060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61" type="#_x0000_t202" style="position:absolute;left:2137;top:1597;width:360;height:540" filled="f" stroked="f">
                  <v:textbox style="mso-next-textbox:#_x0000_s1061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62" type="#_x0000_t202" style="position:absolute;left:2497;top:1597;width:360;height:540" filled="f" stroked="f">
                  <v:textbox style="mso-next-textbox:#_x0000_s1062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63" type="#_x0000_t202" style="position:absolute;left:2857;top:1597;width:360;height:540" filled="f" stroked="f">
                  <v:textbox style="mso-next-textbox:#_x0000_s1063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64" type="#_x0000_t202" style="position:absolute;left:3217;top:1597;width:360;height:540" filled="f" stroked="f">
                  <v:textbox style="mso-next-textbox:#_x0000_s1064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65" type="#_x0000_t202" style="position:absolute;left:3577;top:1597;width:360;height:540" filled="f" stroked="f">
                  <v:textbox style="mso-next-textbox:#_x0000_s1065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066" style="position:absolute" from="3473,2137" to="3473,3397"/>
                <v:line id="_x0000_s1067" style="position:absolute" from="2753,2137" to="2753,4117"/>
                <v:line id="_x0000_s1068" style="position:absolute" from="3814,2137" to="3814,3037"/>
                <v:line id="_x0000_s1069" style="position:absolute" from="3113,3757" to="4676,3757">
                  <v:stroke endarrow="block"/>
                </v:line>
                <v:line id="_x0000_s1070" style="position:absolute" from="3795,3037" to="4695,3037">
                  <v:stroke endarrow="block"/>
                </v:line>
                <v:line id="_x0000_s1071" style="position:absolute" from="3094,2137" to="3094,3757"/>
                <v:line id="_x0000_s1072" style="position:absolute" from="3435,3397" to="4695,3397">
                  <v:stroke endarrow="block"/>
                </v:line>
                <v:line id="_x0000_s1073" style="position:absolute" from="2715,4117" to="4695,4117">
                  <v:stroke endarrow="block"/>
                </v:line>
                <v:line id="_x0000_s1074" style="position:absolute" from="2355,4477" to="4695,4477">
                  <v:stroke endarrow="block"/>
                </v:line>
                <v:line id="_x0000_s1075" style="position:absolute" from="2374,2137" to="2374,4477"/>
                <v:line id="_x0000_s1076" style="position:absolute" from="1995,2137" to="1995,4837"/>
                <v:line id="_x0000_s1077" style="position:absolute" from="1957,4837" to="4657,4837">
                  <v:stroke endarrow="block"/>
                </v:line>
              </v:group>
              <v:shape id="_x0000_s1078" type="#_x0000_t202" style="position:absolute;left:8257;top:1774;width:1980;height:540" stroked="f">
                <v:textbox style="mso-next-textbox:#_x0000_s1078">
                  <w:txbxContent>
                    <w:p w:rsidR="00363DA1" w:rsidRDefault="00363DA1" w:rsidP="00513360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079" type="#_x0000_t202" style="position:absolute;left:5197;top:1774;width:1980;height:540" stroked="f">
                <v:textbox style="mso-next-textbox:#_x0000_s1079">
                  <w:txbxContent>
                    <w:p w:rsidR="00363DA1" w:rsidRDefault="00363DA1" w:rsidP="00513360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080" style="position:absolute" from="4837,3037" to="10417,3037">
                <v:stroke dashstyle="dash"/>
              </v:line>
              <v:line id="_x0000_s1081" style="position:absolute" from="4837,3397" to="10417,3397">
                <v:stroke dashstyle="dash"/>
              </v:line>
              <v:line id="_x0000_s1082" style="position:absolute" from="4837,3757" to="10417,3757">
                <v:stroke dashstyle="dash"/>
              </v:line>
              <v:line id="_x0000_s1083" style="position:absolute" from="4837,4117" to="10417,4117">
                <v:stroke dashstyle="dash"/>
              </v:line>
              <v:line id="_x0000_s1084" style="position:absolute" from="4837,4477" to="10417,4477">
                <v:stroke dashstyle="dash"/>
              </v:line>
              <v:line id="_x0000_s1085" style="position:absolute" from="4837,4837" to="10417,4837">
                <v:stroke dashstyle="dash"/>
              </v:line>
            </v:group>
            <v:rect id="_x0000_s1086" style="position:absolute;left:6997;top:1774;width:540;height:3240" stroked="f"/>
            <v:rect id="_x0000_s1087" style="position:absolute;left:4818;top:1957;width:540;height:3240" stroked="f"/>
          </v:group>
        </w:pict>
      </w:r>
      <w:r>
        <w:rPr>
          <w:noProof/>
          <w:lang w:eastAsia="tr-TR"/>
        </w:rPr>
        <w:pict>
          <v:group id="_x0000_s1088" style="position:absolute;margin-left:-18pt;margin-top:205.8pt;width:477.15pt;height:180pt;z-index:251656704;mso-position-horizontal-relative:text;mso-position-vertical-relative:text" coordorigin="1774,1597" coordsize="8643,3600">
            <v:group id="_x0000_s1089" style="position:absolute;left:1774;top:1597;width:8643;height:3240" coordorigin="1774,1597" coordsize="8643,3240">
              <v:group id="_x0000_s1090" style="position:absolute;left:1774;top:1597;width:2921;height:3240" coordorigin="1774,1597" coordsize="2921,3240">
                <v:shape id="_x0000_s1091" type="#_x0000_t202" style="position:absolute;left:1774;top:1597;width:360;height:540" filled="f" stroked="f">
                  <v:textbox style="mso-next-textbox:#_x0000_s1091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92" type="#_x0000_t202" style="position:absolute;left:2137;top:1597;width:360;height:540" filled="f" stroked="f">
                  <v:textbox style="mso-next-textbox:#_x0000_s1092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93" type="#_x0000_t202" style="position:absolute;left:2497;top:1597;width:360;height:540" filled="f" stroked="f">
                  <v:textbox style="mso-next-textbox:#_x0000_s1093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94" type="#_x0000_t202" style="position:absolute;left:2857;top:1597;width:360;height:540" filled="f" stroked="f">
                  <v:textbox style="mso-next-textbox:#_x0000_s1094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95" type="#_x0000_t202" style="position:absolute;left:3217;top:1597;width:360;height:540" filled="f" stroked="f">
                  <v:textbox style="mso-next-textbox:#_x0000_s1095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096" type="#_x0000_t202" style="position:absolute;left:3577;top:1597;width:360;height:540" filled="f" stroked="f">
                  <v:textbox style="mso-next-textbox:#_x0000_s1096">
                    <w:txbxContent>
                      <w:p w:rsidR="00363DA1" w:rsidRDefault="00363DA1" w:rsidP="00513360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line id="_x0000_s1097" style="position:absolute" from="3473,2137" to="3473,3397"/>
                <v:line id="_x0000_s1098" style="position:absolute" from="2753,2137" to="2753,4117"/>
                <v:line id="_x0000_s1099" style="position:absolute" from="3814,2137" to="3814,3037"/>
                <v:line id="_x0000_s1100" style="position:absolute" from="3113,3757" to="4676,3757">
                  <v:stroke endarrow="block"/>
                </v:line>
                <v:line id="_x0000_s1101" style="position:absolute" from="3795,3037" to="4695,3037">
                  <v:stroke endarrow="block"/>
                </v:line>
                <v:line id="_x0000_s1102" style="position:absolute" from="3094,2137" to="3094,3757"/>
                <v:line id="_x0000_s1103" style="position:absolute" from="3435,3397" to="4695,3397">
                  <v:stroke endarrow="block"/>
                </v:line>
                <v:line id="_x0000_s1104" style="position:absolute" from="2715,4117" to="4695,4117">
                  <v:stroke endarrow="block"/>
                </v:line>
                <v:line id="_x0000_s1105" style="position:absolute" from="2355,4477" to="4695,4477">
                  <v:stroke endarrow="block"/>
                </v:line>
                <v:line id="_x0000_s1106" style="position:absolute" from="2374,2137" to="2374,4477"/>
                <v:line id="_x0000_s1107" style="position:absolute" from="1995,2137" to="1995,4837"/>
                <v:line id="_x0000_s1108" style="position:absolute" from="1957,4837" to="4657,4837">
                  <v:stroke endarrow="block"/>
                </v:line>
              </v:group>
              <v:shape id="_x0000_s1109" type="#_x0000_t202" style="position:absolute;left:8257;top:1774;width:1980;height:540" stroked="f">
                <v:textbox style="mso-next-textbox:#_x0000_s1109">
                  <w:txbxContent>
                    <w:p w:rsidR="00363DA1" w:rsidRDefault="00363DA1" w:rsidP="00513360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110" type="#_x0000_t202" style="position:absolute;left:5197;top:1774;width:1980;height:540" stroked="f">
                <v:textbox style="mso-next-textbox:#_x0000_s1110">
                  <w:txbxContent>
                    <w:p w:rsidR="00363DA1" w:rsidRDefault="00363DA1" w:rsidP="00513360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111" style="position:absolute" from="4837,3037" to="10417,3037">
                <v:stroke dashstyle="dash"/>
              </v:line>
              <v:line id="_x0000_s1112" style="position:absolute" from="4837,3397" to="10417,3397">
                <v:stroke dashstyle="dash"/>
              </v:line>
              <v:line id="_x0000_s1113" style="position:absolute" from="4837,3757" to="10417,3757">
                <v:stroke dashstyle="dash"/>
              </v:line>
              <v:line id="_x0000_s1114" style="position:absolute" from="4837,4117" to="10417,4117">
                <v:stroke dashstyle="dash"/>
              </v:line>
              <v:line id="_x0000_s1115" style="position:absolute" from="4837,4477" to="10417,4477">
                <v:stroke dashstyle="dash"/>
              </v:line>
              <v:line id="_x0000_s1116" style="position:absolute" from="4837,4837" to="10417,4837">
                <v:stroke dashstyle="dash"/>
              </v:line>
            </v:group>
            <v:rect id="_x0000_s1117" style="position:absolute;left:6997;top:1774;width:540;height:3240" stroked="f"/>
            <v:rect id="_x0000_s1118" style="position:absolute;left:4818;top:1957;width:540;height:3240" stroked="f"/>
          </v:group>
        </w:pic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63DA1" w:rsidRDefault="00363DA1"/>
    <w:p w:rsidR="00363DA1" w:rsidRPr="00570808" w:rsidRDefault="00363DA1">
      <w:pPr>
        <w:rPr>
          <w:sz w:val="24"/>
          <w:szCs w:val="24"/>
        </w:rPr>
      </w:pPr>
      <w:r w:rsidRPr="00570808">
        <w:rPr>
          <w:sz w:val="24"/>
          <w:szCs w:val="24"/>
        </w:rPr>
        <w:t>50’den başlayıp, 88’ e kadar ikişer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  <w:r w:rsidRPr="004E1578">
              <w:rPr>
                <w:sz w:val="48"/>
                <w:szCs w:val="48"/>
              </w:rPr>
              <w:t>50</w:t>
            </w: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363DA1" w:rsidRDefault="00363DA1"/>
    <w:p w:rsidR="00363DA1" w:rsidRPr="00570808" w:rsidRDefault="00363DA1">
      <w:pPr>
        <w:rPr>
          <w:sz w:val="24"/>
          <w:szCs w:val="24"/>
        </w:rPr>
      </w:pPr>
      <w:r w:rsidRPr="00570808">
        <w:rPr>
          <w:sz w:val="24"/>
          <w:szCs w:val="24"/>
        </w:rPr>
        <w:t>64’ten başlayıp 46’ya kadar geriye doğru ikişer yazınız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  <w:r w:rsidRPr="004E1578">
              <w:rPr>
                <w:sz w:val="48"/>
                <w:szCs w:val="48"/>
              </w:rPr>
              <w:t>64</w:t>
            </w: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363DA1" w:rsidRDefault="00363DA1"/>
    <w:p w:rsidR="00363DA1" w:rsidRPr="00570808" w:rsidRDefault="00363DA1">
      <w:pPr>
        <w:rPr>
          <w:sz w:val="24"/>
          <w:szCs w:val="24"/>
        </w:rPr>
      </w:pPr>
      <w:r w:rsidRPr="00570808">
        <w:rPr>
          <w:sz w:val="24"/>
          <w:szCs w:val="24"/>
        </w:rPr>
        <w:t>36’dan başlayıp, 18’e kadar geriye doğru ikişer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363DA1" w:rsidRPr="004E1578"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  <w:r w:rsidRPr="004E1578">
              <w:rPr>
                <w:sz w:val="48"/>
                <w:szCs w:val="48"/>
              </w:rPr>
              <w:t>36</w:t>
            </w: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0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061" w:type="dxa"/>
          </w:tcPr>
          <w:p w:rsidR="00363DA1" w:rsidRPr="004E1578" w:rsidRDefault="00363DA1" w:rsidP="004E1578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363DA1" w:rsidRPr="00FF67C4" w:rsidRDefault="00363DA1"/>
    <w:p w:rsidR="00363DA1" w:rsidRDefault="00363DA1">
      <w:pPr>
        <w:rPr>
          <w:sz w:val="28"/>
          <w:szCs w:val="28"/>
        </w:rPr>
      </w:pPr>
      <w:r>
        <w:rPr>
          <w:sz w:val="28"/>
          <w:szCs w:val="28"/>
        </w:rPr>
        <w:t xml:space="preserve">*** </w:t>
      </w:r>
      <w:r w:rsidRPr="00570808">
        <w:rPr>
          <w:sz w:val="28"/>
          <w:szCs w:val="28"/>
        </w:rPr>
        <w:t xml:space="preserve">18’den başlayıp ikişer sayarken 4. </w:t>
      </w:r>
      <w:r>
        <w:rPr>
          <w:sz w:val="28"/>
          <w:szCs w:val="28"/>
        </w:rPr>
        <w:t>s</w:t>
      </w:r>
      <w:r w:rsidRPr="00570808">
        <w:rPr>
          <w:sz w:val="28"/>
          <w:szCs w:val="28"/>
        </w:rPr>
        <w:t>öylediğimiz sayı kaçtır? …………</w:t>
      </w:r>
    </w:p>
    <w:p w:rsidR="00363DA1" w:rsidRDefault="00363DA1">
      <w:pPr>
        <w:rPr>
          <w:sz w:val="28"/>
          <w:szCs w:val="28"/>
        </w:rPr>
      </w:pPr>
      <w:r>
        <w:rPr>
          <w:sz w:val="28"/>
          <w:szCs w:val="28"/>
        </w:rPr>
        <w:t>*** 24’ten başlayıp ikişer sayarken 6. söylediğimiz sayı kaçtır? …………..</w:t>
      </w:r>
    </w:p>
    <w:p w:rsidR="00363DA1" w:rsidRDefault="00363DA1">
      <w:pPr>
        <w:rPr>
          <w:sz w:val="28"/>
          <w:szCs w:val="28"/>
        </w:rPr>
      </w:pPr>
      <w:r>
        <w:rPr>
          <w:sz w:val="28"/>
          <w:szCs w:val="28"/>
        </w:rPr>
        <w:t>*** Aşağıdaki boşlukları doldurunuz.</w:t>
      </w:r>
    </w:p>
    <w:p w:rsidR="00363DA1" w:rsidRDefault="00363DA1">
      <w:pPr>
        <w:rPr>
          <w:sz w:val="28"/>
          <w:szCs w:val="28"/>
        </w:rPr>
      </w:pPr>
      <w:r>
        <w:rPr>
          <w:sz w:val="28"/>
          <w:szCs w:val="28"/>
        </w:rPr>
        <w:t>14 – 16 – 18 – 20 – 22 - …….. - ………. -  28 – 30 -  ………. -  …… … - 36 – 38</w:t>
      </w:r>
    </w:p>
    <w:p w:rsidR="00363DA1" w:rsidRDefault="00363DA1">
      <w:pPr>
        <w:rPr>
          <w:sz w:val="28"/>
          <w:szCs w:val="28"/>
        </w:rPr>
      </w:pPr>
      <w:r>
        <w:rPr>
          <w:sz w:val="28"/>
          <w:szCs w:val="28"/>
        </w:rPr>
        <w:t xml:space="preserve">20 – 18 – 16 - …….. -    …….. -  10 - ………- ……….. – 4 – 2 </w:t>
      </w:r>
    </w:p>
    <w:p w:rsidR="00363DA1" w:rsidRDefault="00363DA1">
      <w:pPr>
        <w:rPr>
          <w:sz w:val="28"/>
          <w:szCs w:val="28"/>
        </w:rPr>
      </w:pPr>
      <w:r>
        <w:rPr>
          <w:sz w:val="28"/>
          <w:szCs w:val="28"/>
        </w:rPr>
        <w:t>*** 2’ den başlayıp ikişer sayarken, 5. ve 7. söylediğimiz sayıların toplamı kaçtır.</w:t>
      </w:r>
    </w:p>
    <w:p w:rsidR="00363DA1" w:rsidRDefault="00363DA1">
      <w:pPr>
        <w:rPr>
          <w:sz w:val="28"/>
          <w:szCs w:val="28"/>
        </w:rPr>
      </w:pPr>
    </w:p>
    <w:p w:rsidR="00363DA1" w:rsidRPr="00336D02" w:rsidRDefault="00363DA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SAİM ÇETİNTAŞ</w:t>
      </w:r>
      <w:bookmarkStart w:id="0" w:name="_GoBack"/>
      <w:bookmarkEnd w:id="0"/>
    </w:p>
    <w:sectPr w:rsidR="00363DA1" w:rsidRPr="00336D02" w:rsidSect="00FF67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873"/>
    <w:rsid w:val="00336D02"/>
    <w:rsid w:val="00363DA1"/>
    <w:rsid w:val="00394D66"/>
    <w:rsid w:val="004E1578"/>
    <w:rsid w:val="00513360"/>
    <w:rsid w:val="00570808"/>
    <w:rsid w:val="00966B14"/>
    <w:rsid w:val="00D6475C"/>
    <w:rsid w:val="00E40873"/>
    <w:rsid w:val="00FF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1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F67C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133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4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131</Words>
  <Characters>751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3</cp:revision>
  <dcterms:created xsi:type="dcterms:W3CDTF">2013-09-26T08:18:00Z</dcterms:created>
  <dcterms:modified xsi:type="dcterms:W3CDTF">2013-09-27T09:45:00Z</dcterms:modified>
  <cp:category>www.sorubak.com</cp:category>
</cp:coreProperties>
</file>