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CA" w:rsidRDefault="00BE6BCA"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6" type="#_x0000_t63" style="position:absolute;margin-left:95.25pt;margin-top:21.75pt;width:274.55pt;height:129pt;z-index:251656192" adj="-2919,18084">
            <v:textbox style="mso-next-textbox:#_x0000_s1026">
              <w:txbxContent>
                <w:p w:rsidR="00BE6BCA" w:rsidRPr="00DA64F7" w:rsidRDefault="00BE6BCA" w:rsidP="00900C7B">
                  <w:pPr>
                    <w:rPr>
                      <w:rFonts w:ascii="ALFABET98" w:hAnsi="ALFABET98" w:cs="ALFABET98"/>
                    </w:rPr>
                  </w:pPr>
                  <w:r w:rsidRPr="00DA64F7">
                    <w:rPr>
                      <w:rFonts w:ascii="ALFABET98" w:hAnsi="ALFABET98" w:cs="ALFABET98"/>
                    </w:rPr>
                    <w:t>Aaaa! Aşağıdaki çocuklara geome</w:t>
                  </w:r>
                  <w:r>
                    <w:rPr>
                      <w:rFonts w:ascii="ALFABET98" w:hAnsi="ALFABET98" w:cs="ALFABET98"/>
                    </w:rPr>
                    <w:t>trik şekillerden isimler verdim ama v</w:t>
                  </w:r>
                  <w:r w:rsidRPr="00DA64F7">
                    <w:rPr>
                      <w:rFonts w:ascii="ALFABET98" w:hAnsi="ALFABET98" w:cs="ALFABET98"/>
                    </w:rPr>
                    <w:t>erdiğim isimleri unuttum. Hangi çocuğa hangi geometrik şeklin ismini verdiğimi bulmam için bana yardım eder misiniz?</w:t>
                  </w:r>
                </w:p>
                <w:p w:rsidR="00BE6BCA" w:rsidRDefault="00BE6BCA"/>
              </w:txbxContent>
            </v:textbox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11.25pt;margin-top:70.5pt;width:93.75pt;height:100.5pt;z-index:251655168">
            <v:textbox style="mso-next-textbox:#_x0000_s1027">
              <w:txbxContent>
                <w:p w:rsidR="00BE6BCA" w:rsidRDefault="00BE6BCA">
                  <w:r w:rsidRPr="003D0DB7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Resim 1" o:spid="_x0000_i1026" type="#_x0000_t75" style="width:84pt;height:97.5pt;visibility:visible" o:bordertopcolor="black" o:borderleftcolor="black" o:borderbottomcolor="black" o:borderrightcolor="black">
                        <v:imagedata r:id="rId6" o:title=""/>
                        <w10:bordertop type="single" width="6"/>
                        <w10:borderleft type="single" width="6"/>
                        <w10:borderbottom type="single" width="6"/>
                        <w10:borderright type="single" width="6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-11.25pt;margin-top:-17.25pt;width:548.25pt;height:28.5pt;z-index:251654144" strokecolor="#92cddc" strokeweight="1pt">
            <v:fill color2="#b6dde8" focusposition="1" focussize="" focus="100%" type="gradient"/>
            <v:shadow on="t" type="perspective" color="#205867" opacity=".5" offset="1pt" offset2="-3pt"/>
            <v:textbox style="mso-next-textbox:#_x0000_s1028">
              <w:txbxContent>
                <w:p w:rsidR="00BE6BCA" w:rsidRPr="00EB6932" w:rsidRDefault="00BE6BCA" w:rsidP="00B37E43">
                  <w:pPr>
                    <w:jc w:val="center"/>
                    <w:rPr>
                      <w:rFonts w:ascii="Comic Sans MS" w:hAnsi="Comic Sans MS" w:cs="Comic Sans MS"/>
                    </w:rPr>
                  </w:pPr>
                  <w:r w:rsidRPr="00EB6932">
                    <w:rPr>
                      <w:rFonts w:ascii="Comic Sans MS" w:hAnsi="Comic Sans MS" w:cs="Comic Sans MS"/>
                    </w:rPr>
                    <w:t>SİNANCILAR İLKOKULU</w:t>
                  </w:r>
                  <w:r>
                    <w:rPr>
                      <w:rFonts w:ascii="Comic Sans MS" w:hAnsi="Comic Sans MS" w:cs="Comic Sans MS"/>
                    </w:rPr>
                    <w:t xml:space="preserve"> 2</w:t>
                  </w:r>
                  <w:r w:rsidRPr="00EB6932">
                    <w:rPr>
                      <w:rFonts w:ascii="Comic Sans MS" w:hAnsi="Comic Sans MS" w:cs="Comic Sans MS"/>
                    </w:rPr>
                    <w:t xml:space="preserve">/A SINIFI </w:t>
                  </w:r>
                  <w:r>
                    <w:rPr>
                      <w:rFonts w:ascii="Comic Sans MS" w:hAnsi="Comic Sans MS" w:cs="Comic Sans MS"/>
                    </w:rPr>
                    <w:t>GEOMETRİK ŞEKİLLER ÇALIŞMASI-1</w:t>
                  </w:r>
                </w:p>
              </w:txbxContent>
            </v:textbox>
          </v:shape>
        </w:pict>
      </w:r>
    </w:p>
    <w:p w:rsidR="00BE6BCA" w:rsidRPr="00900C7B" w:rsidRDefault="00BE6BCA" w:rsidP="00900C7B"/>
    <w:p w:rsidR="00BE6BCA" w:rsidRPr="00900C7B" w:rsidRDefault="00BE6BCA" w:rsidP="00900C7B">
      <w:r>
        <w:rPr>
          <w:noProof/>
          <w:lang w:eastAsia="tr-TR"/>
        </w:rPr>
        <w:pict>
          <v:group id="_x0000_s1029" style="position:absolute;margin-left:335.35pt;margin-top:15.85pt;width:201.65pt;height:200.7pt;z-index:251653120" coordorigin="7264,4626" coordsize="4033,4014">
            <v:shape id="_x0000_s1030" type="#_x0000_t202" style="position:absolute;left:8145;top:4626;width:1879;height:1881;mso-wrap-style:none">
              <v:textbox style="mso-fit-shape-to-text:t">
                <w:txbxContent>
                  <w:p w:rsidR="00BE6BCA" w:rsidRDefault="00BE6BCA" w:rsidP="00900C7B">
                    <w:r w:rsidRPr="003D0DB7">
                      <w:rPr>
                        <w:noProof/>
                        <w:lang w:eastAsia="tr-TR"/>
                      </w:rPr>
                      <w:pict>
                        <v:shape id="Resim 2" o:spid="_x0000_i1028" type="#_x0000_t75" style="width:78.75pt;height:74.25pt;visibility:visible">
                          <v:imagedata r:id="rId7" o:title=""/>
                        </v:shape>
                      </w:pict>
                    </w:r>
                  </w:p>
                </w:txbxContent>
              </v:textbox>
            </v:shape>
            <v:roundrect id="_x0000_s1031" style="position:absolute;left:7264;top:6510;width:4033;height:2130" arcsize="10923f">
              <v:textbox style="mso-next-textbox:#_x0000_s1031">
                <w:txbxContent>
                  <w:p w:rsidR="00BE6BCA" w:rsidRPr="00DA1801" w:rsidRDefault="00BE6BCA" w:rsidP="00CC7998">
                    <w:pPr>
                      <w:rPr>
                        <w:rFonts w:ascii="ALFABET98" w:hAnsi="ALFABET98" w:cs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 w:cs="ALFABET98"/>
                        <w:sz w:val="24"/>
                        <w:szCs w:val="24"/>
                      </w:rPr>
                      <w:t>En kolay benim ismimi bulursunuz. Çünkü benim köşem ve ayrıtım olmadığı gibi yuvarlak yüzeyimden başka da bir şeyim yok. Benim ismim...........................'dir.</w:t>
                    </w:r>
                  </w:p>
                </w:txbxContent>
              </v:textbox>
            </v:roundrect>
          </v:group>
        </w:pict>
      </w:r>
    </w:p>
    <w:p w:rsidR="00BE6BCA" w:rsidRPr="00900C7B" w:rsidRDefault="00BE6BCA" w:rsidP="00900C7B"/>
    <w:p w:rsidR="00BE6BCA" w:rsidRPr="00900C7B" w:rsidRDefault="00BE6BCA" w:rsidP="00900C7B"/>
    <w:p w:rsidR="00BE6BCA" w:rsidRPr="00900C7B" w:rsidRDefault="00BE6BCA" w:rsidP="00900C7B"/>
    <w:p w:rsidR="00BE6BCA" w:rsidRPr="00900C7B" w:rsidRDefault="00BE6BCA" w:rsidP="00900C7B"/>
    <w:p w:rsidR="00BE6BCA" w:rsidRPr="00900C7B" w:rsidRDefault="00BE6BCA" w:rsidP="00900C7B">
      <w:r>
        <w:rPr>
          <w:noProof/>
          <w:lang w:eastAsia="tr-TR"/>
        </w:rPr>
        <w:pict>
          <v:group id="_x0000_s1032" style="position:absolute;margin-left:-7.5pt;margin-top:10.9pt;width:273pt;height:100.5pt;z-index:251657216" coordorigin="1125,5640" coordsize="5460,2010">
            <v:shape id="_x0000_s1033" type="#_x0000_t202" style="position:absolute;left:1125;top:5640;width:1875;height:2010">
              <v:textbox style="mso-next-textbox:#_x0000_s1033">
                <w:txbxContent>
                  <w:p w:rsidR="00BE6BCA" w:rsidRDefault="00BE6BCA" w:rsidP="00900C7B">
                    <w:r w:rsidRPr="003D0DB7">
                      <w:rPr>
                        <w:noProof/>
                        <w:lang w:eastAsia="tr-TR"/>
                      </w:rPr>
                      <w:pict>
                        <v:shape id="Resim 9" o:spid="_x0000_i1030" type="#_x0000_t75" style="width:77.25pt;height:75.75pt;visibility:visible">
                          <v:imagedata r:id="rId8" o:title=""/>
                        </v:shape>
                      </w:pict>
                    </w:r>
                  </w:p>
                </w:txbxContent>
              </v:textbox>
            </v:shape>
            <v:roundrect id="_x0000_s1034" style="position:absolute;left:3000;top:5775;width:3585;height:1875" arcsize="10923f">
              <v:textbox style="mso-next-textbox:#_x0000_s1034">
                <w:txbxContent>
                  <w:p w:rsidR="00BE6BCA" w:rsidRPr="00DA1801" w:rsidRDefault="00BE6BCA">
                    <w:pPr>
                      <w:rPr>
                        <w:rFonts w:ascii="ALFABET98" w:hAnsi="ALFABET98" w:cs="ALFABET98"/>
                        <w:sz w:val="24"/>
                        <w:szCs w:val="24"/>
                      </w:rPr>
                    </w:pPr>
                    <w:r w:rsidRPr="00DA1801">
                      <w:rPr>
                        <w:rFonts w:ascii="ALFABET98" w:hAnsi="ALFABET98" w:cs="ALFABET98"/>
                        <w:sz w:val="24"/>
                        <w:szCs w:val="24"/>
                      </w:rPr>
                      <w:t>Köşem ve ayrıtım yoktur. Üst ve alt yüzeyim düz yüzey, yan yüzeyim ise yuvarlaktır.</w:t>
                    </w:r>
                    <w:r>
                      <w:rPr>
                        <w:rFonts w:ascii="ALFABET98" w:hAnsi="ALFABET98" w:cs="ALFABET98"/>
                        <w:sz w:val="24"/>
                        <w:szCs w:val="24"/>
                      </w:rPr>
                      <w:t xml:space="preserve"> </w:t>
                    </w:r>
                    <w:r w:rsidRPr="00DA1801">
                      <w:rPr>
                        <w:rFonts w:ascii="ALFABET98" w:hAnsi="ALFABET98" w:cs="ALFABET98"/>
                        <w:sz w:val="24"/>
                        <w:szCs w:val="24"/>
                      </w:rPr>
                      <w:t>Benim adım................................'dir.</w:t>
                    </w:r>
                  </w:p>
                </w:txbxContent>
              </v:textbox>
            </v:roundrect>
          </v:group>
        </w:pict>
      </w:r>
    </w:p>
    <w:p w:rsidR="00BE6BCA" w:rsidRPr="00900C7B" w:rsidRDefault="00BE6BCA" w:rsidP="00900C7B"/>
    <w:p w:rsidR="00BE6BCA" w:rsidRPr="00900C7B" w:rsidRDefault="00BE6BCA" w:rsidP="00900C7B"/>
    <w:p w:rsidR="00BE6BCA" w:rsidRPr="00900C7B" w:rsidRDefault="00BE6BCA" w:rsidP="00900C7B"/>
    <w:p w:rsidR="00BE6BCA" w:rsidRDefault="00BE6BCA" w:rsidP="00900C7B">
      <w:r>
        <w:rPr>
          <w:noProof/>
          <w:lang w:eastAsia="tr-TR"/>
        </w:rPr>
        <w:pict>
          <v:group id="_x0000_s1035" style="position:absolute;margin-left:315.45pt;margin-top:19.4pt;width:232.8pt;height:205.1pt;z-index:251661312" coordorigin="6945,9225" coordsize="4656,4102">
            <v:shape id="_x0000_s1036" type="#_x0000_t202" style="position:absolute;left:8288;top:11293;width:2193;height:2034" o:regroupid="1">
              <v:textbox style="mso-fit-shape-to-text:t">
                <w:txbxContent>
                  <w:p w:rsidR="00BE6BCA" w:rsidRDefault="00BE6BCA" w:rsidP="00900C7B">
                    <w:r w:rsidRPr="003D0DB7">
                      <w:rPr>
                        <w:noProof/>
                        <w:lang w:eastAsia="tr-TR"/>
                      </w:rPr>
                      <w:pict>
                        <v:shape id="Resim 8" o:spid="_x0000_i1032" type="#_x0000_t75" style="width:88.5pt;height:81.75pt;visibility:visible">
                          <v:imagedata r:id="rId9" o:title=""/>
                        </v:shape>
                      </w:pict>
                    </w:r>
                  </w:p>
                </w:txbxContent>
              </v:textbox>
            </v:shape>
            <v:roundrect id="_x0000_s1037" style="position:absolute;left:6945;top:9225;width:4656;height:2068" arcsize="10923f" o:regroupid="1">
              <v:textbox style="mso-next-textbox:#_x0000_s1037">
                <w:txbxContent>
                  <w:p w:rsidR="00BE6BCA" w:rsidRPr="00020836" w:rsidRDefault="00BE6BCA" w:rsidP="002631FA">
                    <w:pPr>
                      <w:rPr>
                        <w:rFonts w:ascii="ALFABET98" w:hAnsi="ALFABET98" w:cs="ALFABET98"/>
                      </w:rPr>
                    </w:pPr>
                    <w:r w:rsidRPr="00020836">
                      <w:rPr>
                        <w:rFonts w:ascii="ALFABET98" w:hAnsi="ALFABET98" w:cs="ALFABET98"/>
                      </w:rPr>
                      <w:t>Sıra bende mi?İşte sana kendimi tanıtıyorum. 5 yüzeyim, 6 köşem 9 ayrıtım var. alt ve üst yüzeyim üçgen, yan yüzeylerim ise dikdörtgendir Bazı evlerin çatısı da bana benzer. Benim adım........</w:t>
                    </w:r>
                    <w:r>
                      <w:rPr>
                        <w:rFonts w:ascii="ALFABET98" w:hAnsi="ALFABET98" w:cs="ALFABET98"/>
                      </w:rPr>
                      <w:t>.........</w:t>
                    </w:r>
                    <w:r w:rsidRPr="00020836">
                      <w:rPr>
                        <w:rFonts w:ascii="ALFABET98" w:hAnsi="ALFABET98" w:cs="ALFABET98"/>
                      </w:rPr>
                      <w:t>.</w:t>
                    </w:r>
                    <w:r>
                      <w:rPr>
                        <w:rFonts w:ascii="ALFABET98" w:hAnsi="ALFABET98" w:cs="ALFABET98"/>
                      </w:rPr>
                      <w:t>.....</w:t>
                    </w:r>
                    <w:r w:rsidRPr="00020836">
                      <w:rPr>
                        <w:rFonts w:ascii="ALFABET98" w:hAnsi="ALFABET98" w:cs="ALFABET98"/>
                      </w:rPr>
                      <w:t>..................'dır.</w:t>
                    </w:r>
                  </w:p>
                </w:txbxContent>
              </v:textbox>
            </v:roundrect>
          </v:group>
        </w:pict>
      </w:r>
    </w:p>
    <w:p w:rsidR="00BE6BCA" w:rsidRDefault="00BE6BCA" w:rsidP="00900C7B">
      <w:pPr>
        <w:tabs>
          <w:tab w:val="left" w:pos="2670"/>
        </w:tabs>
      </w:pPr>
      <w:r>
        <w:rPr>
          <w:noProof/>
          <w:lang w:eastAsia="tr-TR"/>
        </w:rPr>
        <w:pict>
          <v:group id="_x0000_s1038" style="position:absolute;margin-left:-7.5pt;margin-top:11.95pt;width:275.45pt;height:120.45pt;z-index:251658240" coordorigin="446,8055" coordsize="5509,2409">
            <v:shape id="_x0000_s1039" type="#_x0000_t202" style="position:absolute;left:446;top:8055;width:1879;height:2386;mso-wrap-style:none">
              <v:textbox style="mso-fit-shape-to-text:t">
                <w:txbxContent>
                  <w:p w:rsidR="00BE6BCA" w:rsidRDefault="00BE6BCA" w:rsidP="00900C7B">
                    <w:r w:rsidRPr="003D0DB7">
                      <w:rPr>
                        <w:noProof/>
                        <w:lang w:eastAsia="tr-TR"/>
                      </w:rPr>
                      <w:pict>
                        <v:shape id="Resim 3" o:spid="_x0000_i1034" type="#_x0000_t75" style="width:78.75pt;height:99pt;visibility:visible">
                          <v:imagedata r:id="rId10" o:title=""/>
                        </v:shape>
                      </w:pict>
                    </w:r>
                  </w:p>
                </w:txbxContent>
              </v:textbox>
            </v:shape>
            <v:roundrect id="_x0000_s1040" style="position:absolute;left:2370;top:8265;width:3585;height:2199" arcsize="10923f">
              <v:textbox style="mso-next-textbox:#_x0000_s1040">
                <w:txbxContent>
                  <w:p w:rsidR="00BE6BCA" w:rsidRPr="00DA1801" w:rsidRDefault="00BE6BCA" w:rsidP="00DA1801">
                    <w:pPr>
                      <w:rPr>
                        <w:rFonts w:ascii="ALFABET98" w:hAnsi="ALFABET98" w:cs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 w:cs="ALFABET98"/>
                        <w:sz w:val="24"/>
                        <w:szCs w:val="24"/>
                      </w:rPr>
                      <w:t>Arkadaşlar benim 6 yüzeyim, 8 köşem ve 12 ayrıtım var. Bütün yüzeylerim aynı büyüklükte, ayrıtlarım da aynı uzunluktadır. Ben ..........................</w:t>
                    </w:r>
                  </w:p>
                </w:txbxContent>
              </v:textbox>
            </v:roundrect>
          </v:group>
        </w:pict>
      </w:r>
      <w:r>
        <w:tab/>
      </w:r>
    </w:p>
    <w:p w:rsidR="00BE6BCA" w:rsidRPr="00DA1801" w:rsidRDefault="00BE6BCA" w:rsidP="00DA1801"/>
    <w:p w:rsidR="00BE6BCA" w:rsidRPr="00DA1801" w:rsidRDefault="00BE6BCA" w:rsidP="00DA1801"/>
    <w:p w:rsidR="00BE6BCA" w:rsidRDefault="00BE6BCA" w:rsidP="00DA1801"/>
    <w:p w:rsidR="00BE6BCA" w:rsidRDefault="00BE6BCA" w:rsidP="00DA1801">
      <w:pPr>
        <w:jc w:val="center"/>
      </w:pPr>
    </w:p>
    <w:p w:rsidR="00BE6BCA" w:rsidRPr="002631FA" w:rsidRDefault="00BE6BCA" w:rsidP="002631FA"/>
    <w:p w:rsidR="00BE6BCA" w:rsidRPr="002631FA" w:rsidRDefault="00BE6BCA" w:rsidP="002631FA">
      <w:r>
        <w:rPr>
          <w:noProof/>
          <w:lang w:eastAsia="tr-TR"/>
        </w:rPr>
        <w:pict>
          <v:group id="_x0000_s1041" style="position:absolute;margin-left:-7.5pt;margin-top:15.3pt;width:289.5pt;height:111pt;z-index:251659264" coordorigin="570,12015" coordsize="5790,2220">
            <v:shape id="_x0000_s1042" type="#_x0000_t202" style="position:absolute;left:570;top:12105;width:1924;height:2025">
              <v:textbox>
                <w:txbxContent>
                  <w:p w:rsidR="00BE6BCA" w:rsidRDefault="00BE6BCA" w:rsidP="00900C7B">
                    <w:r w:rsidRPr="003D0DB7">
                      <w:rPr>
                        <w:noProof/>
                        <w:lang w:eastAsia="tr-TR"/>
                      </w:rPr>
                      <w:pict>
                        <v:shape id="Resim 10" o:spid="_x0000_i1036" type="#_x0000_t75" style="width:118.5pt;height:101.25pt;visibility:visible">
                          <v:imagedata r:id="rId11" o:title=""/>
                        </v:shape>
                      </w:pict>
                    </w:r>
                  </w:p>
                </w:txbxContent>
              </v:textbox>
            </v:shape>
            <v:roundrect id="_x0000_s1043" style="position:absolute;left:2494;top:12015;width:3866;height:2220" arcsize="10923f">
              <v:textbox style="mso-next-textbox:#_x0000_s1043">
                <w:txbxContent>
                  <w:p w:rsidR="00BE6BCA" w:rsidRPr="002631FA" w:rsidRDefault="00BE6BCA" w:rsidP="00CC7998">
                    <w:pPr>
                      <w:rPr>
                        <w:rFonts w:ascii="ALFABET98" w:hAnsi="ALFABET98" w:cs="ALFABET98"/>
                      </w:rPr>
                    </w:pPr>
                    <w:r w:rsidRPr="002631FA">
                      <w:rPr>
                        <w:rFonts w:ascii="ALFABET98" w:hAnsi="ALFABET98" w:cs="ALFABET98"/>
                        <w:sz w:val="24"/>
                        <w:szCs w:val="24"/>
                      </w:rPr>
                      <w:t>Dondurma sever misin? Ben çok severim. Ama bazen üşüyorum. Benim de köşem ve ayrıtım yoktur.</w:t>
                    </w:r>
                    <w:r>
                      <w:rPr>
                        <w:rFonts w:ascii="ALFABET98" w:hAnsi="ALFABET98" w:cs="ALFABET98"/>
                        <w:sz w:val="24"/>
                        <w:szCs w:val="24"/>
                      </w:rPr>
                      <w:t xml:space="preserve"> S</w:t>
                    </w:r>
                    <w:r w:rsidRPr="002631FA">
                      <w:rPr>
                        <w:rFonts w:ascii="ALFABET98" w:hAnsi="ALFABET98" w:cs="ALFABET98"/>
                        <w:sz w:val="24"/>
                        <w:szCs w:val="24"/>
                      </w:rPr>
                      <w:t xml:space="preserve">adece alt yüzeyim düzdür. </w:t>
                    </w:r>
                    <w:r>
                      <w:rPr>
                        <w:rFonts w:ascii="ALFABET98" w:hAnsi="ALFABET98" w:cs="ALFABET98"/>
                        <w:sz w:val="24"/>
                        <w:szCs w:val="24"/>
                      </w:rPr>
                      <w:t xml:space="preserve"> </w:t>
                    </w:r>
                    <w:r w:rsidRPr="002631FA">
                      <w:rPr>
                        <w:rFonts w:ascii="ALFABET98" w:hAnsi="ALFABET98" w:cs="ALFABET98"/>
                        <w:sz w:val="24"/>
                        <w:szCs w:val="24"/>
                      </w:rPr>
                      <w:t>Ben</w:t>
                    </w:r>
                    <w:r w:rsidRPr="002631FA">
                      <w:rPr>
                        <w:rFonts w:ascii="ALFABET98" w:hAnsi="ALFABET98" w:cs="ALFABET98"/>
                      </w:rPr>
                      <w:t xml:space="preserve"> de.........</w:t>
                    </w:r>
                    <w:r>
                      <w:rPr>
                        <w:rFonts w:ascii="ALFABET98" w:hAnsi="ALFABET98" w:cs="ALFABET98"/>
                      </w:rPr>
                      <w:t>..</w:t>
                    </w:r>
                    <w:r w:rsidRPr="002631FA">
                      <w:rPr>
                        <w:rFonts w:ascii="ALFABET98" w:hAnsi="ALFABET98" w:cs="ALFABET98"/>
                      </w:rPr>
                      <w:t>..............yim.</w:t>
                    </w:r>
                  </w:p>
                </w:txbxContent>
              </v:textbox>
            </v:roundrect>
          </v:group>
        </w:pict>
      </w:r>
    </w:p>
    <w:p w:rsidR="00BE6BCA" w:rsidRPr="002631FA" w:rsidRDefault="00BE6BCA" w:rsidP="002631FA"/>
    <w:p w:rsidR="00BE6BCA" w:rsidRPr="002631FA" w:rsidRDefault="00BE6BCA" w:rsidP="002631FA"/>
    <w:p w:rsidR="00BE6BCA" w:rsidRPr="002631FA" w:rsidRDefault="00BE6BCA" w:rsidP="002631FA">
      <w:r>
        <w:rPr>
          <w:noProof/>
          <w:lang w:eastAsia="tr-TR"/>
        </w:rPr>
        <w:pict>
          <v:group id="_x0000_s1044" style="position:absolute;margin-left:309.45pt;margin-top:5.7pt;width:238.8pt;height:187.95pt;z-index:251662336" coordorigin="6909,11520" coordsize="4776,3759">
            <v:shape id="_x0000_s1045" type="#_x0000_t202" style="position:absolute;left:8116;top:11520;width:2264;height:1732;mso-wrap-style:none">
              <v:textbox style="mso-fit-shape-to-text:t">
                <w:txbxContent>
                  <w:p w:rsidR="00BE6BCA" w:rsidRDefault="00BE6BCA" w:rsidP="00900C7B">
                    <w:r w:rsidRPr="003D0DB7">
                      <w:rPr>
                        <w:noProof/>
                        <w:lang w:eastAsia="tr-TR"/>
                      </w:rPr>
                      <w:pict>
                        <v:shape id="Resim 4" o:spid="_x0000_i1038" type="#_x0000_t75" style="width:98.25pt;height:66.75pt;visibility:visible">
                          <v:imagedata r:id="rId12" o:title=""/>
                        </v:shape>
                      </w:pict>
                    </w:r>
                  </w:p>
                </w:txbxContent>
              </v:textbox>
            </v:shape>
            <v:roundrect id="_x0000_s1046" style="position:absolute;left:6909;top:13269;width:4776;height:2010" arcsize="10923f">
              <v:textbox style="mso-next-textbox:#_x0000_s1046">
                <w:txbxContent>
                  <w:p w:rsidR="00BE6BCA" w:rsidRPr="00AE7E0B" w:rsidRDefault="00BE6BCA" w:rsidP="00020836">
                    <w:pPr>
                      <w:rPr>
                        <w:rFonts w:ascii="ALFABET98" w:hAnsi="ALFABET98" w:cs="ALFABET98"/>
                      </w:rPr>
                    </w:pPr>
                    <w:r w:rsidRPr="00AE7E0B">
                      <w:rPr>
                        <w:rFonts w:ascii="ALFABET98" w:hAnsi="ALFABET98" w:cs="ALFABET98"/>
                      </w:rPr>
                      <w:t xml:space="preserve">En sona ben mi kaldım? Benim köşe, ayrıt ve yüzey sayılarım kare prizmayla aynıdır. Bütün yüzeylerim diktörgendir. Sadece karşılıklı kenarlarımın büyüklükleri aynıdır. </w:t>
                    </w:r>
                    <w:r>
                      <w:rPr>
                        <w:rFonts w:ascii="ALFABET98" w:hAnsi="ALFABET98" w:cs="ALFABET98"/>
                      </w:rPr>
                      <w:t xml:space="preserve">           </w:t>
                    </w:r>
                    <w:r w:rsidRPr="00AE7E0B">
                      <w:rPr>
                        <w:rFonts w:ascii="ALFABET98" w:hAnsi="ALFABET98" w:cs="ALFABET98"/>
                      </w:rPr>
                      <w:t>Bana da..................</w:t>
                    </w:r>
                    <w:r>
                      <w:rPr>
                        <w:rFonts w:ascii="ALFABET98" w:hAnsi="ALFABET98" w:cs="ALFABET98"/>
                      </w:rPr>
                      <w:t>..</w:t>
                    </w:r>
                    <w:r w:rsidRPr="00AE7E0B">
                      <w:rPr>
                        <w:rFonts w:ascii="ALFABET98" w:hAnsi="ALFABET98" w:cs="ALFABET98"/>
                      </w:rPr>
                      <w:t>.............prizması derler.</w:t>
                    </w:r>
                  </w:p>
                </w:txbxContent>
              </v:textbox>
            </v:roundrect>
          </v:group>
        </w:pict>
      </w:r>
    </w:p>
    <w:p w:rsidR="00BE6BCA" w:rsidRPr="002631FA" w:rsidRDefault="00BE6BCA" w:rsidP="002631FA"/>
    <w:p w:rsidR="00BE6BCA" w:rsidRPr="002631FA" w:rsidRDefault="00BE6BCA" w:rsidP="002631FA"/>
    <w:p w:rsidR="00BE6BCA" w:rsidRPr="002631FA" w:rsidRDefault="00BE6BCA" w:rsidP="002631FA">
      <w:r>
        <w:rPr>
          <w:noProof/>
          <w:lang w:eastAsia="tr-TR"/>
        </w:rPr>
        <w:pict>
          <v:group id="_x0000_s1047" style="position:absolute;margin-left:-7.5pt;margin-top:1.4pt;width:293.5pt;height:135pt;z-index:251660288" coordorigin="619,13725" coordsize="5741,2490">
            <v:shape id="_x0000_s1048" type="#_x0000_t202" style="position:absolute;left:619;top:13869;width:1875;height:2010">
              <v:textbox>
                <w:txbxContent>
                  <w:p w:rsidR="00BE6BCA" w:rsidRDefault="00BE6BCA" w:rsidP="00900C7B">
                    <w:r w:rsidRPr="003D0DB7">
                      <w:rPr>
                        <w:noProof/>
                        <w:lang w:eastAsia="tr-TR"/>
                      </w:rPr>
                      <w:pict>
                        <v:shape id="Resim 5" o:spid="_x0000_i1040" type="#_x0000_t75" style="width:90.75pt;height:84pt;visibility:visible">
                          <v:imagedata r:id="rId13" o:title=""/>
                        </v:shape>
                      </w:pict>
                    </w:r>
                  </w:p>
                </w:txbxContent>
              </v:textbox>
            </v:shape>
            <v:roundrect id="_x0000_s1049" style="position:absolute;left:2445;top:13725;width:3915;height:2490" arcsize="10923f">
              <v:textbox style="mso-next-textbox:#_x0000_s1049">
                <w:txbxContent>
                  <w:p w:rsidR="00BE6BCA" w:rsidRDefault="00BE6BCA" w:rsidP="00020836">
                    <w:pPr>
                      <w:rPr>
                        <w:rFonts w:ascii="ALFABET98" w:hAnsi="ALFABET98" w:cs="ALFABET98"/>
                        <w:sz w:val="24"/>
                        <w:szCs w:val="24"/>
                      </w:rPr>
                    </w:pPr>
                    <w:r>
                      <w:rPr>
                        <w:rFonts w:ascii="ALFABET98" w:hAnsi="ALFABET98" w:cs="ALFABET98"/>
                        <w:sz w:val="24"/>
                        <w:szCs w:val="24"/>
                      </w:rPr>
                      <w:t>Ben de bir prizmayım. 6yüzey, 8 köşe, 12 ayrıta sahibim. Alt ve üst yüzeylerim kare yan yüzeyle-rim ise dikdörtgendir.            Ben de.......................................yım.</w:t>
                    </w:r>
                  </w:p>
                  <w:p w:rsidR="00BE6BCA" w:rsidRPr="00DA1801" w:rsidRDefault="00BE6BCA" w:rsidP="00020836">
                    <w:pPr>
                      <w:rPr>
                        <w:rFonts w:ascii="ALFABET98" w:hAnsi="ALFABET98" w:cs="ALFABET98"/>
                        <w:sz w:val="24"/>
                        <w:szCs w:val="24"/>
                      </w:rPr>
                    </w:pPr>
                    <w:hyperlink r:id="rId14" w:history="1">
                      <w:r>
                        <w:rPr>
                          <w:rStyle w:val="Hyperlink"/>
                        </w:rPr>
                        <w:t>www.sorubak.com</w:t>
                      </w:r>
                    </w:hyperlink>
                  </w:p>
                </w:txbxContent>
              </v:textbox>
            </v:roundrect>
          </v:group>
        </w:pict>
      </w:r>
    </w:p>
    <w:p w:rsidR="00BE6BCA" w:rsidRPr="002631FA" w:rsidRDefault="00BE6BCA" w:rsidP="002631FA"/>
    <w:p w:rsidR="00BE6BCA" w:rsidRDefault="00BE6BCA" w:rsidP="002631FA"/>
    <w:p w:rsidR="00BE6BCA" w:rsidRPr="002631FA" w:rsidRDefault="00BE6BCA" w:rsidP="00020836">
      <w:pPr>
        <w:tabs>
          <w:tab w:val="left" w:pos="2190"/>
          <w:tab w:val="left" w:pos="7980"/>
        </w:tabs>
      </w:pPr>
      <w:r>
        <w:tab/>
      </w:r>
      <w:r>
        <w:tab/>
      </w:r>
    </w:p>
    <w:sectPr w:rsidR="00BE6BCA" w:rsidRPr="002631FA" w:rsidSect="00B37E43">
      <w:footerReference w:type="default" r:id="rId15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6BCA" w:rsidRDefault="00BE6BCA" w:rsidP="008E5D9F">
      <w:pPr>
        <w:spacing w:after="0" w:line="240" w:lineRule="auto"/>
      </w:pPr>
      <w:r>
        <w:separator/>
      </w:r>
    </w:p>
  </w:endnote>
  <w:endnote w:type="continuationSeparator" w:id="1">
    <w:p w:rsidR="00BE6BCA" w:rsidRDefault="00BE6BCA" w:rsidP="008E5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6BCA" w:rsidRPr="008E5D9F" w:rsidRDefault="00BE6BCA" w:rsidP="008E5D9F">
    <w:pPr>
      <w:pStyle w:val="Footer"/>
      <w:jc w:val="right"/>
      <w:rPr>
        <w:rFonts w:ascii="Cambria" w:hAnsi="Cambria" w:cs="Cambria"/>
      </w:rPr>
    </w:pPr>
    <w:r w:rsidRPr="008E5D9F">
      <w:rPr>
        <w:rFonts w:ascii="Cambria" w:hAnsi="Cambria" w:cs="Cambria"/>
      </w:rPr>
      <w:t>Fatih Mehmet ÖVEÇ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6BCA" w:rsidRDefault="00BE6BCA" w:rsidP="008E5D9F">
      <w:pPr>
        <w:spacing w:after="0" w:line="240" w:lineRule="auto"/>
      </w:pPr>
      <w:r>
        <w:separator/>
      </w:r>
    </w:p>
  </w:footnote>
  <w:footnote w:type="continuationSeparator" w:id="1">
    <w:p w:rsidR="00BE6BCA" w:rsidRDefault="00BE6BCA" w:rsidP="008E5D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E43"/>
    <w:rsid w:val="00020836"/>
    <w:rsid w:val="000D618B"/>
    <w:rsid w:val="002631FA"/>
    <w:rsid w:val="003D0DB7"/>
    <w:rsid w:val="005822B0"/>
    <w:rsid w:val="00653D3A"/>
    <w:rsid w:val="00664B4E"/>
    <w:rsid w:val="00701200"/>
    <w:rsid w:val="0077761A"/>
    <w:rsid w:val="008E5D9F"/>
    <w:rsid w:val="00900C7B"/>
    <w:rsid w:val="009A7DEC"/>
    <w:rsid w:val="00AE7E0B"/>
    <w:rsid w:val="00B37E43"/>
    <w:rsid w:val="00BE6BCA"/>
    <w:rsid w:val="00CB7591"/>
    <w:rsid w:val="00CC7998"/>
    <w:rsid w:val="00DA1801"/>
    <w:rsid w:val="00DA64F7"/>
    <w:rsid w:val="00DC3E7C"/>
    <w:rsid w:val="00EB6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DE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37E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37E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8E5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E5D9F"/>
  </w:style>
  <w:style w:type="paragraph" w:styleId="Footer">
    <w:name w:val="footer"/>
    <w:basedOn w:val="Normal"/>
    <w:link w:val="FooterChar"/>
    <w:uiPriority w:val="99"/>
    <w:semiHidden/>
    <w:rsid w:val="008E5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E5D9F"/>
  </w:style>
  <w:style w:type="character" w:styleId="Hyperlink">
    <w:name w:val="Hyperlink"/>
    <w:basedOn w:val="DefaultParagraphFont"/>
    <w:uiPriority w:val="99"/>
    <w:rsid w:val="005822B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135</TotalTime>
  <Pages>1</Pages>
  <Words>6</Words>
  <Characters>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ELİFSU</dc:creator>
  <cp:keywords>www.sorubak.com</cp:keywords>
  <dc:description>www.sorubak.com</dc:description>
  <cp:lastModifiedBy>edanur</cp:lastModifiedBy>
  <cp:revision>5</cp:revision>
  <dcterms:created xsi:type="dcterms:W3CDTF">2013-09-19T17:11:00Z</dcterms:created>
  <dcterms:modified xsi:type="dcterms:W3CDTF">2013-09-19T20:52:00Z</dcterms:modified>
  <cp:category>www.sorubak.com</cp:category>
</cp:coreProperties>
</file>