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38" w:rsidRPr="001B6E57" w:rsidRDefault="00D83038" w:rsidP="00626449">
      <w:pPr>
        <w:jc w:val="center"/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2/B SINIFI DEĞERLENDİRME SORULARI</w:t>
      </w:r>
    </w:p>
    <w:p w:rsidR="00D83038" w:rsidRPr="001B6E57" w:rsidRDefault="00D83038" w:rsidP="00626449">
      <w:pPr>
        <w:jc w:val="center"/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1B6E57">
        <w:rPr>
          <w:rFonts w:ascii="ALFABET98" w:hAnsi="ALFABET98" w:cs="ALFABET98"/>
          <w:b/>
          <w:bCs/>
          <w:sz w:val="24"/>
          <w:szCs w:val="24"/>
          <w:u w:val="single"/>
        </w:rPr>
        <w:t>TÜRKÇE</w:t>
      </w:r>
    </w:p>
    <w:tbl>
      <w:tblPr>
        <w:tblW w:w="552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</w:tblGrid>
      <w:tr w:rsidR="00D83038" w:rsidRPr="003A6310">
        <w:trPr>
          <w:trHeight w:val="2009"/>
        </w:trPr>
        <w:tc>
          <w:tcPr>
            <w:tcW w:w="5529" w:type="dxa"/>
          </w:tcPr>
          <w:p w:rsidR="00D83038" w:rsidRPr="003A6310" w:rsidRDefault="00D83038" w:rsidP="00244C36">
            <w:pPr>
              <w:rPr>
                <w:rFonts w:ascii="ALFABET98" w:hAnsi="ALFABET98" w:cs="ALFABET98"/>
                <w:sz w:val="24"/>
                <w:szCs w:val="24"/>
              </w:rPr>
            </w:pPr>
            <w:r w:rsidRPr="003A6310">
              <w:rPr>
                <w:rFonts w:ascii="ALFABET98" w:hAnsi="ALFABET98" w:cs="ALFABET98"/>
                <w:sz w:val="24"/>
                <w:szCs w:val="24"/>
              </w:rPr>
              <w:t>BurcuAnkara’nın Mamak ilçesinde yaşıyordu. Bu gece çok heyecanlı olduğu için bir türlü uyuyamıyordu. Yarın İstanbul’dan arkadaşı Pelin onlara gelecekti. Hafta sonu onu gezdireceği yerleri düşünüyordu. Pelin ‘i Anıtkabir’e mutlaka götürmeliyim , diye düşündü. Yarın havanın güneşli olmasını çok istiyordu. Bir an önce uyumalıyım yoksa uykusuz kalacağım diye düşündü. Okumak için Parmak Kız adlı kitabı aldı ve bir süre sonra uykuya daldı.</w:t>
            </w:r>
          </w:p>
        </w:tc>
      </w:tr>
    </w:tbl>
    <w:p w:rsidR="00D83038" w:rsidRPr="00626449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b/>
          <w:bCs/>
          <w:sz w:val="24"/>
          <w:szCs w:val="24"/>
          <w:lang w:eastAsia="tr-TR"/>
        </w:rPr>
        <w:t>1.)</w:t>
      </w:r>
      <w:r w:rsidRPr="00626449">
        <w:rPr>
          <w:rFonts w:ascii="ALFABET98" w:hAnsi="ALFABET98" w:cs="ALFABET98"/>
          <w:sz w:val="24"/>
          <w:szCs w:val="24"/>
          <w:lang w:eastAsia="tr-TR"/>
        </w:rPr>
        <w:t>Burcu neden heyecanlıydı?</w:t>
      </w:r>
    </w:p>
    <w:p w:rsidR="00D83038" w:rsidRPr="001B6E57" w:rsidRDefault="00D83038" w:rsidP="00626449">
      <w:pPr>
        <w:spacing w:after="0" w:line="240" w:lineRule="auto"/>
        <w:ind w:left="-360"/>
        <w:rPr>
          <w:rFonts w:ascii="ALFABET98" w:hAnsi="ALFABET98" w:cs="ALFABET98"/>
          <w:sz w:val="24"/>
          <w:szCs w:val="24"/>
          <w:lang w:eastAsia="tr-TR"/>
        </w:rPr>
      </w:pPr>
      <w:r w:rsidRPr="00626449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</w:t>
      </w:r>
    </w:p>
    <w:p w:rsidR="00D83038" w:rsidRDefault="00D83038" w:rsidP="00734210">
      <w:pPr>
        <w:jc w:val="center"/>
        <w:rPr>
          <w:rFonts w:ascii="ALFABET98" w:hAnsi="ALFABET98" w:cs="ALFABET98"/>
          <w:sz w:val="28"/>
          <w:szCs w:val="28"/>
        </w:rPr>
      </w:pPr>
      <w:hyperlink r:id="rId5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rFonts w:ascii="ALFABET98" w:hAnsi="ALFABET98" w:cs="ALFABET98"/>
          <w:sz w:val="28"/>
          <w:szCs w:val="28"/>
        </w:rPr>
        <w:t xml:space="preserve"> </w:t>
      </w:r>
    </w:p>
    <w:p w:rsidR="00D83038" w:rsidRPr="00626449" w:rsidRDefault="00D83038" w:rsidP="00626449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626449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26449">
        <w:rPr>
          <w:rFonts w:ascii="ALFABET98" w:hAnsi="ALFABET98" w:cs="ALFABET98"/>
          <w:b/>
          <w:bCs/>
          <w:sz w:val="24"/>
          <w:szCs w:val="24"/>
          <w:lang w:eastAsia="tr-TR"/>
        </w:rPr>
        <w:t>2.)</w:t>
      </w:r>
      <w:r w:rsidRPr="00626449">
        <w:rPr>
          <w:rFonts w:ascii="ALFABET98" w:hAnsi="ALFABET98" w:cs="ALFABET98"/>
          <w:sz w:val="24"/>
          <w:szCs w:val="24"/>
          <w:lang w:eastAsia="tr-TR"/>
        </w:rPr>
        <w:t xml:space="preserve"> Arkadaşı nereden geliyordu?</w:t>
      </w:r>
    </w:p>
    <w:p w:rsidR="00D83038" w:rsidRPr="001B6E57" w:rsidRDefault="00D83038" w:rsidP="00626449">
      <w:pPr>
        <w:spacing w:after="0" w:line="240" w:lineRule="auto"/>
        <w:ind w:left="-360"/>
        <w:rPr>
          <w:rFonts w:ascii="ALFABET98" w:hAnsi="ALFABET98" w:cs="ALFABET98"/>
          <w:sz w:val="24"/>
          <w:szCs w:val="24"/>
          <w:lang w:eastAsia="tr-TR"/>
        </w:rPr>
      </w:pPr>
      <w:r w:rsidRPr="00626449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</w:t>
      </w:r>
    </w:p>
    <w:p w:rsidR="00D83038" w:rsidRPr="00626449" w:rsidRDefault="00D83038" w:rsidP="00626449">
      <w:pPr>
        <w:spacing w:after="0" w:line="240" w:lineRule="auto"/>
        <w:ind w:left="-360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626449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26449">
        <w:rPr>
          <w:rFonts w:ascii="ALFABET98" w:hAnsi="ALFABET98" w:cs="ALFABET98"/>
          <w:b/>
          <w:bCs/>
          <w:sz w:val="24"/>
          <w:szCs w:val="24"/>
          <w:lang w:eastAsia="tr-TR"/>
        </w:rPr>
        <w:t>3.)</w:t>
      </w:r>
      <w:r w:rsidRPr="00626449">
        <w:rPr>
          <w:rFonts w:ascii="ALFABET98" w:hAnsi="ALFABET98" w:cs="ALFABET98"/>
          <w:sz w:val="24"/>
          <w:szCs w:val="24"/>
          <w:lang w:eastAsia="tr-TR"/>
        </w:rPr>
        <w:t>Burcu arkadaşını ner</w:t>
      </w:r>
      <w:r w:rsidRPr="001B6E57">
        <w:rPr>
          <w:rFonts w:ascii="ALFABET98" w:hAnsi="ALFABET98" w:cs="ALFABET98"/>
          <w:sz w:val="24"/>
          <w:szCs w:val="24"/>
          <w:lang w:eastAsia="tr-TR"/>
        </w:rPr>
        <w:t>eye</w:t>
      </w:r>
      <w:r w:rsidRPr="00626449">
        <w:rPr>
          <w:rFonts w:ascii="ALFABET98" w:hAnsi="ALFABET98" w:cs="ALFABET98"/>
          <w:sz w:val="24"/>
          <w:szCs w:val="24"/>
          <w:lang w:eastAsia="tr-TR"/>
        </w:rPr>
        <w:t xml:space="preserve"> götürmeyi planlıyordu?</w:t>
      </w:r>
    </w:p>
    <w:p w:rsidR="00D83038" w:rsidRPr="00626449" w:rsidRDefault="00D83038" w:rsidP="00626449">
      <w:pPr>
        <w:spacing w:after="0" w:line="240" w:lineRule="auto"/>
        <w:ind w:left="-360"/>
        <w:rPr>
          <w:rFonts w:ascii="ALFABET98" w:hAnsi="ALFABET98" w:cs="ALFABET98"/>
          <w:sz w:val="24"/>
          <w:szCs w:val="24"/>
          <w:lang w:eastAsia="tr-TR"/>
        </w:rPr>
      </w:pPr>
      <w:r w:rsidRPr="00626449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</w:t>
      </w:r>
    </w:p>
    <w:p w:rsidR="00D83038" w:rsidRPr="001B6E57" w:rsidRDefault="00D83038" w:rsidP="00626449">
      <w:pPr>
        <w:rPr>
          <w:rFonts w:ascii="ALFABET98" w:hAnsi="ALFABET98" w:cs="ALFABET98"/>
        </w:rPr>
      </w:pPr>
    </w:p>
    <w:p w:rsidR="00D83038" w:rsidRPr="001B6E57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  <w:b/>
          <w:bCs/>
          <w:sz w:val="24"/>
          <w:szCs w:val="24"/>
        </w:rPr>
        <w:t>4.)</w:t>
      </w:r>
      <w:r w:rsidRPr="001B6E57">
        <w:rPr>
          <w:rFonts w:ascii="ALFABET98" w:hAnsi="ALFABET98" w:cs="ALFABET98"/>
        </w:rPr>
        <w:t xml:space="preserve"> Aşağıya alfabeyi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83038" w:rsidRPr="003A6310">
        <w:trPr>
          <w:trHeight w:val="510"/>
        </w:trPr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</w:tr>
      <w:tr w:rsidR="00D83038" w:rsidRPr="003A6310">
        <w:trPr>
          <w:trHeight w:val="569"/>
        </w:trPr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  <w:tc>
          <w:tcPr>
            <w:tcW w:w="360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</w:rPr>
            </w:pPr>
          </w:p>
        </w:tc>
      </w:tr>
    </w:tbl>
    <w:p w:rsidR="00D83038" w:rsidRDefault="00D83038" w:rsidP="00626449">
      <w:pPr>
        <w:rPr>
          <w:rFonts w:ascii="ALFABET98" w:hAnsi="ALFABET98" w:cs="ALFABET98"/>
          <w:b/>
          <w:bCs/>
          <w:sz w:val="24"/>
          <w:szCs w:val="24"/>
        </w:rPr>
      </w:pPr>
    </w:p>
    <w:p w:rsidR="00D83038" w:rsidRDefault="00D83038" w:rsidP="006D5131">
      <w:pPr>
        <w:spacing w:after="0"/>
        <w:rPr>
          <w:rFonts w:ascii="ALFABET98" w:hAnsi="ALFABET98" w:cs="ALFABET98"/>
        </w:rPr>
      </w:pPr>
      <w:r w:rsidRPr="001B6E57">
        <w:rPr>
          <w:rFonts w:ascii="ALFABET98" w:hAnsi="ALFABET98" w:cs="ALFABET98"/>
          <w:b/>
          <w:bCs/>
          <w:sz w:val="24"/>
          <w:szCs w:val="24"/>
        </w:rPr>
        <w:t>5.)</w:t>
      </w:r>
      <w:r w:rsidRPr="001B6E57">
        <w:rPr>
          <w:rFonts w:ascii="ALFABET98" w:hAnsi="ALFABET98" w:cs="ALFABET98"/>
        </w:rPr>
        <w:t xml:space="preserve"> Aşağıdaki kelimeleri sözlük sırasına göre diziniz.</w:t>
      </w:r>
    </w:p>
    <w:p w:rsidR="00D83038" w:rsidRPr="001B6E57" w:rsidRDefault="00D83038" w:rsidP="006D5131">
      <w:pPr>
        <w:spacing w:after="0"/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kalem    cetvel    silgi    defter</w:t>
      </w:r>
    </w:p>
    <w:p w:rsidR="00D83038" w:rsidRPr="001B6E57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1.</w:t>
      </w:r>
    </w:p>
    <w:p w:rsidR="00D83038" w:rsidRPr="001B6E57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2.</w:t>
      </w:r>
    </w:p>
    <w:p w:rsidR="00D83038" w:rsidRPr="001B6E57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3.</w:t>
      </w:r>
    </w:p>
    <w:p w:rsidR="00D83038" w:rsidRPr="001B6E57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4.</w:t>
      </w:r>
    </w:p>
    <w:p w:rsidR="00D83038" w:rsidRPr="001B6E57" w:rsidRDefault="00D83038" w:rsidP="00626449">
      <w:pPr>
        <w:rPr>
          <w:rFonts w:ascii="ALFABET98" w:hAnsi="ALFABET98" w:cs="ALFABET98"/>
        </w:rPr>
      </w:pPr>
      <w:r>
        <w:rPr>
          <w:rFonts w:ascii="ALFABET98" w:hAnsi="ALFABET98" w:cs="ALFABET98"/>
          <w:b/>
          <w:bCs/>
          <w:sz w:val="24"/>
          <w:szCs w:val="24"/>
        </w:rPr>
        <w:t>6</w:t>
      </w:r>
      <w:r w:rsidRPr="001B6E57">
        <w:rPr>
          <w:rFonts w:ascii="ALFABET98" w:hAnsi="ALFABET98" w:cs="ALFABET98"/>
          <w:b/>
          <w:bCs/>
          <w:sz w:val="24"/>
          <w:szCs w:val="24"/>
        </w:rPr>
        <w:t>.)</w:t>
      </w:r>
      <w:r w:rsidRPr="001B6E57">
        <w:rPr>
          <w:rFonts w:ascii="ALFABET98" w:hAnsi="ALFABET98" w:cs="ALFABET98"/>
        </w:rPr>
        <w:t>Aşağıdaki kelimelerin</w:t>
      </w:r>
      <w:r w:rsidRPr="006D5131">
        <w:rPr>
          <w:rFonts w:ascii="ALFABET98" w:hAnsi="ALFABET98" w:cs="ALFABET98"/>
          <w:b/>
          <w:bCs/>
          <w:u w:val="single"/>
        </w:rPr>
        <w:t xml:space="preserve"> sesli</w:t>
      </w:r>
      <w:r w:rsidRPr="001B6E57">
        <w:rPr>
          <w:rFonts w:ascii="ALFABET98" w:hAnsi="ALFABET98" w:cs="ALFABET98"/>
        </w:rPr>
        <w:t xml:space="preserve"> harflerini yazınız.</w:t>
      </w:r>
    </w:p>
    <w:p w:rsidR="00D83038" w:rsidRPr="001B6E57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Gözlük:</w:t>
      </w:r>
    </w:p>
    <w:p w:rsidR="00D83038" w:rsidRPr="001B6E57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Sehpa:</w:t>
      </w:r>
    </w:p>
    <w:p w:rsidR="00D83038" w:rsidRDefault="00D83038" w:rsidP="00626449">
      <w:pPr>
        <w:rPr>
          <w:rFonts w:ascii="ALFABET98" w:hAnsi="ALFABET98" w:cs="ALFABET98"/>
        </w:rPr>
      </w:pPr>
      <w:r w:rsidRPr="001B6E57">
        <w:rPr>
          <w:rFonts w:ascii="ALFABET98" w:hAnsi="ALFABET98" w:cs="ALFABET98"/>
        </w:rPr>
        <w:t>Kalemlik:</w:t>
      </w:r>
    </w:p>
    <w:p w:rsidR="00D83038" w:rsidRPr="006D5131" w:rsidRDefault="00D83038" w:rsidP="001B6E57">
      <w:pPr>
        <w:jc w:val="center"/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6D5131">
        <w:rPr>
          <w:rFonts w:ascii="ALFABET98" w:hAnsi="ALFABET98" w:cs="ALFABET98"/>
          <w:b/>
          <w:bCs/>
          <w:sz w:val="24"/>
          <w:szCs w:val="24"/>
          <w:u w:val="single"/>
        </w:rPr>
        <w:t>HAYAT BİLGİSİ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1</w:t>
      </w:r>
      <w:r w:rsidRPr="001B6E57">
        <w:rPr>
          <w:rFonts w:ascii="ALFABET98" w:hAnsi="ALFABET98" w:cs="ALFABET98"/>
          <w:sz w:val="24"/>
          <w:szCs w:val="24"/>
          <w:lang w:eastAsia="tr-TR"/>
        </w:rPr>
        <w:t>. Derslerimizde başarılı olmak için aşağıdakilerden hangisini yapmalıyız?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A) Okulla ilgili işlerimizi zamanında yapmalıyız.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B)  Hiç dinlenmeden ders çalışmalıyız.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C)  Okula gitmeye 5 dakika kala çantamızı hazırlamalıyız.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2</w:t>
      </w:r>
      <w:r w:rsidRPr="001B6E57">
        <w:rPr>
          <w:rFonts w:ascii="ALFABET98" w:hAnsi="ALFABET98" w:cs="ALFABET98"/>
          <w:sz w:val="24"/>
          <w:szCs w:val="24"/>
          <w:lang w:eastAsia="tr-TR"/>
        </w:rPr>
        <w:t>. Sabah kalktıktan sonra ilk olarak ne yapmalıyız?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A) Kahvaltımızı yaparız.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B)  Çantamızı hazırlarız.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C)  Elimizi yüzümüzü yıkarız.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3</w:t>
      </w:r>
      <w:r w:rsidRPr="001B6E57">
        <w:rPr>
          <w:rFonts w:ascii="ALFABET98" w:hAnsi="ALFABET98" w:cs="ALFABET98"/>
          <w:sz w:val="24"/>
          <w:szCs w:val="24"/>
          <w:lang w:eastAsia="tr-TR"/>
        </w:rPr>
        <w:t xml:space="preserve">. </w:t>
      </w:r>
      <w:r>
        <w:rPr>
          <w:rFonts w:ascii="ALFABET98" w:hAnsi="ALFABET98" w:cs="ALFABET98"/>
          <w:sz w:val="24"/>
          <w:szCs w:val="24"/>
          <w:lang w:eastAsia="tr-TR"/>
        </w:rPr>
        <w:t>Başarılı</w:t>
      </w:r>
      <w:r w:rsidRPr="001B6E57">
        <w:rPr>
          <w:rFonts w:ascii="ALFABET98" w:hAnsi="ALFABET98" w:cs="ALFABET98"/>
          <w:sz w:val="24"/>
          <w:szCs w:val="24"/>
          <w:lang w:eastAsia="tr-TR"/>
        </w:rPr>
        <w:t xml:space="preserve"> olmak için Atatürk’ün aşağıdaki özelliklerinden hangisini kendimize örnek almalıyız?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A) Atatürk’ün, çocukları sevme özelliği.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>
        <w:rPr>
          <w:rFonts w:ascii="ALFABET98" w:hAnsi="ALFABET98" w:cs="ALFABET98"/>
          <w:sz w:val="24"/>
          <w:szCs w:val="24"/>
          <w:lang w:eastAsia="tr-TR"/>
        </w:rPr>
        <w:t xml:space="preserve">B)  Atatürk’ün </w:t>
      </w:r>
      <w:r w:rsidRPr="001B6E57">
        <w:rPr>
          <w:rFonts w:ascii="ALFABET98" w:hAnsi="ALFABET98" w:cs="ALFABET98"/>
          <w:sz w:val="24"/>
          <w:szCs w:val="24"/>
          <w:lang w:eastAsia="tr-TR"/>
        </w:rPr>
        <w:t>planlı ve disiplinli çalışma özelliği.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C)  Atatürk’ün cesareti ve savaşçı özelliği.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4</w:t>
      </w:r>
      <w:r w:rsidRPr="001B6E57">
        <w:rPr>
          <w:rFonts w:ascii="ALFABET98" w:hAnsi="ALFABET98" w:cs="ALFABET98"/>
          <w:sz w:val="24"/>
          <w:szCs w:val="24"/>
          <w:lang w:eastAsia="tr-TR"/>
        </w:rPr>
        <w:t>. Kitaplarımızı, ders araç ve gereçlerimizi aşağıdakilerden hangisine göre hazırlamalıyız?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A) Kitaplarımızın rengine göre hazırlamalıyız.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 xml:space="preserve">B) </w:t>
      </w:r>
      <w:r w:rsidRPr="006D5131">
        <w:rPr>
          <w:rFonts w:ascii="ALFABET98" w:hAnsi="ALFABET98" w:cs="ALFABET98"/>
          <w:sz w:val="24"/>
          <w:szCs w:val="24"/>
          <w:lang w:eastAsia="tr-TR"/>
        </w:rPr>
        <w:t>Her şeyi koymalıyız.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C) Günlük ders programına göre hazırlamalıyız.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5</w:t>
      </w:r>
      <w:r w:rsidRPr="001B6E57">
        <w:rPr>
          <w:rFonts w:ascii="ALFABET98" w:hAnsi="ALFABET98" w:cs="ALFABET98"/>
          <w:sz w:val="24"/>
          <w:szCs w:val="24"/>
          <w:lang w:eastAsia="tr-TR"/>
        </w:rPr>
        <w:t>. Aşağıdakilerden hangisi, büyüklerimizden yardım almadan yapabileceğimiz işlerdendir?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A) Dişlerimizi fırçalamak.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B) Saçlarımızı kesmek.</w:t>
      </w:r>
    </w:p>
    <w:p w:rsidR="00D83038" w:rsidRPr="001B6E57" w:rsidRDefault="00D83038" w:rsidP="001B6E57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1B6E57">
        <w:rPr>
          <w:rFonts w:ascii="ALFABET98" w:hAnsi="ALFABET98" w:cs="ALFABET98"/>
          <w:sz w:val="24"/>
          <w:szCs w:val="24"/>
          <w:lang w:eastAsia="tr-TR"/>
        </w:rPr>
        <w:t>C) Sökülen elbisemizi dikmek.</w:t>
      </w:r>
    </w:p>
    <w:p w:rsidR="00D83038" w:rsidRDefault="00D83038" w:rsidP="0026185A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6D5131" w:rsidRDefault="00D83038" w:rsidP="006D5131">
      <w:pPr>
        <w:spacing w:after="0" w:line="240" w:lineRule="auto"/>
        <w:ind w:left="-142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Aşağıdaki boşlukları doldurunuz</w:t>
      </w:r>
    </w:p>
    <w:p w:rsidR="00D83038" w:rsidRPr="006D5131" w:rsidRDefault="00D83038" w:rsidP="0026185A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Yaşadığınız il:</w:t>
      </w:r>
      <w:r w:rsidRPr="006D5131">
        <w:rPr>
          <w:rFonts w:ascii="Times New Roman" w:hAnsi="Times New Roman" w:cs="Times New Roman"/>
          <w:sz w:val="24"/>
          <w:szCs w:val="24"/>
          <w:lang w:eastAsia="tr-TR"/>
        </w:rPr>
        <w:t>……………………………</w:t>
      </w:r>
    </w:p>
    <w:p w:rsidR="00D83038" w:rsidRPr="006D5131" w:rsidRDefault="00D83038" w:rsidP="0026185A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Yaşadığınız ilçe:</w:t>
      </w:r>
      <w:r w:rsidRPr="006D5131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</w:t>
      </w:r>
    </w:p>
    <w:p w:rsidR="00D83038" w:rsidRPr="006D5131" w:rsidRDefault="00D83038" w:rsidP="0026185A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Okulunuz:</w:t>
      </w:r>
      <w:r w:rsidRPr="006D5131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</w:t>
      </w:r>
      <w:r w:rsidRPr="006D5131">
        <w:rPr>
          <w:rFonts w:ascii="ALFABET98" w:hAnsi="ALFABET98" w:cs="ALFABET98"/>
          <w:sz w:val="24"/>
          <w:szCs w:val="24"/>
          <w:lang w:eastAsia="tr-TR"/>
        </w:rPr>
        <w:t>.</w:t>
      </w:r>
    </w:p>
    <w:p w:rsidR="00D83038" w:rsidRPr="006D5131" w:rsidRDefault="00D83038" w:rsidP="0026185A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6D5131">
        <w:rPr>
          <w:rFonts w:ascii="ALFABET98" w:hAnsi="ALFABET98" w:cs="ALFABET98"/>
          <w:sz w:val="24"/>
          <w:szCs w:val="24"/>
          <w:lang w:eastAsia="tr-TR"/>
        </w:rPr>
        <w:t>Sınıfınız:</w:t>
      </w:r>
      <w:r w:rsidRPr="006D5131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</w:t>
      </w:r>
    </w:p>
    <w:p w:rsidR="00D83038" w:rsidRPr="006D5131" w:rsidRDefault="00D83038" w:rsidP="0026185A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D83038" w:rsidRPr="006D5131" w:rsidRDefault="00D83038" w:rsidP="0026185A">
      <w:pPr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6D5131">
        <w:rPr>
          <w:rFonts w:ascii="ALFABET98" w:hAnsi="ALFABET98" w:cs="ALFABET98"/>
          <w:b/>
          <w:bCs/>
          <w:sz w:val="24"/>
          <w:szCs w:val="24"/>
          <w:u w:val="single"/>
        </w:rPr>
        <w:t>Aşağıdaki boşluğa sıranızın yerini çiziniz.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</w:tblGrid>
      <w:tr w:rsidR="00D83038" w:rsidRPr="003A6310">
        <w:trPr>
          <w:trHeight w:val="3303"/>
        </w:trPr>
        <w:tc>
          <w:tcPr>
            <w:tcW w:w="4928" w:type="dxa"/>
          </w:tcPr>
          <w:p w:rsidR="00D83038" w:rsidRPr="003A6310" w:rsidRDefault="00D83038" w:rsidP="003A6310">
            <w:pPr>
              <w:spacing w:after="0" w:line="240" w:lineRule="auto"/>
              <w:rPr>
                <w:rFonts w:ascii="ALFABET98" w:hAnsi="ALFABET98" w:cs="ALFABET98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D83038" w:rsidRDefault="00D83038" w:rsidP="006D5131">
      <w:pPr>
        <w:jc w:val="center"/>
        <w:rPr>
          <w:rFonts w:ascii="ALFABET98" w:hAnsi="ALFABET98" w:cs="ALFABET98"/>
          <w:b/>
          <w:bCs/>
          <w:sz w:val="24"/>
          <w:szCs w:val="24"/>
          <w:u w:val="single"/>
        </w:rPr>
      </w:pPr>
      <w:r>
        <w:rPr>
          <w:rFonts w:ascii="ALFABET98" w:hAnsi="ALFABET98" w:cs="ALFABET98"/>
          <w:b/>
          <w:bCs/>
          <w:sz w:val="24"/>
          <w:szCs w:val="24"/>
          <w:u w:val="single"/>
        </w:rPr>
        <w:t>MATEMATİK</w:t>
      </w:r>
    </w:p>
    <w:p w:rsidR="00D83038" w:rsidRPr="00683830" w:rsidRDefault="00D83038" w:rsidP="006D5131">
      <w:pPr>
        <w:rPr>
          <w:rFonts w:ascii="ALFABET98" w:hAnsi="ALFABET98" w:cs="ALFABET98"/>
          <w:color w:val="000000"/>
          <w:sz w:val="24"/>
          <w:szCs w:val="24"/>
        </w:rPr>
      </w:pPr>
      <w:r w:rsidRPr="00683830">
        <w:rPr>
          <w:rFonts w:ascii="ALFABET98" w:hAnsi="ALFABET98" w:cs="ALFABET98"/>
          <w:color w:val="000000"/>
          <w:sz w:val="24"/>
          <w:szCs w:val="24"/>
        </w:rPr>
        <w:t>Aşağıdaki boşlukları doldurunuz</w:t>
      </w: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Resim6" style="position:absolute;margin-left:15pt;margin-top:6.3pt;width:68.4pt;height:67.7pt;z-index:-251664384;visibility:visible">
            <v:imagedata r:id="rId6" o:title="" grayscale="t" bilevel="t"/>
            <w10:wrap type="square"/>
          </v:shape>
        </w:pict>
      </w: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Adı</w:t>
      </w:r>
      <w:r w:rsidRPr="00683830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:</w:t>
      </w:r>
      <w:r w:rsidRPr="00683830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……………………</w:t>
      </w:r>
      <w:r w:rsidRPr="00683830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</w:t>
      </w:r>
    </w:p>
    <w:p w:rsidR="00D83038" w:rsidRPr="00683830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Köse sayısı: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</w:t>
      </w: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Ayrıt sayısı: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</w:t>
      </w: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Yüz sayısı: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</w:t>
      </w:r>
    </w:p>
    <w:p w:rsidR="00D83038" w:rsidRPr="00683830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>
        <w:rPr>
          <w:noProof/>
          <w:lang w:eastAsia="tr-TR"/>
        </w:rPr>
        <w:pict>
          <v:shape id="Resim 4" o:spid="_x0000_s1027" type="#_x0000_t75" alt="Resim5" style="position:absolute;margin-left:5.85pt;margin-top:5.4pt;width:77.4pt;height:57.25pt;z-index:-251662336;visibility:visible" wrapcoords="2517 0 0 4547 -210 5684 -210 21032 19083 21032 19293 21032 20761 18189 21600 14779 21600 0 2517 0">
            <v:imagedata r:id="rId7" o:title=""/>
            <w10:wrap type="tight"/>
          </v:shape>
        </w:pict>
      </w: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Adı: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</w:t>
      </w: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83830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Köşe sayısı:</w:t>
      </w:r>
      <w:r w:rsidRPr="00683830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</w:t>
      </w: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83830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Ayrıt sayısı:</w:t>
      </w:r>
      <w:r w:rsidRPr="00683830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</w:t>
      </w:r>
      <w:r w:rsidRPr="00683830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</w:t>
      </w:r>
    </w:p>
    <w:p w:rsidR="00D83038" w:rsidRPr="00683830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Yüz sayısı: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</w:t>
      </w:r>
      <w:r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..</w:t>
      </w:r>
    </w:p>
    <w:p w:rsidR="00D83038" w:rsidRPr="00683830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>
        <w:rPr>
          <w:noProof/>
          <w:lang w:eastAsia="tr-TR"/>
        </w:rPr>
        <w:pict>
          <v:shape id="Resim 1" o:spid="_x0000_s1028" type="#_x0000_t75" alt="Resim3" style="position:absolute;margin-left:21.45pt;margin-top:12.5pt;width:41.7pt;height:81.95pt;z-index:-251663360;visibility:visible" wrapcoords="9257 198 0 4161 -386 4756 -386 21204 21214 21204 21600 5350 20829 3963 11571 198 9257 198">
            <v:imagedata r:id="rId8" o:title="" grayscale="t" bilevel="t"/>
            <w10:wrap type="tight"/>
          </v:shape>
        </w:pict>
      </w:r>
    </w:p>
    <w:p w:rsidR="00D83038" w:rsidRPr="00683830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</w:p>
    <w:p w:rsidR="00D83038" w:rsidRPr="00683830" w:rsidRDefault="00D83038" w:rsidP="006D5131">
      <w:pPr>
        <w:spacing w:after="0" w:line="240" w:lineRule="auto"/>
        <w:ind w:left="708" w:firstLine="708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Adı: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…………………………</w:t>
      </w: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 w:cs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Köşe sayısı: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</w:t>
      </w: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..</w:t>
      </w:r>
    </w:p>
    <w:p w:rsidR="00D83038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Ayrıt sayısı: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</w:t>
      </w: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</w:t>
      </w:r>
      <w:r w:rsidRPr="00683830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</w:t>
      </w:r>
      <w:r w:rsidRPr="00683830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</w:t>
      </w:r>
    </w:p>
    <w:p w:rsidR="00D83038" w:rsidRDefault="00D83038" w:rsidP="006D5131">
      <w:pPr>
        <w:spacing w:after="0" w:line="240" w:lineRule="auto"/>
        <w:rPr>
          <w:rFonts w:ascii="ALFABET98" w:eastAsia="SimSun" w:hAnsi="ALFABET98" w:cs="ALFABET98"/>
          <w:color w:val="000000"/>
          <w:sz w:val="24"/>
          <w:szCs w:val="24"/>
          <w:lang w:eastAsia="zh-CN"/>
        </w:rPr>
      </w:pPr>
      <w:r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 xml:space="preserve"> Yüz sayısı: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</w:t>
      </w:r>
      <w:r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..</w:t>
      </w:r>
    </w:p>
    <w:p w:rsidR="00D83038" w:rsidRPr="006D5131" w:rsidRDefault="00D83038" w:rsidP="006D5131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</w:p>
    <w:p w:rsidR="00D83038" w:rsidRPr="00683830" w:rsidRDefault="00D83038" w:rsidP="006D5131">
      <w:pPr>
        <w:spacing w:after="0" w:line="240" w:lineRule="auto"/>
        <w:ind w:left="708" w:firstLine="708"/>
        <w:rPr>
          <w:rFonts w:ascii="ALFABET98" w:eastAsia="SimSun" w:hAnsi="ALFABET98"/>
          <w:color w:val="000000"/>
          <w:sz w:val="24"/>
          <w:szCs w:val="24"/>
          <w:lang w:eastAsia="zh-CN"/>
        </w:rPr>
      </w:pP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2" o:spid="_x0000_s1029" type="#_x0000_t132" style="position:absolute;left:0;text-align:left;margin-left:29.25pt;margin-top:5.9pt;width:32.4pt;height:72.95pt;z-index:251655168;visibility:visible" strokeweight="1.75pt"/>
        </w:pict>
      </w:r>
    </w:p>
    <w:p w:rsidR="00D83038" w:rsidRPr="006D5131" w:rsidRDefault="00D83038" w:rsidP="006D5131">
      <w:pPr>
        <w:spacing w:after="0" w:line="240" w:lineRule="auto"/>
        <w:ind w:left="708" w:firstLine="708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Adı: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……………………………</w:t>
      </w:r>
    </w:p>
    <w:p w:rsidR="00D83038" w:rsidRPr="006D5131" w:rsidRDefault="00D83038" w:rsidP="006D5131">
      <w:pPr>
        <w:tabs>
          <w:tab w:val="left" w:pos="1237"/>
        </w:tabs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 xml:space="preserve">   Köse sayısı: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</w:t>
      </w:r>
      <w:r w:rsidRPr="00683830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</w:t>
      </w:r>
    </w:p>
    <w:p w:rsidR="00D83038" w:rsidRDefault="00D83038" w:rsidP="00683830">
      <w:pPr>
        <w:spacing w:after="0" w:line="240" w:lineRule="auto"/>
        <w:rPr>
          <w:rFonts w:ascii="ALFABET98" w:eastAsia="SimSun" w:hAnsi="ALFABET98"/>
          <w:color w:val="000000"/>
          <w:sz w:val="24"/>
          <w:szCs w:val="24"/>
          <w:lang w:eastAsia="zh-CN"/>
        </w:rPr>
      </w:pPr>
      <w:r w:rsidRPr="006D5131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Ayrıt sayısı:</w:t>
      </w:r>
      <w:r w:rsidRPr="006D5131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</w:t>
      </w:r>
      <w:r w:rsidRPr="00683830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</w:t>
      </w:r>
      <w:r w:rsidRPr="00683830"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>.</w:t>
      </w:r>
    </w:p>
    <w:p w:rsidR="00D83038" w:rsidRPr="006D5131" w:rsidRDefault="00D83038" w:rsidP="00683830">
      <w:pPr>
        <w:spacing w:after="0" w:line="240" w:lineRule="auto"/>
        <w:ind w:left="1416"/>
        <w:rPr>
          <w:rFonts w:ascii="ALFABET98" w:eastAsia="SimSun" w:hAnsi="ALFABET98"/>
          <w:color w:val="000000"/>
          <w:sz w:val="24"/>
          <w:szCs w:val="24"/>
          <w:lang w:eastAsia="zh-CN"/>
        </w:rPr>
      </w:pPr>
      <w:r>
        <w:rPr>
          <w:rFonts w:ascii="ALFABET98" w:eastAsia="SimSun" w:hAnsi="ALFABET98" w:cs="ALFABET98"/>
          <w:color w:val="000000"/>
          <w:sz w:val="24"/>
          <w:szCs w:val="24"/>
          <w:lang w:eastAsia="zh-CN"/>
        </w:rPr>
        <w:t xml:space="preserve">    Yüz sayısı: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………………………</w:t>
      </w: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Aşağıdaki uzunlukları cetvelinizle ölçüp kaç cm olduğunu yazınız.</w:t>
      </w: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6D5131">
      <w:pPr>
        <w:rPr>
          <w:rFonts w:ascii="ALFABET98" w:hAnsi="ALFABET98" w:cs="ALFABET98"/>
          <w:sz w:val="24"/>
          <w:szCs w:val="24"/>
        </w:rPr>
      </w:pPr>
    </w:p>
    <w:p w:rsidR="00D83038" w:rsidRPr="00683830" w:rsidRDefault="00D83038" w:rsidP="00683830">
      <w:pPr>
        <w:spacing w:after="0" w:line="240" w:lineRule="auto"/>
        <w:rPr>
          <w:rFonts w:ascii="ALFABET98" w:hAnsi="ALFABET98" w:cs="ALFABET98"/>
          <w:sz w:val="28"/>
          <w:szCs w:val="28"/>
          <w:lang w:eastAsia="tr-TR"/>
        </w:rPr>
      </w:pPr>
      <w:r w:rsidRPr="00683830">
        <w:rPr>
          <w:rFonts w:ascii="ALFABET98" w:hAnsi="ALFABET98" w:cs="ALFABET98"/>
          <w:sz w:val="28"/>
          <w:szCs w:val="28"/>
          <w:lang w:eastAsia="tr-TR"/>
        </w:rPr>
        <w:t>Aşağıdaki çıkarma işlemlerini yapınız.</w:t>
      </w:r>
    </w:p>
    <w:p w:rsidR="00D83038" w:rsidRPr="00683830" w:rsidRDefault="00D83038" w:rsidP="0068383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tr-TR"/>
        </w:rPr>
      </w:pPr>
    </w:p>
    <w:p w:rsidR="00D83038" w:rsidRPr="00683830" w:rsidRDefault="00D83038" w:rsidP="00683830">
      <w:pPr>
        <w:spacing w:after="0" w:line="240" w:lineRule="auto"/>
        <w:rPr>
          <w:rFonts w:ascii="ALFABET98" w:hAnsi="ALFABET98" w:cs="ALFABET98"/>
          <w:sz w:val="28"/>
          <w:szCs w:val="28"/>
          <w:lang w:eastAsia="tr-TR"/>
        </w:rPr>
      </w:pPr>
      <w:r>
        <w:rPr>
          <w:rFonts w:ascii="ALFABET98" w:hAnsi="ALFABET98" w:cs="ALFABET98"/>
          <w:sz w:val="28"/>
          <w:szCs w:val="28"/>
          <w:lang w:eastAsia="tr-TR"/>
        </w:rPr>
        <w:t xml:space="preserve"> 96</w:t>
      </w:r>
      <w:r>
        <w:rPr>
          <w:rFonts w:ascii="ALFABET98" w:hAnsi="ALFABET98" w:cs="ALFABET98"/>
          <w:sz w:val="28"/>
          <w:szCs w:val="28"/>
          <w:lang w:eastAsia="tr-TR"/>
        </w:rPr>
        <w:tab/>
      </w:r>
      <w:r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sz w:val="28"/>
          <w:szCs w:val="28"/>
          <w:lang w:eastAsia="tr-TR"/>
        </w:rPr>
        <w:t>6</w:t>
      </w:r>
      <w:r>
        <w:rPr>
          <w:rFonts w:ascii="ALFABET98" w:hAnsi="ALFABET98" w:cs="ALFABET98"/>
          <w:sz w:val="28"/>
          <w:szCs w:val="28"/>
          <w:lang w:eastAsia="tr-TR"/>
        </w:rPr>
        <w:t>9</w:t>
      </w:r>
      <w:r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sz w:val="28"/>
          <w:szCs w:val="28"/>
          <w:lang w:eastAsia="tr-TR"/>
        </w:rPr>
        <w:t>4</w:t>
      </w:r>
      <w:r>
        <w:rPr>
          <w:rFonts w:ascii="ALFABET98" w:hAnsi="ALFABET98" w:cs="ALFABET98"/>
          <w:sz w:val="28"/>
          <w:szCs w:val="28"/>
          <w:lang w:eastAsia="tr-TR"/>
        </w:rPr>
        <w:t>4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  <w:t>63</w:t>
      </w:r>
    </w:p>
    <w:p w:rsidR="00D83038" w:rsidRPr="00683830" w:rsidRDefault="00D83038" w:rsidP="00683830">
      <w:pPr>
        <w:spacing w:after="0" w:line="240" w:lineRule="auto"/>
        <w:rPr>
          <w:rFonts w:ascii="ALFABET98" w:hAnsi="ALFABET98" w:cs="ALFABET98"/>
          <w:sz w:val="28"/>
          <w:szCs w:val="28"/>
          <w:lang w:eastAsia="tr-TR"/>
        </w:rPr>
      </w:pPr>
      <w:r>
        <w:rPr>
          <w:noProof/>
          <w:lang w:eastAsia="tr-TR"/>
        </w:rPr>
        <w:pict>
          <v:line id="Düz Bağlayıcı 19" o:spid="_x0000_s1030" style="position:absolute;z-index:251659264;visibility:visible" from="198pt,22pt" to="234pt,22pt" strokeweight="1.25pt"/>
        </w:pict>
      </w:r>
      <w:r>
        <w:rPr>
          <w:noProof/>
          <w:lang w:eastAsia="tr-TR"/>
        </w:rPr>
        <w:pict>
          <v:line id="Düz Bağlayıcı 18" o:spid="_x0000_s1031" style="position:absolute;z-index:251658240;visibility:visible" from="126pt,22pt" to="162pt,22pt" strokeweight="1.25pt"/>
        </w:pict>
      </w:r>
      <w:r>
        <w:rPr>
          <w:noProof/>
          <w:lang w:eastAsia="tr-TR"/>
        </w:rPr>
        <w:pict>
          <v:line id="Düz Bağlayıcı 17" o:spid="_x0000_s1032" style="position:absolute;z-index:251657216;visibility:visible" from="61.2pt,22pt" to="97.2pt,22pt" strokeweight="1.25pt"/>
        </w:pict>
      </w:r>
      <w:r>
        <w:rPr>
          <w:noProof/>
          <w:lang w:eastAsia="tr-TR"/>
        </w:rPr>
        <w:pict>
          <v:line id="Düz Bağlayıcı 16" o:spid="_x0000_s1033" style="position:absolute;z-index:251656192;visibility:visible" from="0,22pt" to="36pt,22pt" strokeweight="1.25pt"/>
        </w:pict>
      </w:r>
      <w:r w:rsidRPr="00683830">
        <w:rPr>
          <w:rFonts w:ascii="ALFABET98" w:hAnsi="ALFABET98" w:cs="ALFABET98"/>
          <w:b/>
          <w:bCs/>
          <w:sz w:val="36"/>
          <w:szCs w:val="36"/>
          <w:lang w:eastAsia="tr-TR"/>
        </w:rPr>
        <w:t>-</w:t>
      </w:r>
      <w:r w:rsidRPr="00683830">
        <w:rPr>
          <w:rFonts w:ascii="ALFABET98" w:hAnsi="ALFABET98" w:cs="ALFABET98"/>
          <w:sz w:val="28"/>
          <w:szCs w:val="28"/>
          <w:lang w:eastAsia="tr-TR"/>
        </w:rPr>
        <w:t xml:space="preserve"> 4</w:t>
      </w:r>
      <w:r>
        <w:rPr>
          <w:rFonts w:ascii="ALFABET98" w:hAnsi="ALFABET98" w:cs="ALFABET98"/>
          <w:sz w:val="28"/>
          <w:szCs w:val="28"/>
          <w:lang w:eastAsia="tr-TR"/>
        </w:rPr>
        <w:t>4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b/>
          <w:bCs/>
          <w:sz w:val="36"/>
          <w:szCs w:val="36"/>
          <w:lang w:eastAsia="tr-TR"/>
        </w:rPr>
        <w:t xml:space="preserve">- </w:t>
      </w:r>
      <w:r w:rsidRPr="00683830">
        <w:rPr>
          <w:rFonts w:ascii="ALFABET98" w:hAnsi="ALFABET98" w:cs="ALFABET98"/>
          <w:sz w:val="28"/>
          <w:szCs w:val="28"/>
          <w:lang w:eastAsia="tr-TR"/>
        </w:rPr>
        <w:t>18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b/>
          <w:bCs/>
          <w:sz w:val="36"/>
          <w:szCs w:val="36"/>
          <w:lang w:eastAsia="tr-TR"/>
        </w:rPr>
        <w:t xml:space="preserve">- </w:t>
      </w:r>
      <w:r w:rsidRPr="00683830">
        <w:rPr>
          <w:rFonts w:ascii="ALFABET98" w:hAnsi="ALFABET98" w:cs="ALFABET98"/>
          <w:sz w:val="28"/>
          <w:szCs w:val="28"/>
          <w:lang w:eastAsia="tr-TR"/>
        </w:rPr>
        <w:t>24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b/>
          <w:bCs/>
          <w:sz w:val="36"/>
          <w:szCs w:val="36"/>
          <w:lang w:eastAsia="tr-TR"/>
        </w:rPr>
        <w:t xml:space="preserve">- </w:t>
      </w:r>
      <w:r w:rsidRPr="00683830">
        <w:rPr>
          <w:rFonts w:ascii="ALFABET98" w:hAnsi="ALFABET98" w:cs="ALFABET98"/>
          <w:sz w:val="28"/>
          <w:szCs w:val="28"/>
          <w:lang w:eastAsia="tr-TR"/>
        </w:rPr>
        <w:t>4</w:t>
      </w:r>
      <w:r>
        <w:rPr>
          <w:rFonts w:ascii="ALFABET98" w:hAnsi="ALFABET98" w:cs="ALFABET98"/>
          <w:sz w:val="28"/>
          <w:szCs w:val="28"/>
          <w:lang w:eastAsia="tr-TR"/>
        </w:rPr>
        <w:t>0</w:t>
      </w:r>
    </w:p>
    <w:p w:rsidR="00D83038" w:rsidRPr="00683830" w:rsidRDefault="00D83038" w:rsidP="0068383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tr-TR"/>
        </w:rPr>
      </w:pPr>
    </w:p>
    <w:p w:rsidR="00D83038" w:rsidRPr="00683830" w:rsidRDefault="00D83038" w:rsidP="00683830">
      <w:pPr>
        <w:spacing w:after="0" w:line="240" w:lineRule="auto"/>
        <w:rPr>
          <w:rFonts w:ascii="ALFABET98" w:hAnsi="ALFABET98" w:cs="ALFABET98"/>
          <w:sz w:val="28"/>
          <w:szCs w:val="28"/>
          <w:lang w:eastAsia="tr-TR"/>
        </w:rPr>
      </w:pPr>
    </w:p>
    <w:p w:rsidR="00D83038" w:rsidRPr="00683830" w:rsidRDefault="00D83038" w:rsidP="00683830">
      <w:pPr>
        <w:spacing w:after="0" w:line="240" w:lineRule="auto"/>
        <w:rPr>
          <w:rFonts w:ascii="ALFABET98" w:hAnsi="ALFABET98" w:cs="ALFABET98"/>
          <w:sz w:val="28"/>
          <w:szCs w:val="28"/>
          <w:lang w:eastAsia="tr-TR"/>
        </w:rPr>
      </w:pPr>
      <w:r w:rsidRPr="00683830">
        <w:rPr>
          <w:rFonts w:ascii="ALFABET98" w:hAnsi="ALFABET98" w:cs="ALFABET98"/>
          <w:sz w:val="28"/>
          <w:szCs w:val="28"/>
          <w:lang w:eastAsia="tr-TR"/>
        </w:rPr>
        <w:t>Aşağıdaki toplama işlemlerini ya</w:t>
      </w:r>
      <w:r w:rsidRPr="00683830">
        <w:rPr>
          <w:rFonts w:ascii="ALFABET98" w:hAnsi="ALFABET98" w:cs="ALFABET98"/>
          <w:sz w:val="28"/>
          <w:szCs w:val="28"/>
          <w:lang w:eastAsia="tr-TR"/>
        </w:rPr>
        <w:softHyphen/>
        <w:t>pınız.</w:t>
      </w:r>
    </w:p>
    <w:p w:rsidR="00D83038" w:rsidRPr="00683830" w:rsidRDefault="00D83038" w:rsidP="00683830">
      <w:pPr>
        <w:spacing w:after="0" w:line="240" w:lineRule="auto"/>
        <w:rPr>
          <w:rFonts w:ascii="ALFABET98" w:hAnsi="ALFABET98" w:cs="ALFABET98"/>
          <w:sz w:val="28"/>
          <w:szCs w:val="28"/>
          <w:lang w:eastAsia="tr-TR"/>
        </w:rPr>
      </w:pPr>
      <w:r w:rsidRPr="00683830">
        <w:rPr>
          <w:rFonts w:ascii="ALFABET98" w:hAnsi="ALFABET98" w:cs="ALFABET98"/>
          <w:sz w:val="28"/>
          <w:szCs w:val="28"/>
          <w:lang w:eastAsia="tr-TR"/>
        </w:rPr>
        <w:t xml:space="preserve"> 18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  <w:t>6</w:t>
      </w:r>
      <w:r>
        <w:rPr>
          <w:rFonts w:ascii="ALFABET98" w:hAnsi="ALFABET98" w:cs="ALFABET98"/>
          <w:sz w:val="28"/>
          <w:szCs w:val="28"/>
          <w:lang w:eastAsia="tr-TR"/>
        </w:rPr>
        <w:t>3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  <w:t>3</w:t>
      </w:r>
      <w:r>
        <w:rPr>
          <w:rFonts w:ascii="ALFABET98" w:hAnsi="ALFABET98" w:cs="ALFABET98"/>
          <w:sz w:val="28"/>
          <w:szCs w:val="28"/>
          <w:lang w:eastAsia="tr-TR"/>
        </w:rPr>
        <w:t>2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  <w:t>24</w:t>
      </w:r>
    </w:p>
    <w:p w:rsidR="00D83038" w:rsidRPr="00683830" w:rsidRDefault="00D83038" w:rsidP="00683830">
      <w:pPr>
        <w:spacing w:after="0" w:line="240" w:lineRule="auto"/>
        <w:rPr>
          <w:rFonts w:ascii="ALFABET98" w:hAnsi="ALFABET98" w:cs="ALFABET98"/>
          <w:sz w:val="28"/>
          <w:szCs w:val="28"/>
          <w:lang w:eastAsia="tr-TR"/>
        </w:rPr>
      </w:pPr>
      <w:r>
        <w:rPr>
          <w:noProof/>
          <w:lang w:eastAsia="tr-TR"/>
        </w:rPr>
        <w:pict>
          <v:line id="Düz Bağlayıcı 23" o:spid="_x0000_s1034" style="position:absolute;z-index:251663360;visibility:visible" from="207pt,21.85pt" to="234pt,21.85pt" strokeweight="1.25pt"/>
        </w:pict>
      </w:r>
      <w:r>
        <w:rPr>
          <w:noProof/>
          <w:lang w:eastAsia="tr-TR"/>
        </w:rPr>
        <w:pict>
          <v:line id="Düz Bağlayıcı 22" o:spid="_x0000_s1035" style="position:absolute;z-index:251662336;visibility:visible" from="135.9pt,21.85pt" to="162.9pt,21.85pt" strokeweight="1.25pt"/>
        </w:pict>
      </w:r>
      <w:r>
        <w:rPr>
          <w:noProof/>
          <w:lang w:eastAsia="tr-TR"/>
        </w:rPr>
        <w:pict>
          <v:line id="Düz Bağlayıcı 21" o:spid="_x0000_s1036" style="position:absolute;z-index:251661312;visibility:visible" from="67.5pt,21.85pt" to="94.5pt,21.85pt" strokeweight="1.25pt"/>
        </w:pict>
      </w:r>
      <w:r>
        <w:rPr>
          <w:noProof/>
          <w:lang w:eastAsia="tr-TR"/>
        </w:rPr>
        <w:pict>
          <v:line id="Düz Bağlayıcı 20" o:spid="_x0000_s1037" style="position:absolute;z-index:251660288;visibility:visible" from="0,21.85pt" to="27pt,21.85pt" strokeweight="1.25pt"/>
        </w:pict>
      </w:r>
      <w:r w:rsidRPr="00683830">
        <w:rPr>
          <w:rFonts w:ascii="ALFABET98" w:hAnsi="ALFABET98" w:cs="ALFABET98"/>
          <w:sz w:val="36"/>
          <w:szCs w:val="36"/>
          <w:lang w:eastAsia="tr-TR"/>
        </w:rPr>
        <w:t>+</w:t>
      </w:r>
      <w:r w:rsidRPr="00683830">
        <w:rPr>
          <w:rFonts w:ascii="ALFABET98" w:hAnsi="ALFABET98" w:cs="ALFABET98"/>
          <w:sz w:val="28"/>
          <w:szCs w:val="28"/>
          <w:lang w:eastAsia="tr-TR"/>
        </w:rPr>
        <w:t>2</w:t>
      </w:r>
      <w:r>
        <w:rPr>
          <w:rFonts w:ascii="ALFABET98" w:hAnsi="ALFABET98" w:cs="ALFABET98"/>
          <w:sz w:val="28"/>
          <w:szCs w:val="28"/>
          <w:lang w:eastAsia="tr-TR"/>
        </w:rPr>
        <w:t>1</w:t>
      </w:r>
      <w:r w:rsidRPr="00683830">
        <w:rPr>
          <w:rFonts w:ascii="ALFABET98" w:hAnsi="ALFABET98" w:cs="ALFABET98"/>
          <w:sz w:val="36"/>
          <w:szCs w:val="36"/>
          <w:lang w:eastAsia="tr-TR"/>
        </w:rPr>
        <w:t>+</w:t>
      </w:r>
      <w:r w:rsidRPr="00683830">
        <w:rPr>
          <w:rFonts w:ascii="ALFABET98" w:hAnsi="ALFABET98" w:cs="ALFABET98"/>
          <w:sz w:val="28"/>
          <w:szCs w:val="28"/>
          <w:lang w:eastAsia="tr-TR"/>
        </w:rPr>
        <w:t>19</w:t>
      </w:r>
      <w:r w:rsidRPr="00683830">
        <w:rPr>
          <w:rFonts w:ascii="ALFABET98" w:hAnsi="ALFABET98" w:cs="ALFABET98"/>
          <w:sz w:val="28"/>
          <w:szCs w:val="28"/>
          <w:lang w:eastAsia="tr-TR"/>
        </w:rPr>
        <w:tab/>
      </w:r>
      <w:r w:rsidRPr="00683830">
        <w:rPr>
          <w:rFonts w:ascii="ALFABET98" w:hAnsi="ALFABET98" w:cs="ALFABET98"/>
          <w:sz w:val="36"/>
          <w:szCs w:val="36"/>
          <w:lang w:eastAsia="tr-TR"/>
        </w:rPr>
        <w:t>+</w:t>
      </w:r>
      <w:r w:rsidRPr="00683830">
        <w:rPr>
          <w:rFonts w:ascii="ALFABET98" w:hAnsi="ALFABET98" w:cs="ALFABET98"/>
          <w:sz w:val="28"/>
          <w:szCs w:val="28"/>
          <w:lang w:eastAsia="tr-TR"/>
        </w:rPr>
        <w:t xml:space="preserve">27         </w:t>
      </w:r>
      <w:r w:rsidRPr="00683830">
        <w:rPr>
          <w:rFonts w:ascii="ALFABET98" w:hAnsi="ALFABET98" w:cs="ALFABET98"/>
          <w:sz w:val="36"/>
          <w:szCs w:val="36"/>
          <w:lang w:eastAsia="tr-TR"/>
        </w:rPr>
        <w:t>+</w:t>
      </w:r>
      <w:r w:rsidRPr="00683830">
        <w:rPr>
          <w:rFonts w:ascii="ALFABET98" w:hAnsi="ALFABET98" w:cs="ALFABET98"/>
          <w:sz w:val="28"/>
          <w:szCs w:val="28"/>
          <w:lang w:eastAsia="tr-TR"/>
        </w:rPr>
        <w:t>1</w:t>
      </w:r>
      <w:r>
        <w:rPr>
          <w:rFonts w:ascii="ALFABET98" w:hAnsi="ALFABET98" w:cs="ALFABET98"/>
          <w:sz w:val="28"/>
          <w:szCs w:val="28"/>
          <w:lang w:eastAsia="tr-TR"/>
        </w:rPr>
        <w:t>4</w:t>
      </w:r>
    </w:p>
    <w:p w:rsidR="00D83038" w:rsidRPr="00683830" w:rsidRDefault="00D83038" w:rsidP="0068383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tr-TR"/>
        </w:rPr>
      </w:pP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</w:p>
    <w:p w:rsidR="00D83038" w:rsidRPr="00A302DB" w:rsidRDefault="00D83038" w:rsidP="00A302DB">
      <w:pPr>
        <w:rPr>
          <w:rFonts w:ascii="ALFABET98" w:hAnsi="ALFABET98" w:cs="ALFABET98"/>
          <w:b/>
          <w:bCs/>
          <w:sz w:val="28"/>
          <w:szCs w:val="28"/>
          <w:u w:val="single"/>
        </w:rPr>
      </w:pPr>
      <w:r w:rsidRPr="00A302DB">
        <w:rPr>
          <w:rFonts w:ascii="ALFABET98" w:hAnsi="ALFABET98" w:cs="ALFABET98"/>
          <w:b/>
          <w:bCs/>
          <w:sz w:val="28"/>
          <w:szCs w:val="28"/>
          <w:u w:val="single"/>
        </w:rPr>
        <w:t>Aşağıdaki problemleri çözünüz</w:t>
      </w:r>
    </w:p>
    <w:p w:rsidR="00D83038" w:rsidRPr="00A302DB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1.)</w:t>
      </w:r>
      <w:r w:rsidRPr="00A302DB">
        <w:rPr>
          <w:rFonts w:ascii="ALFABET98" w:hAnsi="ALFABET98" w:cs="ALFABET98"/>
          <w:sz w:val="24"/>
          <w:szCs w:val="24"/>
        </w:rPr>
        <w:t>Berke’nin 7 kalemi vardı. 5 kalem ablası, 3 kalem de annesi verdi. Berke’nin kaç kalemi oldu?</w:t>
      </w: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</w:p>
    <w:p w:rsidR="00D83038" w:rsidRPr="00A302DB" w:rsidRDefault="00D83038" w:rsidP="00A302DB">
      <w:pPr>
        <w:rPr>
          <w:rFonts w:ascii="ALFABET98" w:hAnsi="ALFABET98" w:cs="ALFABET98"/>
          <w:sz w:val="24"/>
          <w:szCs w:val="24"/>
        </w:rPr>
      </w:pPr>
      <w:r w:rsidRPr="00A302DB">
        <w:rPr>
          <w:rFonts w:ascii="ALFABET98" w:hAnsi="ALFABET98" w:cs="ALFABET98"/>
          <w:sz w:val="24"/>
          <w:szCs w:val="24"/>
        </w:rPr>
        <w:t>2.</w:t>
      </w:r>
      <w:r>
        <w:rPr>
          <w:rFonts w:ascii="ALFABET98" w:hAnsi="ALFABET98" w:cs="ALFABET98"/>
          <w:sz w:val="24"/>
          <w:szCs w:val="24"/>
        </w:rPr>
        <w:t>)Mehmet 26 yaşındadır.Kardeşi Mehmet’ten 11 yaş küçüktür.Kardeşi kaç yaşındadır?</w:t>
      </w:r>
    </w:p>
    <w:p w:rsidR="00D83038" w:rsidRPr="00A302DB" w:rsidRDefault="00D83038" w:rsidP="00A302DB">
      <w:pPr>
        <w:rPr>
          <w:rFonts w:ascii="ALFABET98" w:hAnsi="ALFABET98" w:cs="ALFABET98"/>
          <w:sz w:val="24"/>
          <w:szCs w:val="24"/>
        </w:rPr>
      </w:pPr>
    </w:p>
    <w:p w:rsidR="00D83038" w:rsidRPr="00A302DB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3.)</w:t>
      </w:r>
      <w:r w:rsidRPr="00A302DB">
        <w:rPr>
          <w:rFonts w:ascii="ALFABET98" w:hAnsi="ALFABET98" w:cs="ALFABET98"/>
          <w:sz w:val="24"/>
          <w:szCs w:val="24"/>
        </w:rPr>
        <w:t xml:space="preserve"> Bir otobüste 14 yolcu vardı. </w:t>
      </w:r>
      <w:r>
        <w:rPr>
          <w:rFonts w:ascii="ALFABET98" w:hAnsi="ALFABET98" w:cs="ALFABET98"/>
          <w:sz w:val="24"/>
          <w:szCs w:val="24"/>
        </w:rPr>
        <w:t>12</w:t>
      </w:r>
      <w:r w:rsidRPr="00A302DB">
        <w:rPr>
          <w:rFonts w:ascii="ALFABET98" w:hAnsi="ALFABET98" w:cs="ALFABET98"/>
          <w:sz w:val="24"/>
          <w:szCs w:val="24"/>
        </w:rPr>
        <w:t xml:space="preserve"> yolcu daha binince otobüste kaç yolcu oldu?</w:t>
      </w:r>
    </w:p>
    <w:p w:rsidR="00D83038" w:rsidRPr="00A302DB" w:rsidRDefault="00D83038" w:rsidP="00A302DB">
      <w:pPr>
        <w:rPr>
          <w:rFonts w:ascii="ALFABET98" w:hAnsi="ALFABET98" w:cs="ALFABET98"/>
          <w:sz w:val="24"/>
          <w:szCs w:val="24"/>
        </w:rPr>
      </w:pPr>
    </w:p>
    <w:p w:rsidR="00D83038" w:rsidRPr="00A302DB" w:rsidRDefault="00D83038" w:rsidP="00A302DB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4.)</w:t>
      </w:r>
      <w:r w:rsidRPr="00A302DB">
        <w:rPr>
          <w:rFonts w:ascii="ALFABET98" w:hAnsi="ALFABET98" w:cs="ALFABET98"/>
          <w:sz w:val="24"/>
          <w:szCs w:val="24"/>
        </w:rPr>
        <w:t xml:space="preserve"> T</w:t>
      </w:r>
      <w:r>
        <w:rPr>
          <w:rFonts w:ascii="ALFABET98" w:hAnsi="ALFABET98" w:cs="ALFABET98"/>
          <w:sz w:val="24"/>
          <w:szCs w:val="24"/>
        </w:rPr>
        <w:t>uncay’ın</w:t>
      </w:r>
      <w:r w:rsidRPr="00A302DB">
        <w:rPr>
          <w:rFonts w:ascii="ALFABET98" w:hAnsi="ALFABET98" w:cs="ALFABET98"/>
          <w:sz w:val="24"/>
          <w:szCs w:val="24"/>
        </w:rPr>
        <w:t xml:space="preserve"> 11 kitabı, Selçuk’un ise T</w:t>
      </w:r>
      <w:r>
        <w:rPr>
          <w:rFonts w:ascii="ALFABET98" w:hAnsi="ALFABET98" w:cs="ALFABET98"/>
          <w:sz w:val="24"/>
          <w:szCs w:val="24"/>
        </w:rPr>
        <w:t>uncay’dan</w:t>
      </w:r>
      <w:r w:rsidRPr="00A302DB">
        <w:rPr>
          <w:rFonts w:ascii="ALFABET98" w:hAnsi="ALFABET98" w:cs="ALFABET98"/>
          <w:sz w:val="24"/>
          <w:szCs w:val="24"/>
        </w:rPr>
        <w:t xml:space="preserve"> 5 fazla kitabı vardır. </w:t>
      </w:r>
      <w:r w:rsidRPr="00A302DB"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  <w:t>İkisinin kitapları toplamı kaçtır?</w:t>
      </w: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5.)Şule ağaçtan 25 elma topladı. 13 tanesini yedi.Kaç elması kaldı?</w:t>
      </w: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  <w:r w:rsidRPr="00683830"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  <w:t>Standart olmayan</w:t>
      </w:r>
      <w:r>
        <w:rPr>
          <w:rFonts w:ascii="ALFABET98" w:hAnsi="ALFABET98" w:cs="ALFABET98"/>
          <w:sz w:val="24"/>
          <w:szCs w:val="24"/>
        </w:rPr>
        <w:t xml:space="preserve"> ölçü birimleri yazınız.</w:t>
      </w: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1.</w:t>
      </w: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2.</w:t>
      </w: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3.</w:t>
      </w:r>
    </w:p>
    <w:p w:rsidR="00D83038" w:rsidRDefault="00D83038" w:rsidP="00A302DB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4.</w:t>
      </w:r>
    </w:p>
    <w:p w:rsidR="00D83038" w:rsidRPr="006D5131" w:rsidRDefault="00D83038" w:rsidP="006D5131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5.</w:t>
      </w:r>
      <w:bookmarkStart w:id="0" w:name="_GoBack"/>
      <w:bookmarkEnd w:id="0"/>
    </w:p>
    <w:sectPr w:rsidR="00D83038" w:rsidRPr="006D5131" w:rsidSect="006D5131">
      <w:pgSz w:w="11906" w:h="16838"/>
      <w:pgMar w:top="284" w:right="140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EC9"/>
    <w:multiLevelType w:val="hybridMultilevel"/>
    <w:tmpl w:val="9BB61B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B729E"/>
    <w:multiLevelType w:val="hybridMultilevel"/>
    <w:tmpl w:val="79787250"/>
    <w:lvl w:ilvl="0" w:tplc="D944C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6449"/>
    <w:rsid w:val="001B6E57"/>
    <w:rsid w:val="00244C36"/>
    <w:rsid w:val="0026185A"/>
    <w:rsid w:val="003A6310"/>
    <w:rsid w:val="00476E47"/>
    <w:rsid w:val="00626449"/>
    <w:rsid w:val="00683830"/>
    <w:rsid w:val="006D5131"/>
    <w:rsid w:val="006F7ED9"/>
    <w:rsid w:val="00734210"/>
    <w:rsid w:val="00861CB2"/>
    <w:rsid w:val="00A302DB"/>
    <w:rsid w:val="00B70099"/>
    <w:rsid w:val="00D83038"/>
    <w:rsid w:val="00DF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CB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6449"/>
    <w:pPr>
      <w:ind w:left="720"/>
    </w:pPr>
  </w:style>
  <w:style w:type="table" w:styleId="TableGrid">
    <w:name w:val="Table Grid"/>
    <w:basedOn w:val="TableNormal"/>
    <w:uiPriority w:val="99"/>
    <w:rsid w:val="0062644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342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4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497</Words>
  <Characters>2839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snglzdmr</dc:creator>
  <cp:keywords>www.sorubak.com</cp:keywords>
  <dc:description>www.sorubak.com</dc:description>
  <cp:lastModifiedBy>edanur</cp:lastModifiedBy>
  <cp:revision>2</cp:revision>
  <cp:lastPrinted>2012-10-01T12:19:00Z</cp:lastPrinted>
  <dcterms:created xsi:type="dcterms:W3CDTF">2012-10-01T10:14:00Z</dcterms:created>
  <dcterms:modified xsi:type="dcterms:W3CDTF">2013-09-21T05:57:00Z</dcterms:modified>
  <cp:category>www.sorubak.com</cp:category>
</cp:coreProperties>
</file>